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a1fe0" w14:paraId="f5a1fe0" w:rsidRDefault="001425CE" w:rsidP="006A3DBC" w:rsidR="006A3DBC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154F">
        <w:rPr>
          <w:sz w:val="24"/>
        </w:rPr>
        <w:t xml:space="preserve">  </w:t>
      </w:r>
    </w:p>
    <w:p w:rsidRDefault="006A3DBC" w:rsidP="006A3DBC" w:rsidR="006A3DBC">
      <w:pPr>
        <w:pStyle w:val="Tijeloteksta"/>
        <w:tabs>
          <w:tab w:pos="6930" w:val="left"/>
        </w:tabs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1154F" w:rsidR="006A3DBC">
        <w:tc>
          <w:tcPr>
            <w:tcW w:type="dxa" w:w="3060"/>
          </w:tcPr>
          <w:p w:rsidRDefault="006A3DBC" w:rsidP="00E1154F" w:rsidR="006A3DBC" w:rsidRPr="00575E73">
            <w:pPr>
              <w:pStyle w:val="Naslov2"/>
              <w:rPr>
                <w:b w:val="false"/>
                <w:bCs w:val="false"/>
                <w:sz w:val="24"/>
              </w:rPr>
            </w:pPr>
            <w:r w:rsidRPr="00575E73">
              <w:rPr>
                <w:b w:val="false"/>
                <w:bCs w:val="false"/>
                <w:sz w:val="24"/>
              </w:rPr>
              <w:t>REPUBLIKA HRVATSKA</w:t>
            </w:r>
          </w:p>
          <w:p w:rsidRDefault="006A3DBC" w:rsidP="00E1154F" w:rsidR="006A3DBC">
            <w:pPr>
              <w:jc w:val="center"/>
            </w:pPr>
            <w:r>
              <w:t>Trgovački sud u Zagrebu</w:t>
            </w:r>
          </w:p>
          <w:p w:rsidRDefault="006A3DBC" w:rsidP="00E1154F" w:rsidR="006A3DBC">
            <w:pPr>
              <w:jc w:val="center"/>
            </w:pPr>
            <w:r>
              <w:t>Zagreb, Amruševa 2/II</w:t>
            </w:r>
          </w:p>
        </w:tc>
      </w:tr>
    </w:tbl>
    <w:p w:rsidRDefault="00033516" w:rsidP="00033516" w:rsidR="00033516">
      <w:pPr>
        <w:jc w:val="right"/>
        <w:rPr>
          <w:b/>
        </w:rPr>
      </w:pPr>
    </w:p>
    <w:p w:rsidRDefault="00033516" w:rsidP="007965DD" w:rsidR="007965DD">
      <w:pPr>
        <w:jc w:val="right"/>
        <w:rPr>
          <w:lang w:val="pt-BR"/>
        </w:rPr>
      </w:pPr>
      <w:r w:rsidRPr="00A45ADC">
        <w:rPr>
          <w:b/>
          <w:sz w:val="24"/>
          <w:szCs w:val="24"/>
        </w:rPr>
        <w:tab/>
      </w:r>
      <w:r w:rsidRPr="00A45ADC">
        <w:rPr>
          <w:b/>
          <w:sz w:val="24"/>
          <w:szCs w:val="24"/>
        </w:rPr>
        <w:tab/>
      </w:r>
      <w:r w:rsidRPr="00A45ADC">
        <w:rPr>
          <w:b/>
          <w:sz w:val="24"/>
          <w:szCs w:val="24"/>
        </w:rPr>
        <w:tab/>
      </w:r>
      <w:r w:rsidRPr="00A71C2E">
        <w:rPr>
          <w:sz w:val="24"/>
          <w:szCs w:val="24"/>
        </w:rPr>
        <w:t xml:space="preserve">      </w:t>
      </w:r>
      <w:r w:rsidRPr="00A71C2E">
        <w:rPr>
          <w:sz w:val="24"/>
          <w:szCs w:val="24"/>
          <w:lang w:val="pt-BR"/>
        </w:rPr>
        <w:t xml:space="preserve">                                      </w:t>
      </w:r>
      <w:r w:rsidR="00A71C2E" w:rsidRPr="00A71C2E">
        <w:rPr>
          <w:sz w:val="24"/>
          <w:szCs w:val="24"/>
        </w:rPr>
        <w:t>40. St-5232/2016</w:t>
      </w:r>
    </w:p>
    <w:p w:rsidRDefault="007965DD" w:rsidP="007965DD" w:rsidR="007965DD">
      <w:pPr>
        <w:jc w:val="right"/>
        <w:rPr>
          <w:lang w:val="pt-BR"/>
        </w:rPr>
      </w:pPr>
    </w:p>
    <w:p w:rsidRDefault="00033516" w:rsidP="00033516" w:rsidR="00033516" w:rsidRPr="00A45ADC">
      <w:pPr>
        <w:jc w:val="center"/>
        <w:rPr>
          <w:sz w:val="24"/>
          <w:szCs w:val="24"/>
          <w:lang w:val="pt-BR"/>
        </w:rPr>
      </w:pPr>
      <w:r w:rsidRPr="00A45ADC">
        <w:rPr>
          <w:sz w:val="24"/>
          <w:szCs w:val="24"/>
          <w:lang w:val="pt-BR"/>
        </w:rPr>
        <w:t>R E P U B L I K A  H R V A T S K A</w:t>
      </w:r>
    </w:p>
    <w:p w:rsidRDefault="00033516" w:rsidP="00033516" w:rsidR="00033516" w:rsidRPr="00A45ADC">
      <w:pPr>
        <w:jc w:val="center"/>
        <w:rPr>
          <w:sz w:val="24"/>
          <w:szCs w:val="24"/>
        </w:rPr>
      </w:pPr>
      <w:r w:rsidRPr="00A45ADC">
        <w:rPr>
          <w:sz w:val="24"/>
          <w:szCs w:val="24"/>
        </w:rPr>
        <w:t>Z A K LJ U Č A K</w:t>
      </w:r>
    </w:p>
    <w:p w:rsidRDefault="00033516" w:rsidP="00033516" w:rsidR="00033516" w:rsidRPr="00A45ADC">
      <w:pPr>
        <w:jc w:val="center"/>
        <w:rPr>
          <w:sz w:val="24"/>
          <w:szCs w:val="24"/>
          <w:lang w:val="pt-BR"/>
        </w:rPr>
      </w:pPr>
    </w:p>
    <w:p w:rsidRDefault="00033516" w:rsidP="007965DD" w:rsidR="007965DD" w:rsidRPr="005F3621">
      <w:pPr>
        <w:jc w:val="both"/>
        <w:rPr>
          <w:sz w:val="40"/>
          <w:szCs w:val="40"/>
        </w:rPr>
      </w:pPr>
      <w:r w:rsidRPr="00A71C2E">
        <w:rPr>
          <w:sz w:val="24"/>
          <w:szCs w:val="24"/>
          <w:lang w:val="pt-BR"/>
        </w:rPr>
        <w:tab/>
      </w:r>
      <w:r w:rsidR="00A71C2E" w:rsidRPr="00A71C2E">
        <w:rPr>
          <w:sz w:val="24"/>
          <w:szCs w:val="24"/>
        </w:rPr>
        <w:t>TRGOVAČKI SUD U ZAGREBU, po sucu toga suda Anti Galiću, kao stečajnom sucu u stečajnom postupku nad dužnikom stečajna masa iza GRADSKA BANKA d.d. u stečaju, Osijek, Trg Ante Starčev</w:t>
      </w:r>
      <w:r w:rsidR="004413B0">
        <w:rPr>
          <w:sz w:val="24"/>
          <w:szCs w:val="24"/>
        </w:rPr>
        <w:t>ića 7. (OIB 49147309133)  dana 8</w:t>
      </w:r>
      <w:r w:rsidR="00A71C2E" w:rsidRPr="00A71C2E">
        <w:rPr>
          <w:sz w:val="24"/>
          <w:szCs w:val="24"/>
        </w:rPr>
        <w:t>.svibnja 201</w:t>
      </w:r>
      <w:r w:rsidR="00813550">
        <w:rPr>
          <w:sz w:val="24"/>
          <w:szCs w:val="24"/>
        </w:rPr>
        <w:t>9</w:t>
      </w:r>
      <w:r w:rsidR="00A71C2E" w:rsidRPr="00A71C2E">
        <w:rPr>
          <w:sz w:val="24"/>
          <w:szCs w:val="24"/>
        </w:rPr>
        <w:t xml:space="preserve">. </w:t>
      </w:r>
    </w:p>
    <w:p w:rsidRDefault="004F6863" w:rsidR="00E1154F" w:rsidRPr="00A45ADC">
      <w:pPr>
        <w:jc w:val="center"/>
        <w:rPr>
          <w:b/>
          <w:sz w:val="24"/>
          <w:szCs w:val="24"/>
        </w:rPr>
      </w:pPr>
      <w:r w:rsidRPr="00A45ADC">
        <w:rPr>
          <w:b/>
          <w:sz w:val="24"/>
          <w:szCs w:val="24"/>
        </w:rPr>
        <w:t xml:space="preserve">z a k lj u č </w:t>
      </w:r>
      <w:r w:rsidR="00E1154F" w:rsidRPr="00A45ADC">
        <w:rPr>
          <w:b/>
          <w:sz w:val="24"/>
          <w:szCs w:val="24"/>
        </w:rPr>
        <w:t>i o     j e</w:t>
      </w:r>
    </w:p>
    <w:p w:rsidRDefault="00E1154F" w:rsidR="00E1154F" w:rsidRPr="00A45ADC">
      <w:pPr>
        <w:jc w:val="center"/>
        <w:rPr>
          <w:b/>
          <w:sz w:val="24"/>
          <w:szCs w:val="24"/>
        </w:rPr>
      </w:pPr>
    </w:p>
    <w:p w:rsidRDefault="00E1154F" w:rsidP="00C41708" w:rsidR="0066190A" w:rsidRPr="00A45ADC">
      <w:pPr>
        <w:jc w:val="both"/>
        <w:rPr>
          <w:sz w:val="24"/>
          <w:szCs w:val="24"/>
        </w:rPr>
      </w:pPr>
      <w:r w:rsidRPr="00A45ADC">
        <w:rPr>
          <w:b/>
          <w:sz w:val="24"/>
          <w:szCs w:val="24"/>
        </w:rPr>
        <w:tab/>
      </w:r>
      <w:r w:rsidRPr="00A45ADC">
        <w:rPr>
          <w:sz w:val="24"/>
          <w:szCs w:val="24"/>
        </w:rPr>
        <w:t xml:space="preserve">Nalaže se </w:t>
      </w:r>
      <w:r w:rsidR="00033516" w:rsidRPr="00A45ADC">
        <w:rPr>
          <w:sz w:val="24"/>
          <w:szCs w:val="24"/>
        </w:rPr>
        <w:t xml:space="preserve">Financijskoj agenciji </w:t>
      </w:r>
      <w:r w:rsidR="00C41708" w:rsidRPr="00A45ADC">
        <w:rPr>
          <w:sz w:val="24"/>
          <w:szCs w:val="24"/>
        </w:rPr>
        <w:t xml:space="preserve">novčana sredstva uplaćena </w:t>
      </w:r>
      <w:r w:rsidR="00B7008B" w:rsidRPr="00A45ADC">
        <w:rPr>
          <w:sz w:val="24"/>
          <w:szCs w:val="24"/>
        </w:rPr>
        <w:t xml:space="preserve">s osnova jamčevine po </w:t>
      </w:r>
      <w:r w:rsidR="00187C10" w:rsidRPr="00A45ADC">
        <w:rPr>
          <w:sz w:val="24"/>
          <w:szCs w:val="24"/>
        </w:rPr>
        <w:t>poziv</w:t>
      </w:r>
      <w:r w:rsidR="00B7008B" w:rsidRPr="00A45ADC">
        <w:rPr>
          <w:sz w:val="24"/>
          <w:szCs w:val="24"/>
        </w:rPr>
        <w:t>u</w:t>
      </w:r>
      <w:r w:rsidR="00187C10" w:rsidRPr="00A45ADC">
        <w:rPr>
          <w:sz w:val="24"/>
          <w:szCs w:val="24"/>
        </w:rPr>
        <w:t xml:space="preserve"> na sudjelovanje na </w:t>
      </w:r>
      <w:r w:rsidR="00033516" w:rsidRPr="00A45ADC">
        <w:rPr>
          <w:sz w:val="24"/>
          <w:szCs w:val="24"/>
        </w:rPr>
        <w:t>elektroničk</w:t>
      </w:r>
      <w:r w:rsidR="00187C10" w:rsidRPr="00A45ADC">
        <w:rPr>
          <w:sz w:val="24"/>
          <w:szCs w:val="24"/>
        </w:rPr>
        <w:t>oj</w:t>
      </w:r>
      <w:r w:rsidR="00033516" w:rsidRPr="00A45ADC">
        <w:rPr>
          <w:sz w:val="24"/>
          <w:szCs w:val="24"/>
        </w:rPr>
        <w:t xml:space="preserve"> javno</w:t>
      </w:r>
      <w:r w:rsidR="00187C10" w:rsidRPr="00A45ADC">
        <w:rPr>
          <w:sz w:val="24"/>
          <w:szCs w:val="24"/>
        </w:rPr>
        <w:t>j</w:t>
      </w:r>
      <w:r w:rsidR="00033516" w:rsidRPr="00A45ADC">
        <w:rPr>
          <w:sz w:val="24"/>
          <w:szCs w:val="24"/>
        </w:rPr>
        <w:t xml:space="preserve"> dražb</w:t>
      </w:r>
      <w:r w:rsidR="00187C10" w:rsidRPr="00A45ADC">
        <w:rPr>
          <w:sz w:val="24"/>
          <w:szCs w:val="24"/>
        </w:rPr>
        <w:t xml:space="preserve">i </w:t>
      </w:r>
      <w:r w:rsidR="00033516" w:rsidRPr="00A45ADC">
        <w:rPr>
          <w:sz w:val="24"/>
          <w:szCs w:val="24"/>
        </w:rPr>
        <w:t xml:space="preserve">(identifikator nadmetanja </w:t>
      </w:r>
      <w:r w:rsidR="00283794">
        <w:rPr>
          <w:sz w:val="24"/>
          <w:szCs w:val="24"/>
        </w:rPr>
        <w:t>14355</w:t>
      </w:r>
      <w:r w:rsidR="00033516" w:rsidRPr="00A45ADC">
        <w:rPr>
          <w:sz w:val="24"/>
          <w:szCs w:val="24"/>
        </w:rPr>
        <w:t>)</w:t>
      </w:r>
      <w:r w:rsidR="0066190A" w:rsidRPr="00A45ADC">
        <w:rPr>
          <w:sz w:val="24"/>
          <w:szCs w:val="24"/>
        </w:rPr>
        <w:t xml:space="preserve"> vratiti uplatitelj</w:t>
      </w:r>
      <w:r w:rsidR="00275C15">
        <w:rPr>
          <w:sz w:val="24"/>
          <w:szCs w:val="24"/>
        </w:rPr>
        <w:t>u</w:t>
      </w:r>
      <w:r w:rsidR="0066190A" w:rsidRPr="00A45ADC">
        <w:rPr>
          <w:sz w:val="24"/>
          <w:szCs w:val="24"/>
        </w:rPr>
        <w:t xml:space="preserve"> i to</w:t>
      </w:r>
      <w:r w:rsidR="00275C15">
        <w:rPr>
          <w:sz w:val="24"/>
          <w:szCs w:val="24"/>
        </w:rPr>
        <w:t>:</w:t>
      </w:r>
    </w:p>
    <w:p w:rsidRDefault="00275C15" w:rsidP="001C1CDC" w:rsidR="000D0625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83794">
        <w:rPr>
          <w:sz w:val="24"/>
          <w:szCs w:val="24"/>
        </w:rPr>
        <w:t xml:space="preserve">BONACA TRADE d.o.o. Popovača, </w:t>
      </w:r>
      <w:r w:rsidR="000D41A9">
        <w:rPr>
          <w:sz w:val="24"/>
          <w:szCs w:val="24"/>
        </w:rPr>
        <w:t>M</w:t>
      </w:r>
      <w:r w:rsidR="00283794">
        <w:rPr>
          <w:sz w:val="24"/>
          <w:szCs w:val="24"/>
        </w:rPr>
        <w:t>ate Lovraka 17.</w:t>
      </w:r>
      <w:r>
        <w:rPr>
          <w:sz w:val="24"/>
          <w:szCs w:val="24"/>
        </w:rPr>
        <w:t>,</w:t>
      </w:r>
      <w:r w:rsidR="0066190A" w:rsidRPr="00A45ADC">
        <w:rPr>
          <w:sz w:val="24"/>
          <w:szCs w:val="24"/>
        </w:rPr>
        <w:t xml:space="preserve"> iznos od</w:t>
      </w:r>
      <w:r w:rsidR="00E30872" w:rsidRPr="00A45ADC">
        <w:rPr>
          <w:sz w:val="24"/>
          <w:szCs w:val="24"/>
        </w:rPr>
        <w:t xml:space="preserve"> </w:t>
      </w:r>
      <w:r w:rsidR="000D0625">
        <w:rPr>
          <w:sz w:val="24"/>
          <w:szCs w:val="24"/>
        </w:rPr>
        <w:t>9</w:t>
      </w:r>
      <w:r w:rsidR="00B875E9">
        <w:rPr>
          <w:sz w:val="24"/>
          <w:szCs w:val="24"/>
        </w:rPr>
        <w:t xml:space="preserve">8.000,00 </w:t>
      </w:r>
      <w:r w:rsidR="001C1CDC">
        <w:rPr>
          <w:sz w:val="24"/>
          <w:szCs w:val="24"/>
        </w:rPr>
        <w:t>kn</w:t>
      </w:r>
      <w:r w:rsidR="0048335B" w:rsidRPr="00A45ADC">
        <w:rPr>
          <w:sz w:val="24"/>
          <w:szCs w:val="24"/>
        </w:rPr>
        <w:t>, n</w:t>
      </w:r>
      <w:r w:rsidR="00E30872" w:rsidRPr="00A45ADC">
        <w:rPr>
          <w:sz w:val="24"/>
          <w:szCs w:val="24"/>
        </w:rPr>
        <w:t xml:space="preserve">a račun broj IBAN: HR </w:t>
      </w:r>
      <w:r w:rsidR="001C1CDC">
        <w:rPr>
          <w:sz w:val="24"/>
          <w:szCs w:val="24"/>
        </w:rPr>
        <w:t>2123400091110992843</w:t>
      </w:r>
    </w:p>
    <w:p w:rsidRDefault="00777DB2" w:rsidP="00C41708" w:rsidR="00B50A4C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te po </w:t>
      </w:r>
      <w:r w:rsidR="00D9699F" w:rsidRPr="00A45ADC">
        <w:rPr>
          <w:sz w:val="24"/>
          <w:szCs w:val="24"/>
        </w:rPr>
        <w:t>provedenom prijenos</w:t>
      </w:r>
      <w:r w:rsidR="000137A3" w:rsidRPr="00A45ADC">
        <w:rPr>
          <w:sz w:val="24"/>
          <w:szCs w:val="24"/>
        </w:rPr>
        <w:t>u</w:t>
      </w:r>
      <w:r w:rsidRPr="00A45ADC">
        <w:rPr>
          <w:sz w:val="24"/>
          <w:szCs w:val="24"/>
        </w:rPr>
        <w:t xml:space="preserve"> dostaviti</w:t>
      </w:r>
      <w:r w:rsidR="00B50A4C" w:rsidRPr="00A45ADC">
        <w:rPr>
          <w:sz w:val="24"/>
          <w:szCs w:val="24"/>
        </w:rPr>
        <w:t xml:space="preserve"> </w:t>
      </w:r>
      <w:r w:rsidR="00AC1095" w:rsidRPr="00A45ADC">
        <w:rPr>
          <w:sz w:val="24"/>
          <w:szCs w:val="24"/>
        </w:rPr>
        <w:t>obavijest na gornji broj spisa.</w:t>
      </w:r>
    </w:p>
    <w:p w:rsidRDefault="00E1154F" w:rsidR="00E1154F" w:rsidRPr="00A45ADC">
      <w:pPr>
        <w:ind w:hanging="283" w:left="283"/>
        <w:jc w:val="both"/>
        <w:rPr>
          <w:sz w:val="24"/>
          <w:szCs w:val="24"/>
        </w:rPr>
      </w:pPr>
    </w:p>
    <w:p w:rsidRDefault="00E1154F" w:rsidR="00E1154F" w:rsidRPr="00A45ADC">
      <w:pPr>
        <w:ind w:hanging="283" w:left="283"/>
        <w:jc w:val="center"/>
        <w:rPr>
          <w:sz w:val="24"/>
          <w:szCs w:val="24"/>
        </w:rPr>
      </w:pPr>
      <w:r w:rsidRPr="00A45ADC">
        <w:rPr>
          <w:sz w:val="24"/>
          <w:szCs w:val="24"/>
        </w:rPr>
        <w:t>Obrazloženje</w:t>
      </w:r>
    </w:p>
    <w:p w:rsidRDefault="00E50C17" w:rsidR="00E50C17" w:rsidRPr="00A45ADC">
      <w:pPr>
        <w:ind w:hanging="283" w:left="283"/>
        <w:jc w:val="center"/>
        <w:rPr>
          <w:sz w:val="24"/>
          <w:szCs w:val="24"/>
        </w:rPr>
      </w:pPr>
    </w:p>
    <w:p w:rsidRDefault="007965DD" w:rsidP="007965DD" w:rsidR="007965DD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ab/>
        <w:t xml:space="preserve">Uvidom u izvješće Financijske  agencije dostavljenog sudu </w:t>
      </w:r>
      <w:r>
        <w:rPr>
          <w:sz w:val="24"/>
          <w:szCs w:val="24"/>
        </w:rPr>
        <w:t xml:space="preserve">dana </w:t>
      </w:r>
      <w:r w:rsidR="00974F31">
        <w:rPr>
          <w:sz w:val="24"/>
          <w:szCs w:val="24"/>
        </w:rPr>
        <w:t>3.svibnja</w:t>
      </w:r>
      <w:r w:rsidRPr="00A45ADC">
        <w:rPr>
          <w:sz w:val="24"/>
          <w:szCs w:val="24"/>
        </w:rPr>
        <w:t xml:space="preserve"> 201</w:t>
      </w:r>
      <w:r w:rsidR="00974F31">
        <w:rPr>
          <w:sz w:val="24"/>
          <w:szCs w:val="24"/>
        </w:rPr>
        <w:t>9</w:t>
      </w:r>
      <w:r w:rsidRPr="00A45ADC">
        <w:rPr>
          <w:sz w:val="24"/>
          <w:szCs w:val="24"/>
        </w:rPr>
        <w:t xml:space="preserve">. utvrđeno je da </w:t>
      </w:r>
      <w:r w:rsidR="009A2AA9">
        <w:rPr>
          <w:sz w:val="24"/>
          <w:szCs w:val="24"/>
        </w:rPr>
        <w:t xml:space="preserve">su </w:t>
      </w:r>
      <w:r w:rsidRPr="00A45ADC">
        <w:rPr>
          <w:sz w:val="24"/>
          <w:szCs w:val="24"/>
        </w:rPr>
        <w:t>u izreci naveden</w:t>
      </w:r>
      <w:r w:rsidR="00974F31"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osob</w:t>
      </w:r>
      <w:r w:rsidR="00974F31"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uplatil</w:t>
      </w:r>
      <w:r w:rsidR="00582E11"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jamčevinu po pozivu na sudjelovanje na elektroničkoj javnoj dražbi (identifikator nadmetanja </w:t>
      </w:r>
      <w:r w:rsidR="00F53012">
        <w:rPr>
          <w:sz w:val="24"/>
          <w:szCs w:val="24"/>
        </w:rPr>
        <w:t>14355</w:t>
      </w:r>
      <w:r w:rsidRPr="00A45ADC">
        <w:rPr>
          <w:sz w:val="24"/>
          <w:szCs w:val="24"/>
        </w:rPr>
        <w:t xml:space="preserve">). Iz istog izvješća </w:t>
      </w:r>
      <w:r w:rsidR="00582E11">
        <w:rPr>
          <w:sz w:val="24"/>
          <w:szCs w:val="24"/>
        </w:rPr>
        <w:t>F</w:t>
      </w:r>
      <w:r w:rsidRPr="00A45ADC">
        <w:rPr>
          <w:sz w:val="24"/>
          <w:szCs w:val="24"/>
        </w:rPr>
        <w:t>inancijske agencije je razvidno da  u izreci naveden</w:t>
      </w:r>
      <w:r w:rsidR="00F53012"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osob</w:t>
      </w:r>
      <w:r w:rsidR="00F53012"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ni</w:t>
      </w:r>
      <w:r w:rsidR="00F53012">
        <w:rPr>
          <w:sz w:val="24"/>
          <w:szCs w:val="24"/>
        </w:rPr>
        <w:t>je</w:t>
      </w:r>
      <w:r w:rsidR="009A2AA9">
        <w:rPr>
          <w:sz w:val="24"/>
          <w:szCs w:val="24"/>
        </w:rPr>
        <w:t xml:space="preserve"> </w:t>
      </w:r>
      <w:r w:rsidRPr="00A45ADC">
        <w:rPr>
          <w:sz w:val="24"/>
          <w:szCs w:val="24"/>
        </w:rPr>
        <w:t>sudjeloval</w:t>
      </w:r>
      <w:r w:rsidR="009A2AA9">
        <w:rPr>
          <w:sz w:val="24"/>
          <w:szCs w:val="24"/>
        </w:rPr>
        <w:t>e</w:t>
      </w:r>
      <w:r w:rsidRPr="00A45ADC">
        <w:rPr>
          <w:sz w:val="24"/>
          <w:szCs w:val="24"/>
        </w:rPr>
        <w:t xml:space="preserve"> na javnoj dražbi.</w:t>
      </w:r>
    </w:p>
    <w:p w:rsidRDefault="007965DD" w:rsidP="007D137F" w:rsidR="007965DD" w:rsidRPr="00A45ADC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Rješenjem ovog suda od </w:t>
      </w:r>
      <w:r w:rsidR="00F53012">
        <w:rPr>
          <w:sz w:val="24"/>
          <w:szCs w:val="24"/>
        </w:rPr>
        <w:t>7.svibnja</w:t>
      </w:r>
      <w:r w:rsidRPr="00A45ADC">
        <w:rPr>
          <w:sz w:val="24"/>
          <w:szCs w:val="24"/>
        </w:rPr>
        <w:t xml:space="preserve"> 201</w:t>
      </w:r>
      <w:r w:rsidR="00F53012">
        <w:rPr>
          <w:sz w:val="24"/>
          <w:szCs w:val="24"/>
        </w:rPr>
        <w:t>9</w:t>
      </w:r>
      <w:r w:rsidRPr="00A45ADC">
        <w:rPr>
          <w:sz w:val="24"/>
          <w:szCs w:val="24"/>
        </w:rPr>
        <w:t>. nekretnina koje je bila predmet pr</w:t>
      </w:r>
      <w:r w:rsidRPr="00AC3B86">
        <w:rPr>
          <w:sz w:val="24"/>
          <w:szCs w:val="24"/>
        </w:rPr>
        <w:t>odaje elektroničk</w:t>
      </w:r>
      <w:r w:rsidRPr="000D41A9">
        <w:rPr>
          <w:sz w:val="24"/>
          <w:szCs w:val="24"/>
        </w:rPr>
        <w:t xml:space="preserve">om javnom dražbom dosuđena je kupcu </w:t>
      </w:r>
      <w:r w:rsidR="00F53012" w:rsidRPr="000D41A9">
        <w:rPr>
          <w:sz w:val="24"/>
          <w:szCs w:val="24"/>
        </w:rPr>
        <w:t>Mirjana Kranjec, Sesvete, Zvonimirova ulica 5. OIB 72824771918.</w:t>
      </w:r>
      <w:r w:rsidR="003C01F5" w:rsidRPr="000D41A9">
        <w:rPr>
          <w:sz w:val="24"/>
          <w:szCs w:val="24"/>
        </w:rPr>
        <w:t xml:space="preserve"> </w:t>
      </w:r>
      <w:r w:rsidRPr="000D41A9">
        <w:rPr>
          <w:sz w:val="24"/>
          <w:szCs w:val="24"/>
        </w:rPr>
        <w:t>Istim je rješenjem naloženo kupcu u roku od 15 dana na žir</w:t>
      </w:r>
      <w:r w:rsidRPr="007B78C3">
        <w:rPr>
          <w:sz w:val="24"/>
          <w:szCs w:val="24"/>
        </w:rPr>
        <w:t>oračun Financijske agencij</w:t>
      </w:r>
      <w:r w:rsidRPr="00A45ADC">
        <w:rPr>
          <w:sz w:val="24"/>
          <w:szCs w:val="24"/>
        </w:rPr>
        <w:t>e položiti kupovinu.</w:t>
      </w:r>
    </w:p>
    <w:p w:rsidRDefault="007965DD" w:rsidP="007965DD" w:rsidR="007965DD" w:rsidRPr="00A45ADC">
      <w:pPr>
        <w:ind w:firstLine="680"/>
        <w:jc w:val="both"/>
        <w:rPr>
          <w:sz w:val="24"/>
          <w:szCs w:val="24"/>
        </w:rPr>
      </w:pPr>
    </w:p>
    <w:p w:rsidRDefault="007965DD" w:rsidP="007965DD" w:rsidR="007965DD" w:rsidRPr="00A45ADC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t>Prema odredbi članka 103. stavak 6.</w:t>
      </w:r>
      <w:r>
        <w:rPr>
          <w:sz w:val="24"/>
          <w:szCs w:val="24"/>
        </w:rPr>
        <w:t>, rečenica prva</w:t>
      </w:r>
      <w:r w:rsidRPr="00A45ADC">
        <w:rPr>
          <w:sz w:val="24"/>
          <w:szCs w:val="24"/>
        </w:rPr>
        <w:t xml:space="preserve"> Ovršnog zakona (N.N.br. 112/12, 25/13 i 73/17, dalje</w:t>
      </w:r>
      <w:r w:rsidR="00F53012">
        <w:rPr>
          <w:sz w:val="24"/>
          <w:szCs w:val="24"/>
        </w:rPr>
        <w:t>:</w:t>
      </w:r>
      <w:r w:rsidRPr="00A45ADC">
        <w:rPr>
          <w:sz w:val="24"/>
          <w:szCs w:val="24"/>
        </w:rPr>
        <w:t xml:space="preserve"> OZ) u rješenju o dosudi sud će odrediti da će se nekretnina dosuditi  i kupcima koji su ponudili nižu cijenu  redom prema veličini cijene koju su ponudili</w:t>
      </w:r>
      <w:r>
        <w:rPr>
          <w:sz w:val="24"/>
          <w:szCs w:val="24"/>
        </w:rPr>
        <w:t>,</w:t>
      </w:r>
      <w:r w:rsidRPr="00A45ADC">
        <w:rPr>
          <w:sz w:val="24"/>
          <w:szCs w:val="24"/>
        </w:rPr>
        <w:t xml:space="preserve"> ako kupci koji su ponudili veću cijenu ne polože kupovinu u roku koji im je određen. </w:t>
      </w:r>
    </w:p>
    <w:p w:rsidRDefault="007965DD" w:rsidP="007965DD" w:rsidR="007965DD">
      <w:pPr>
        <w:ind w:firstLine="708"/>
        <w:jc w:val="both"/>
        <w:rPr>
          <w:sz w:val="24"/>
          <w:szCs w:val="24"/>
        </w:rPr>
      </w:pPr>
    </w:p>
    <w:p w:rsidRDefault="007965DD" w:rsidP="007965DD" w:rsidR="007965DD" w:rsidRPr="003C01F5">
      <w:pPr>
        <w:ind w:firstLine="708"/>
        <w:jc w:val="both"/>
        <w:rPr>
          <w:sz w:val="24"/>
          <w:szCs w:val="24"/>
        </w:rPr>
      </w:pPr>
      <w:r w:rsidRPr="003C01F5">
        <w:rPr>
          <w:sz w:val="24"/>
          <w:szCs w:val="24"/>
        </w:rPr>
        <w:t xml:space="preserve">Toč. </w:t>
      </w:r>
      <w:r w:rsidRPr="00C95A25">
        <w:rPr>
          <w:sz w:val="24"/>
          <w:szCs w:val="24"/>
        </w:rPr>
        <w:t xml:space="preserve">III  rješenja o dosudi od </w:t>
      </w:r>
      <w:r w:rsidR="007D137F" w:rsidRPr="00C95A25">
        <w:rPr>
          <w:sz w:val="24"/>
          <w:szCs w:val="24"/>
        </w:rPr>
        <w:t>2</w:t>
      </w:r>
      <w:r w:rsidR="007B78C3" w:rsidRPr="00C95A25">
        <w:rPr>
          <w:sz w:val="24"/>
          <w:szCs w:val="24"/>
        </w:rPr>
        <w:t>5.travnja</w:t>
      </w:r>
      <w:r w:rsidRPr="00C95A25">
        <w:rPr>
          <w:sz w:val="24"/>
          <w:szCs w:val="24"/>
        </w:rPr>
        <w:t xml:space="preserve"> 2017. određeno je kako će u slučaju nepolaganja kupovine od strane</w:t>
      </w:r>
      <w:r w:rsidR="007D137F" w:rsidRPr="00C95A25">
        <w:rPr>
          <w:sz w:val="24"/>
          <w:szCs w:val="24"/>
        </w:rPr>
        <w:t xml:space="preserve"> </w:t>
      </w:r>
      <w:r w:rsidR="00C95A25" w:rsidRPr="00C95A25">
        <w:rPr>
          <w:sz w:val="24"/>
          <w:szCs w:val="24"/>
        </w:rPr>
        <w:t>Mirjana Kranjec, Sesvete, Zvonimirova ulica 5. OIB 72824771918</w:t>
      </w:r>
      <w:r w:rsidR="007D137F" w:rsidRPr="00C95A25">
        <w:rPr>
          <w:sz w:val="24"/>
          <w:szCs w:val="24"/>
        </w:rPr>
        <w:t xml:space="preserve">, </w:t>
      </w:r>
      <w:r w:rsidRPr="00C95A25">
        <w:rPr>
          <w:sz w:val="24"/>
          <w:szCs w:val="24"/>
        </w:rPr>
        <w:t xml:space="preserve"> u roku od 15 dana od dana pravomoćnosti tog rješenja, sud posebnim rješenjem pr</w:t>
      </w:r>
      <w:r w:rsidRPr="003C01F5">
        <w:rPr>
          <w:sz w:val="24"/>
          <w:szCs w:val="24"/>
        </w:rPr>
        <w:t>odaju oglasiti nevažećom i nekretninu dosuditi kupcima koji su ponudili nižu cijenu, redom prema veličini cijene koju su ponudili.</w:t>
      </w:r>
    </w:p>
    <w:p w:rsidRDefault="007965DD" w:rsidP="007965DD" w:rsidR="007965DD" w:rsidRPr="003C01F5">
      <w:pPr>
        <w:ind w:firstLine="680"/>
        <w:jc w:val="both"/>
        <w:rPr>
          <w:sz w:val="24"/>
          <w:szCs w:val="24"/>
        </w:rPr>
      </w:pPr>
    </w:p>
    <w:p w:rsidRDefault="007965DD" w:rsidP="007965DD" w:rsidR="007965DD" w:rsidRPr="00A45ADC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lastRenderedPageBreak/>
        <w:t>Odredbom članka 106. stavak 3. OZ-a propisano je kako se iz položene jamčevine namiruju troškovi nove prodaje i nadoknađuje razlika između kupovine postignute na prijašnjoj i novoj prodaji.</w:t>
      </w:r>
    </w:p>
    <w:p w:rsidRDefault="007965DD" w:rsidP="007965DD" w:rsidR="007965DD" w:rsidRPr="00A45ADC">
      <w:pPr>
        <w:ind w:firstLine="680"/>
        <w:jc w:val="both"/>
        <w:rPr>
          <w:sz w:val="24"/>
          <w:szCs w:val="24"/>
        </w:rPr>
      </w:pPr>
    </w:p>
    <w:p w:rsidRDefault="007965DD" w:rsidP="007965DD" w:rsidR="007965DD" w:rsidRPr="00A45ADC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Prema tome, kako </w:t>
      </w:r>
      <w:r w:rsidR="002A41A4">
        <w:rPr>
          <w:sz w:val="24"/>
          <w:szCs w:val="24"/>
        </w:rPr>
        <w:t xml:space="preserve"> </w:t>
      </w:r>
      <w:r w:rsidRPr="00A45ADC">
        <w:rPr>
          <w:sz w:val="24"/>
          <w:szCs w:val="24"/>
        </w:rPr>
        <w:t>svi sudionici elektroničke javne dražbe</w:t>
      </w:r>
      <w:r>
        <w:rPr>
          <w:sz w:val="24"/>
          <w:szCs w:val="24"/>
        </w:rPr>
        <w:t>,</w:t>
      </w:r>
      <w:r w:rsidRPr="00A45ADC">
        <w:rPr>
          <w:sz w:val="24"/>
          <w:szCs w:val="24"/>
        </w:rPr>
        <w:t xml:space="preserve"> redom prema veličini cijene koju </w:t>
      </w:r>
      <w:r w:rsidR="002A41A4">
        <w:rPr>
          <w:sz w:val="24"/>
          <w:szCs w:val="24"/>
        </w:rPr>
        <w:t xml:space="preserve">su </w:t>
      </w:r>
      <w:r w:rsidRPr="00A45ADC">
        <w:rPr>
          <w:sz w:val="24"/>
          <w:szCs w:val="24"/>
        </w:rPr>
        <w:t>ponudili</w:t>
      </w:r>
      <w:r>
        <w:rPr>
          <w:sz w:val="24"/>
          <w:szCs w:val="24"/>
        </w:rPr>
        <w:t>,</w:t>
      </w:r>
      <w:r w:rsidRPr="00A45ADC">
        <w:rPr>
          <w:sz w:val="24"/>
          <w:szCs w:val="24"/>
        </w:rPr>
        <w:t xml:space="preserve"> potencijalni </w:t>
      </w:r>
      <w:r w:rsidR="002A41A4">
        <w:rPr>
          <w:sz w:val="24"/>
          <w:szCs w:val="24"/>
        </w:rPr>
        <w:t xml:space="preserve">su </w:t>
      </w:r>
      <w:r w:rsidRPr="00A45ADC">
        <w:rPr>
          <w:sz w:val="24"/>
          <w:szCs w:val="24"/>
        </w:rPr>
        <w:t xml:space="preserve">kupci </w:t>
      </w:r>
      <w:r>
        <w:rPr>
          <w:sz w:val="24"/>
          <w:szCs w:val="24"/>
        </w:rPr>
        <w:t xml:space="preserve">nekretnine </w:t>
      </w:r>
      <w:r w:rsidRPr="00A45ADC">
        <w:rPr>
          <w:sz w:val="24"/>
          <w:szCs w:val="24"/>
        </w:rPr>
        <w:t>(članak 103. stavak 6.</w:t>
      </w:r>
      <w:r>
        <w:rPr>
          <w:sz w:val="24"/>
          <w:szCs w:val="24"/>
        </w:rPr>
        <w:t>,</w:t>
      </w:r>
      <w:r w:rsidRPr="00A45ADC">
        <w:rPr>
          <w:sz w:val="24"/>
          <w:szCs w:val="24"/>
        </w:rPr>
        <w:t xml:space="preserve"> rečenica prva OZ-a) sve dok se kumulativno ne ostvare dva uvjeta: 1.stjecanje svojstva pravomoćnosti rješenje o dosudi i 2. polaganje kupovine određene rješenjem o dosudi, sudionicima nadmetanja nije moguće vratiti uplaćene jamčevin</w:t>
      </w:r>
      <w:r>
        <w:rPr>
          <w:sz w:val="24"/>
          <w:szCs w:val="24"/>
        </w:rPr>
        <w:t>e</w:t>
      </w:r>
      <w:r w:rsidRPr="00A45ADC">
        <w:rPr>
          <w:sz w:val="24"/>
          <w:szCs w:val="24"/>
        </w:rPr>
        <w:t>.</w:t>
      </w:r>
    </w:p>
    <w:p w:rsidRDefault="007965DD" w:rsidP="007965DD" w:rsidR="007965DD" w:rsidRPr="00A45ADC">
      <w:pPr>
        <w:ind w:firstLine="680"/>
        <w:jc w:val="both"/>
        <w:rPr>
          <w:sz w:val="24"/>
          <w:szCs w:val="24"/>
        </w:rPr>
      </w:pPr>
    </w:p>
    <w:p w:rsidRDefault="007965DD" w:rsidP="007965DD" w:rsidR="007965DD" w:rsidRPr="00A45ADC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t>S druge strane, u izreci naveden</w:t>
      </w:r>
      <w:r w:rsidR="00C95A25"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osob</w:t>
      </w:r>
      <w:r w:rsidR="00C95A25"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ni</w:t>
      </w:r>
      <w:r w:rsidR="00C95A25">
        <w:rPr>
          <w:sz w:val="24"/>
          <w:szCs w:val="24"/>
        </w:rPr>
        <w:t>je</w:t>
      </w:r>
      <w:r w:rsidRPr="00A45ADC">
        <w:rPr>
          <w:sz w:val="24"/>
          <w:szCs w:val="24"/>
        </w:rPr>
        <w:t xml:space="preserve"> sudjeloval</w:t>
      </w:r>
      <w:r w:rsidR="00DA5580"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na javnoj dražbi, te </w:t>
      </w:r>
      <w:r>
        <w:rPr>
          <w:sz w:val="24"/>
          <w:szCs w:val="24"/>
        </w:rPr>
        <w:t>na nj</w:t>
      </w:r>
      <w:r w:rsidR="00C95A25">
        <w:rPr>
          <w:sz w:val="24"/>
          <w:szCs w:val="24"/>
        </w:rPr>
        <w:t>u</w:t>
      </w:r>
      <w:r>
        <w:rPr>
          <w:sz w:val="24"/>
          <w:szCs w:val="24"/>
        </w:rPr>
        <w:t xml:space="preserve"> nije </w:t>
      </w:r>
      <w:r w:rsidRPr="00A45ADC">
        <w:rPr>
          <w:sz w:val="24"/>
          <w:szCs w:val="24"/>
        </w:rPr>
        <w:t xml:space="preserve">moguće </w:t>
      </w:r>
      <w:r>
        <w:rPr>
          <w:sz w:val="24"/>
          <w:szCs w:val="24"/>
        </w:rPr>
        <w:t xml:space="preserve">primjena </w:t>
      </w:r>
      <w:r w:rsidRPr="00A45ADC">
        <w:rPr>
          <w:sz w:val="24"/>
          <w:szCs w:val="24"/>
        </w:rPr>
        <w:t xml:space="preserve">članka 103. stavak </w:t>
      </w:r>
      <w:r>
        <w:rPr>
          <w:sz w:val="24"/>
          <w:szCs w:val="24"/>
        </w:rPr>
        <w:t>6</w:t>
      </w:r>
      <w:r w:rsidRPr="00A45ADC">
        <w:rPr>
          <w:sz w:val="24"/>
          <w:szCs w:val="24"/>
        </w:rPr>
        <w:t>.</w:t>
      </w:r>
      <w:r>
        <w:rPr>
          <w:sz w:val="24"/>
          <w:szCs w:val="24"/>
        </w:rPr>
        <w:t>,</w:t>
      </w:r>
      <w:r w:rsidRPr="00A45ADC">
        <w:rPr>
          <w:sz w:val="24"/>
          <w:szCs w:val="24"/>
        </w:rPr>
        <w:t xml:space="preserve"> rečenica prva OZ-a</w:t>
      </w:r>
      <w:r>
        <w:rPr>
          <w:sz w:val="24"/>
          <w:szCs w:val="24"/>
        </w:rPr>
        <w:t xml:space="preserve"> tj. </w:t>
      </w:r>
      <w:r w:rsidRPr="00A45ADC">
        <w:rPr>
          <w:sz w:val="24"/>
          <w:szCs w:val="24"/>
        </w:rPr>
        <w:t>dosud</w:t>
      </w:r>
      <w:r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nekretni</w:t>
      </w:r>
      <w:r>
        <w:rPr>
          <w:sz w:val="24"/>
          <w:szCs w:val="24"/>
        </w:rPr>
        <w:t>ne</w:t>
      </w:r>
      <w:r w:rsidRPr="00A45ADC">
        <w:rPr>
          <w:sz w:val="24"/>
          <w:szCs w:val="24"/>
        </w:rPr>
        <w:t>. Stoga su se u odnosu na t</w:t>
      </w:r>
      <w:r w:rsidR="00C95A25">
        <w:rPr>
          <w:sz w:val="24"/>
          <w:szCs w:val="24"/>
        </w:rPr>
        <w:t>u</w:t>
      </w:r>
      <w:r w:rsidRPr="00A45ADC">
        <w:rPr>
          <w:sz w:val="24"/>
          <w:szCs w:val="24"/>
        </w:rPr>
        <w:t xml:space="preserve"> osob</w:t>
      </w:r>
      <w:r w:rsidR="00C95A25">
        <w:rPr>
          <w:sz w:val="24"/>
          <w:szCs w:val="24"/>
        </w:rPr>
        <w:t>u</w:t>
      </w:r>
      <w:r w:rsidRPr="00A45ADC">
        <w:rPr>
          <w:sz w:val="24"/>
          <w:szCs w:val="24"/>
        </w:rPr>
        <w:t xml:space="preserve"> stekli uvjeti za povrat uplaćene jamčevine.</w:t>
      </w:r>
    </w:p>
    <w:p w:rsidRDefault="007965DD" w:rsidP="007965DD" w:rsidR="007965DD" w:rsidRPr="00A45ADC">
      <w:pPr>
        <w:jc w:val="both"/>
        <w:rPr>
          <w:sz w:val="24"/>
          <w:szCs w:val="24"/>
        </w:rPr>
      </w:pPr>
    </w:p>
    <w:p w:rsidRDefault="007965DD" w:rsidP="007965DD" w:rsidR="007965DD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ab/>
        <w:t>Prema odredbi članka 99. stavak 4. i članka 132.e  stavak 4. OZ-a ponuditeljima čija ponuda nije prihvaćena Agencija će vratiti jamčevinu na temelju naloga suda za prijenos novčanih sredstava, a prema odredbi članka 13. stavak 1. Pravilnika o načinu i postupku prodaje nekretnina i pokretnina u ovršnom postupku (N.N.br.156/14, dalje: Pravilnik) uplaćena jamčevina ostaje na posebnom računu Agencije otvorenom za tu namjenu do primitka naloga nadležnog tijela za njezin povrat ili za drugo postupanje s novčanim sredstvima uplaćenim na ime jamčevine.</w:t>
      </w:r>
    </w:p>
    <w:p w:rsidRDefault="007965DD" w:rsidP="007965DD" w:rsidR="007965DD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ab/>
        <w:t>Slijedom naprijed navedenog, a temeljem odredbe članka 99. stavak 4. i članka 132.e., stavak 4. OZ-a, te te odredbe članka 13. stavak 1. Pravilnika odlučeno je kao u izreci.</w:t>
      </w:r>
    </w:p>
    <w:p w:rsidRDefault="00E1154F" w:rsidR="00E1154F" w:rsidRPr="00A45ADC">
      <w:pPr>
        <w:jc w:val="center"/>
        <w:rPr>
          <w:sz w:val="24"/>
          <w:szCs w:val="24"/>
        </w:rPr>
      </w:pPr>
      <w:r w:rsidRPr="00A45ADC">
        <w:rPr>
          <w:sz w:val="24"/>
          <w:szCs w:val="24"/>
        </w:rPr>
        <w:t xml:space="preserve">Zagreb, </w:t>
      </w:r>
      <w:r w:rsidR="004413B0">
        <w:rPr>
          <w:sz w:val="24"/>
          <w:szCs w:val="24"/>
        </w:rPr>
        <w:t>8.</w:t>
      </w:r>
      <w:r w:rsidR="00C95A25">
        <w:rPr>
          <w:sz w:val="24"/>
          <w:szCs w:val="24"/>
        </w:rPr>
        <w:t xml:space="preserve"> svibnja</w:t>
      </w:r>
      <w:r w:rsidR="007553AD" w:rsidRPr="00A45ADC">
        <w:rPr>
          <w:sz w:val="24"/>
          <w:szCs w:val="24"/>
        </w:rPr>
        <w:t xml:space="preserve"> 201</w:t>
      </w:r>
      <w:r w:rsidR="00813550">
        <w:rPr>
          <w:sz w:val="24"/>
          <w:szCs w:val="24"/>
        </w:rPr>
        <w:t>9</w:t>
      </w:r>
      <w:r w:rsidR="007553AD" w:rsidRPr="00A45ADC">
        <w:rPr>
          <w:sz w:val="24"/>
          <w:szCs w:val="24"/>
        </w:rPr>
        <w:t>.</w:t>
      </w:r>
      <w:r w:rsidR="004F6863" w:rsidRPr="00A45ADC">
        <w:rPr>
          <w:sz w:val="24"/>
          <w:szCs w:val="24"/>
        </w:rPr>
        <w:t xml:space="preserve">      </w:t>
      </w:r>
    </w:p>
    <w:p w:rsidRDefault="0063704B" w:rsidP="00E372C7" w:rsidR="00602CC2" w:rsidRPr="00A45ADC">
      <w:pPr>
        <w:jc w:val="right"/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</w:p>
    <w:p w:rsidRDefault="0063704B" w:rsidP="00E372C7" w:rsidR="00E1154F" w:rsidRPr="00A45ADC">
      <w:pPr>
        <w:jc w:val="right"/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="009A5149"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>Sudac:</w:t>
      </w:r>
    </w:p>
    <w:p w:rsidRDefault="0063704B" w:rsidP="00863F0C" w:rsidR="000F5AF5" w:rsidRPr="00A45ADC">
      <w:pPr>
        <w:jc w:val="right"/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="009A5149"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>A</w:t>
      </w:r>
      <w:r w:rsidR="00E1154F" w:rsidRPr="00A45ADC">
        <w:rPr>
          <w:sz w:val="24"/>
          <w:szCs w:val="24"/>
        </w:rPr>
        <w:t>nte Galić</w:t>
      </w:r>
      <w:r w:rsidR="009A5149" w:rsidRPr="00A45ADC">
        <w:rPr>
          <w:sz w:val="24"/>
          <w:szCs w:val="24"/>
        </w:rPr>
        <w:t xml:space="preserve"> </w:t>
      </w:r>
      <w:r w:rsidR="002F1ED9">
        <w:rPr>
          <w:sz w:val="24"/>
          <w:szCs w:val="24"/>
        </w:rPr>
        <w:t>v.r.</w:t>
      </w:r>
    </w:p>
    <w:p w:rsidRDefault="004413B0" w:rsidR="00E1154F" w:rsidRPr="00A45ADC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63704B" w:rsidRPr="00A45ADC">
        <w:rPr>
          <w:sz w:val="24"/>
          <w:szCs w:val="24"/>
        </w:rPr>
        <w:t>puta o pravnom lijeku</w:t>
      </w:r>
      <w:r w:rsidR="00E1154F" w:rsidRPr="00A45ADC">
        <w:rPr>
          <w:sz w:val="24"/>
          <w:szCs w:val="24"/>
        </w:rPr>
        <w:t>:</w:t>
      </w:r>
    </w:p>
    <w:p w:rsidRDefault="00E1154F" w:rsidR="004F6863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Protiv ovog </w:t>
      </w:r>
      <w:r w:rsidR="004F6863" w:rsidRPr="00A45ADC">
        <w:rPr>
          <w:sz w:val="24"/>
          <w:szCs w:val="24"/>
        </w:rPr>
        <w:t>zaključka nije dopuštena žalba (članak 9. točka 11. SZ-a).</w:t>
      </w:r>
    </w:p>
    <w:p w:rsidRDefault="00E1154F" w:rsidR="00E1154F" w:rsidRPr="00A45ADC">
      <w:pPr>
        <w:jc w:val="both"/>
        <w:rPr>
          <w:sz w:val="24"/>
          <w:szCs w:val="24"/>
        </w:rPr>
      </w:pPr>
    </w:p>
    <w:p w:rsidRDefault="002F1ED9" w:rsidP="002F1ED9" w:rsidR="002F1ED9">
      <w:pPr>
        <w:ind w:left="4320"/>
        <w:rPr>
          <w:szCs w:val="22"/>
        </w:rPr>
      </w:pPr>
      <w:r>
        <w:rPr>
          <w:szCs w:val="22"/>
        </w:rPr>
        <w:t>Za točnost otpravka- ovlašteni službenik:</w:t>
      </w:r>
    </w:p>
    <w:p w:rsidRDefault="002F1ED9" w:rsidP="0062083B" w:rsidR="002F1ED9">
      <w:pPr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  Valentina Považanj</w:t>
      </w:r>
    </w:p>
    <w:p w:rsidRDefault="002F1ED9" w:rsidP="0062083B" w:rsidR="002F1ED9" w:rsidRPr="0062083B">
      <w:pPr>
        <w:rPr>
          <w:szCs w:val="22"/>
        </w:rPr>
      </w:pPr>
    </w:p>
    <w:p w:rsidRDefault="002F1ED9" w:rsidP="0062083B" w:rsidR="002F1ED9" w:rsidRPr="0062083B">
      <w:pPr>
        <w:rPr>
          <w:szCs w:val="22"/>
        </w:rPr>
      </w:pPr>
    </w:p>
    <w:p w:rsidRDefault="002F1ED9" w:rsidP="0062083B" w:rsidR="002F1ED9">
      <w:pPr>
        <w:rPr>
          <w:szCs w:val="22"/>
        </w:rPr>
      </w:pPr>
    </w:p>
    <w:p w:rsidRDefault="002F1ED9" w:rsidP="0062083B" w:rsidR="002F1ED9">
      <w:pPr>
        <w:rPr>
          <w:szCs w:val="22"/>
        </w:rPr>
      </w:pPr>
    </w:p>
    <w:p w:rsidRDefault="002F1ED9" w:rsidP="004B6D6B" w:rsidR="002F1ED9">
      <w:pPr>
        <w:rPr>
          <w:lang w:val="pl-PL"/>
        </w:rPr>
      </w:pPr>
      <w:r>
        <w:rPr>
          <w:szCs w:val="22"/>
        </w:rPr>
        <w:t xml:space="preserve"> </w:t>
      </w:r>
    </w:p>
    <w:p w:rsidRDefault="00E1154F" w:rsidP="00D44A1E" w:rsidR="00E1154F">
      <w:pPr>
        <w:tabs>
          <w:tab w:pos="720" w:val="left"/>
        </w:tabs>
        <w:jc w:val="both"/>
        <w:rPr>
          <w:sz w:val="24"/>
        </w:rPr>
      </w:pPr>
      <w:r>
        <w:rPr>
          <w:sz w:val="24"/>
        </w:rPr>
        <w:t xml:space="preserve"> </w:t>
      </w:r>
    </w:p>
    <w:sectPr w:rsidSect="0063704B" w:rsidR="00E1154F">
      <w:headerReference w:type="even" r:id="rId10"/>
      <w:headerReference w:type="default" r:id="rId11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382" w:rsidR="00092382">
      <w:r>
        <w:separator/>
      </w:r>
    </w:p>
  </w:endnote>
  <w:endnote w:id="0" w:type="continuationSeparator">
    <w:p w:rsidRDefault="00092382" w:rsidR="00092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382" w:rsidR="00092382">
      <w:r>
        <w:separator/>
      </w:r>
    </w:p>
  </w:footnote>
  <w:footnote w:id="0" w:type="continuationSeparator">
    <w:p w:rsidRDefault="00092382" w:rsidR="000923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1E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t xml:space="preserve">   </w:t>
    </w:r>
  </w:p>
  <w:p w:rsidRDefault="004413B0" w:rsidR="00D2635C">
    <w:pPr>
      <w:pStyle w:val="Zaglavlje"/>
      <w:jc w:val="right"/>
    </w:pPr>
    <w:r>
      <w:t>40.St-5232/16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F74CA1"/>
    <w:multiLevelType w:val="hybridMultilevel"/>
    <w:tmpl w:val="A8A07728"/>
    <w:lvl w:tplc="041A000F" w:ilvl="0">
      <w:start w:val="8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6CF5A0A"/>
    <w:multiLevelType w:val="hybridMultilevel"/>
    <w:tmpl w:val="671C24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422560"/>
    <w:multiLevelType w:val="singleLevel"/>
    <w:tmpl w:val="02EC50C0"/>
    <w:lvl w:ilvl="0">
      <w:start w:val="1"/>
      <w:numFmt w:val="decimal"/>
      <w:lvlText w:val="%1."/>
      <w:legacy w:legacyIndent="360" w:legacySpace="120" w:legacy="true"/>
      <w:lvlJc w:val="left"/>
      <w:pPr>
        <w:ind w:hanging="360" w:left="502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2169"/>
    <w:rsid w:val="00004827"/>
    <w:rsid w:val="000137A3"/>
    <w:rsid w:val="00033516"/>
    <w:rsid w:val="00034757"/>
    <w:rsid w:val="00053903"/>
    <w:rsid w:val="00080A84"/>
    <w:rsid w:val="00092382"/>
    <w:rsid w:val="0009676E"/>
    <w:rsid w:val="000A42CB"/>
    <w:rsid w:val="000D0625"/>
    <w:rsid w:val="000D41A9"/>
    <w:rsid w:val="000F5AF5"/>
    <w:rsid w:val="00120F26"/>
    <w:rsid w:val="001425CE"/>
    <w:rsid w:val="001507B0"/>
    <w:rsid w:val="0016390F"/>
    <w:rsid w:val="00187C10"/>
    <w:rsid w:val="001C1CDC"/>
    <w:rsid w:val="002025F2"/>
    <w:rsid w:val="00215F96"/>
    <w:rsid w:val="00254C29"/>
    <w:rsid w:val="00267D0B"/>
    <w:rsid w:val="00275C15"/>
    <w:rsid w:val="00277B3E"/>
    <w:rsid w:val="00283794"/>
    <w:rsid w:val="002A41A4"/>
    <w:rsid w:val="002B1852"/>
    <w:rsid w:val="002B66BF"/>
    <w:rsid w:val="002E649D"/>
    <w:rsid w:val="002F1ED9"/>
    <w:rsid w:val="0030153D"/>
    <w:rsid w:val="00347794"/>
    <w:rsid w:val="0035615C"/>
    <w:rsid w:val="003634C0"/>
    <w:rsid w:val="0037525D"/>
    <w:rsid w:val="003834EB"/>
    <w:rsid w:val="003A5811"/>
    <w:rsid w:val="003C01F5"/>
    <w:rsid w:val="003C6F07"/>
    <w:rsid w:val="003E225E"/>
    <w:rsid w:val="003E2ACB"/>
    <w:rsid w:val="003E6494"/>
    <w:rsid w:val="003F07EA"/>
    <w:rsid w:val="0042049E"/>
    <w:rsid w:val="004368E6"/>
    <w:rsid w:val="004413B0"/>
    <w:rsid w:val="0048335B"/>
    <w:rsid w:val="004A7BD1"/>
    <w:rsid w:val="004E168C"/>
    <w:rsid w:val="004F23E9"/>
    <w:rsid w:val="004F6863"/>
    <w:rsid w:val="00582E11"/>
    <w:rsid w:val="005B7FC0"/>
    <w:rsid w:val="00602CC2"/>
    <w:rsid w:val="006078D9"/>
    <w:rsid w:val="0063704B"/>
    <w:rsid w:val="0066190A"/>
    <w:rsid w:val="00697800"/>
    <w:rsid w:val="006A3DBC"/>
    <w:rsid w:val="00705E18"/>
    <w:rsid w:val="007553AD"/>
    <w:rsid w:val="007751B1"/>
    <w:rsid w:val="00777DB2"/>
    <w:rsid w:val="00780381"/>
    <w:rsid w:val="007804B0"/>
    <w:rsid w:val="007965DD"/>
    <w:rsid w:val="007A5143"/>
    <w:rsid w:val="007A6877"/>
    <w:rsid w:val="007B36FD"/>
    <w:rsid w:val="007B78C3"/>
    <w:rsid w:val="007D0B49"/>
    <w:rsid w:val="007D11A0"/>
    <w:rsid w:val="007D137F"/>
    <w:rsid w:val="007F40E2"/>
    <w:rsid w:val="007F632E"/>
    <w:rsid w:val="007F74C8"/>
    <w:rsid w:val="008030EC"/>
    <w:rsid w:val="00812901"/>
    <w:rsid w:val="00813550"/>
    <w:rsid w:val="00843BDE"/>
    <w:rsid w:val="00853305"/>
    <w:rsid w:val="00863F0C"/>
    <w:rsid w:val="0087068F"/>
    <w:rsid w:val="008746AE"/>
    <w:rsid w:val="00891553"/>
    <w:rsid w:val="008935E0"/>
    <w:rsid w:val="008A2D67"/>
    <w:rsid w:val="008A7A81"/>
    <w:rsid w:val="008C466E"/>
    <w:rsid w:val="008E4E6D"/>
    <w:rsid w:val="008F70A1"/>
    <w:rsid w:val="00900695"/>
    <w:rsid w:val="00940A54"/>
    <w:rsid w:val="009425EA"/>
    <w:rsid w:val="00974F31"/>
    <w:rsid w:val="009A2AA9"/>
    <w:rsid w:val="009A5149"/>
    <w:rsid w:val="009C396F"/>
    <w:rsid w:val="009C47A9"/>
    <w:rsid w:val="00A053FC"/>
    <w:rsid w:val="00A07C46"/>
    <w:rsid w:val="00A23C05"/>
    <w:rsid w:val="00A40257"/>
    <w:rsid w:val="00A45ADC"/>
    <w:rsid w:val="00A65A53"/>
    <w:rsid w:val="00A71C2E"/>
    <w:rsid w:val="00A72C05"/>
    <w:rsid w:val="00AC1095"/>
    <w:rsid w:val="00AC10D6"/>
    <w:rsid w:val="00AC3B86"/>
    <w:rsid w:val="00AE0C32"/>
    <w:rsid w:val="00B05F95"/>
    <w:rsid w:val="00B14116"/>
    <w:rsid w:val="00B50A4C"/>
    <w:rsid w:val="00B53C5C"/>
    <w:rsid w:val="00B66BF4"/>
    <w:rsid w:val="00B7008B"/>
    <w:rsid w:val="00B7445A"/>
    <w:rsid w:val="00B875E9"/>
    <w:rsid w:val="00B95C1B"/>
    <w:rsid w:val="00BA40DD"/>
    <w:rsid w:val="00BE1EBA"/>
    <w:rsid w:val="00C06ABE"/>
    <w:rsid w:val="00C07BB4"/>
    <w:rsid w:val="00C306F7"/>
    <w:rsid w:val="00C31E47"/>
    <w:rsid w:val="00C41708"/>
    <w:rsid w:val="00C43ECC"/>
    <w:rsid w:val="00C514C4"/>
    <w:rsid w:val="00C95A25"/>
    <w:rsid w:val="00CA01C2"/>
    <w:rsid w:val="00CA1BB3"/>
    <w:rsid w:val="00CF5D39"/>
    <w:rsid w:val="00D2635C"/>
    <w:rsid w:val="00D27B14"/>
    <w:rsid w:val="00D44A1E"/>
    <w:rsid w:val="00D7517B"/>
    <w:rsid w:val="00D9699F"/>
    <w:rsid w:val="00DA5580"/>
    <w:rsid w:val="00DE458E"/>
    <w:rsid w:val="00DF2155"/>
    <w:rsid w:val="00E1154F"/>
    <w:rsid w:val="00E13F2D"/>
    <w:rsid w:val="00E30872"/>
    <w:rsid w:val="00E372C7"/>
    <w:rsid w:val="00E50C17"/>
    <w:rsid w:val="00E54D39"/>
    <w:rsid w:val="00E66613"/>
    <w:rsid w:val="00E9656B"/>
    <w:rsid w:val="00E96927"/>
    <w:rsid w:val="00E97C96"/>
    <w:rsid w:val="00EA0C5F"/>
    <w:rsid w:val="00EA3C14"/>
    <w:rsid w:val="00EB2169"/>
    <w:rsid w:val="00EB3F78"/>
    <w:rsid w:val="00F21210"/>
    <w:rsid w:val="00F37CD7"/>
    <w:rsid w:val="00F417B2"/>
    <w:rsid w:val="00F53012"/>
    <w:rsid w:val="00FB0101"/>
    <w:rsid w:val="00FB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6370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1E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E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ED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E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E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6370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1E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E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ED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E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E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5232</izvorni_sadrzaj>
    <derivirana_varijabla naziv="DomainObject.Predmet.Broj_1">5232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izvorni_sadrzaj>
    <derivirana_varijabla naziv="DomainObject.Predmet.Opis_1"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St-5232/2016</izvorni_sadrzaj>
    <derivirana_varijabla naziv="DomainObject.Predmet.OznakaBroj_1">St-5232/2016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Gradska banka d.d. ˝u stečaju˝ zastupanog po punomoćniku ODVJETNIČKO DRUŠTVO DUJMOVIĆ I PARTNERI, j.t.d.</izvorni_sadrzaj>
    <derivirana_varijabla naziv="DomainObject.Predmet.ProtustrankaFormated_1">  Stečajna masa iza Gradska banka d.d. ˝u stečaju˝ zastupanog po punomoćniku ODVJETNIČKO DRUŠTVO DUJMOVIĆ I PARTNERI, j.t.d.</derivirana_varijabla>
  </DomainObject.Predmet.ProtustrankaFormated>
  <DomainObject.Predmet.ProtustrankaFormatedOIB>
    <izvorni_sadrzaj>  Stečajna masa iza Gradska banka d.d. ˝u stečaju˝, OIB 49147309133 zastupanog po punomoćniku ODVJETNIČKO DRUŠTVO DUJMOVIĆ I PARTNERI, j.t.d.</izvorni_sadrzaj>
    <derivirana_varijabla naziv="DomainObject.Predmet.ProtustrankaFormatedOIB_1">  Stečajna masa iza Gradska banka d.d. ˝u stečaju˝, OIB 49147309133 zastupanog po punomoćniku ODVJETNIČKO DRUŠTVO DUJMOVIĆ I PARTNERI, j.t.d.</derivirana_varijabla>
  </DomainObject.Predmet.ProtustrankaFormatedOIB>
  <DomainObject.Predmet.ProtustrankaFormatedWithAdress>
    <izvorni_sadrzaj> Stečajna masa iza Gradska banka d.d. ˝u stečaju˝, Trg Ante Starčevića 7, 31000 Osijek zastupanog po punomoćniku ODVJETNIČKO DRUŠTVO DUJMOVIĆ I PARTNERI, j.t.d.</izvorni_sadrzaj>
    <derivirana_varijabla naziv="DomainObject.Predmet.ProtustrankaFormatedWithAdress_1"> Stečajna masa iza Gradska banka d.d. ˝u stečaju˝, Trg Ante Starčevića 7, 31000 Osijek zastupanog po punomoćniku ODVJETNIČKO DRUŠTVO DUJMOVIĆ I PARTNERI, j.t.d.</derivirana_varijabla>
  </DomainObject.Predmet.ProtustrankaFormatedWithAdress>
  <DomainObject.Predmet.ProtustrankaFormatedWithAdressOIB>
    <izvorni_sadrzaj> Stečajna masa iza Gradska banka d.d. ˝u stečaju˝, OIB 49147309133, Trg Ante Starčevića 7, 31000 Osijek zastupanog po punomoćniku ODVJETNIČKO DRUŠTVO DUJMOVIĆ I PARTNERI, j.t.d.</izvorni_sadrzaj>
    <derivirana_varijabla naziv="DomainObject.Predmet.ProtustrankaFormatedWithAdressOIB_1"> Stečajna masa iza Gradska banka d.d. ˝u stečaju˝, OIB 49147309133, Trg Ante Starčevića 7, 31000 Osijek zastupanog po punomoćniku ODVJETNIČKO DRUŠTVO DUJMOVIĆ I PARTNERI, j.t.d.</derivirana_varijabla>
  </DomainObject.Predmet.ProtustrankaFormatedWithAdressOIB>
  <DomainObject.Predmet.ProtustrankaWithAdress>
    <izvorni_sadrzaj>Stečajna masa iza Gradska banka d.d. ˝u stečaju˝ Trg Ante Starčevića 7, 31000 Osijek</izvorni_sadrzaj>
    <derivirana_varijabla naziv="DomainObject.Predmet.ProtustrankaWithAdress_1">Stečajna masa iza Gradska banka d.d. ˝u stečaju˝ Trg Ante Starčevića 7, 31000 Osijek</derivirana_varijabla>
  </DomainObject.Predmet.ProtustrankaWithAdress>
  <DomainObject.Predmet.ProtustrankaWithAdressOIB>
    <izvorni_sadrzaj>Stečajna masa iza Gradska banka d.d. ˝u stečaju˝, OIB 49147309133, Trg Ante Starčevića 7, 31000 Osijek</izvorni_sadrzaj>
    <derivirana_varijabla naziv="DomainObject.Predmet.ProtustrankaWithAdressOIB_1">Stečajna masa iza Gradska banka d.d. ˝u stečaju˝, OIB 49147309133, Trg Ante Starčevića 7, 31000 Osijek</derivirana_varijabla>
  </DomainObject.Predmet.ProtustrankaWithAdressOIB>
  <DomainObject.Predmet.ProtustrankaNazivFormated>
    <izvorni_sadrzaj>Stečajna masa iza Gradska banka d.d. ˝u stečaju˝</izvorni_sadrzaj>
    <derivirana_varijabla naziv="DomainObject.Predmet.ProtustrankaNazivFormated_1">Stečajna masa iza Gradska banka d.d. ˝u stečaju˝</derivirana_varijabla>
  </DomainObject.Predmet.ProtustrankaNazivFormated>
  <DomainObject.Predmet.ProtustrankaNazivFormatedOIB>
    <izvorni_sadrzaj>Stečajna masa iza Gradska banka d.d. ˝u stečaju˝, OIB 49147309133</izvorni_sadrzaj>
    <derivirana_varijabla naziv="DomainObject.Predmet.ProtustrankaNazivFormatedOIB_1">Stečajna masa iza Gradska banka d.d. ˝u stečaju˝, OIB 49147309133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</izvorni_sadrzaj>
    <derivirana_varijabla naziv="DomainObject.Predmet.StrankaFormatedOIB_1">  HRVATSKA NARODNA BANKA</derivirana_varijabla>
  </DomainObject.Predmet.StrankaFormatedOIB>
  <DomainObject.Predmet.StrankaFormatedWithAdress>
    <izvorni_sadrzaj> HRVATSKA NARODNA BANKA, 10000 Zagreb</izvorni_sadrzaj>
    <derivirana_varijabla naziv="DomainObject.Predmet.StrankaFormatedWithAdress_1"> HRVATSKA NARODNA BANKA, 10000 Zagreb</derivirana_varijabla>
  </DomainObject.Predmet.StrankaFormatedWithAdress>
  <DomainObject.Predmet.StrankaFormatedWithAdressOIB>
    <izvorni_sadrzaj> HRVATSKA NARODNA BANKA, 10000 Zagreb</izvorni_sadrzaj>
    <derivirana_varijabla naziv="DomainObject.Predmet.StrankaFormatedWithAdressOIB_1"> HRVATSKA NARODNA BANKA, 10000 Zagreb</derivirana_varijabla>
  </DomainObject.Predmet.StrankaFormatedWithAdressOIB>
  <DomainObject.Predmet.StrankaWithAdress>
    <izvorni_sadrzaj>HRVATSKA NARODNA BANKA 10000 Zagreb</izvorni_sadrzaj>
    <derivirana_varijabla naziv="DomainObject.Predmet.StrankaWithAdress_1">HRVATSKA NARODNA BANKA 10000 Zagreb</derivirana_varijabla>
  </DomainObject.Predmet.StrankaWithAdress>
  <DomainObject.Predmet.StrankaWithAdressOIB>
    <izvorni_sadrzaj>HRVATSKA NARODNA BANKA, 10000 Zagreb</izvorni_sadrzaj>
    <derivirana_varijabla naziv="DomainObject.Predmet.StrankaWithAdressOIB_1">HRVATSKA NARODNA BANKA, 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</izvorni_sadrzaj>
    <derivirana_varijabla naziv="DomainObject.Predmet.StrankaNazivFormatedOIB_1">HRVATSKA NARODNA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</item>
    </izvorni_sadrzaj>
    <derivirana_varijabla naziv="DomainObject.Predmet.StrankaListFormatedOIB_1">
      <item>HRVATSKA NARODNA BANKA</item>
    </derivirana_varijabla>
  </DomainObject.Predmet.StrankaListFormatedOIB>
  <DomainObject.Predmet.StrankaListFormatedWithAdress>
    <izvorni_sadrzaj>
      <item>HRVATSKA NARODNA BANKA, 10000 Zagreb</item>
    </izvorni_sadrzaj>
    <derivirana_varijabla naziv="DomainObject.Predmet.StrankaListFormatedWithAdress_1">
      <item>HRVATSKA NARODNA BANKA, 10000 Zagreb</item>
    </derivirana_varijabla>
  </DomainObject.Predmet.StrankaListFormatedWithAdress>
  <DomainObject.Predmet.StrankaListFormatedWithAdressOIB>
    <izvorni_sadrzaj>
      <item>HRVATSKA NARODNA BANKA, 10000 Zagreb</item>
    </izvorni_sadrzaj>
    <derivirana_varijabla naziv="DomainObject.Predmet.StrankaListFormatedWithAdressOIB_1">
      <item>HRVATSKA NARODNA BANKA,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</item>
    </izvorni_sadrzaj>
    <derivirana_varijabla naziv="DomainObject.Predmet.StrankaListNazivFormatedOIB_1">
      <item>HRVATSKA NARODNA BANKA</item>
    </derivirana_varijabla>
  </DomainObject.Predmet.StrankaListNazivFormatedOIB>
  <DomainObject.Predmet.ProtuStrankaListFormated>
    <izvorni_sadrzaj>
      <item>Stečajna masa iza Gradska banka d.d. ˝u stečaju˝ zastupanog po punomoćniku ODVJETNIČKO DRUŠTVO DUJMOVIĆ I PARTNERI, j.t.d.</item>
    </izvorni_sadrzaj>
    <derivirana_varijabla naziv="DomainObject.Predmet.ProtuStrankaListFormated_1">
      <item>Stečajna masa iza Gradska banka d.d. ˝u stečaju˝ zastupanog po punomoćniku ODVJETNIČKO DRUŠTVO DUJMOVIĆ I PARTNERI, j.t.d.</item>
    </derivirana_varijabla>
  </DomainObject.Predmet.ProtuStrankaListFormated>
  <DomainObject.Predmet.ProtuStrankaListFormatedOIB>
    <izvorni_sadrzaj>
      <item>Stečajna masa iza Gradska banka d.d. ˝u stečaju˝, OIB 49147309133 zastupanog po punomoćniku ODVJETNIČKO DRUŠTVO DUJMOVIĆ I PARTNERI, j.t.d.</item>
    </izvorni_sadrzaj>
    <derivirana_varijabla naziv="DomainObject.Predmet.ProtuStrankaListFormatedOIB_1">
      <item>Stečajna masa iza Gradska banka d.d. ˝u stečaju˝, OIB 49147309133 zastupanog po punomoćniku ODVJETNIČKO DRUŠTVO DUJMOVIĆ I PARTNERI, j.t.d.</item>
    </derivirana_varijabla>
  </DomainObject.Predmet.ProtuStrankaListFormatedOIB>
  <DomainObject.Predmet.ProtuStrankaListFormatedWithAdress>
    <izvorni_sadrzaj>
      <item>Stečajna masa iza Gradska banka d.d. ˝u stečaju˝, Trg Ante Starčevića 7, 31000 Osijek zastupanog po punomoćniku ODVJETNIČKO DRUŠTVO DUJMOVIĆ I PARTNERI, j.t.d.</item>
    </izvorni_sadrzaj>
    <derivirana_varijabla naziv="DomainObject.Predmet.ProtuStrankaListFormatedWithAdress_1">
      <item>Stečajna masa iza Gradska banka d.d. ˝u stečaju˝, Trg Ante Starčevića 7, 31000 Osijek zastupanog po punomoćniku ODVJETNIČKO DRUŠTVO DUJMOVIĆ I PARTNERI, j.t.d.</item>
    </derivirana_varijabla>
  </DomainObject.Predmet.ProtuStrankaListFormatedWithAdress>
  <DomainObject.Predmet.ProtuStrankaListFormatedWithAdressOIB>
    <izvorni_sadrzaj>
      <item>Stečajna masa iza Gradska banka d.d. ˝u stečaju˝, OIB 49147309133, Trg Ante Starčevića 7, 31000 Osijek zastupanog po punomoćniku ODVJETNIČKO DRUŠTVO DUJMOVIĆ I PARTNERI, j.t.d.</item>
    </izvorni_sadrzaj>
    <derivirana_varijabla naziv="DomainObject.Predmet.ProtuStrankaListFormatedWithAdressOIB_1">
      <item>Stečajna masa iza Gradska banka d.d. ˝u stečaju˝, OIB 49147309133, Trg Ante Starčevića 7, 31000 Osijek zastupanog po punomoćniku ODVJETNIČKO DRUŠTVO DUJMOVIĆ I PARTNERI, j.t.d.</item>
    </derivirana_varijabla>
  </DomainObject.Predmet.ProtuStrankaListFormatedWithAdressOIB>
  <DomainObject.Predmet.ProtuStrankaListNazivFormated>
    <izvorni_sadrzaj>
      <item>Stečajna masa iza Gradska banka d.d. ˝u stečaju˝</item>
    </izvorni_sadrzaj>
    <derivirana_varijabla naziv="DomainObject.Predmet.ProtuStrankaListNazivFormated_1">
      <item>Stečajna masa iza Gradska banka d.d. ˝u stečaju˝</item>
    </derivirana_varijabla>
  </DomainObject.Predmet.ProtuStrankaListNazivFormated>
  <DomainObject.Predmet.ProtuStrankaListNazivFormatedOIB>
    <izvorni_sadrzaj>
      <item>Stečajna masa iza Gradska banka d.d. ˝u stečaju˝, OIB 49147309133</item>
    </izvorni_sadrzaj>
    <derivirana_varijabla naziv="DomainObject.Predmet.ProtuStrankaListNazivFormatedOIB_1">
      <item>Stečajna masa iza Gradska banka d.d. ˝u stečaju˝, OIB 49147309133</item>
    </derivirana_varijabla>
  </DomainObject.Predmet.ProtuStrankaListNazivFormatedOIB>
  <DomainObject.Predmet.OstaliListFormated>
    <izvorni_sadrzaj>
      <item>Perica Mitrović</item>
      <item>ODVJETNIČKO DRUŠTVO DUJMOVIĆ I PARTNERI, j.t.d. punomoćnik sudionika u postupku Stečajna masa iza Gradska banka d.d. ˝u stečaju˝</item>
    </izvorni_sadrzaj>
    <derivirana_varijabla naziv="DomainObject.Predmet.OstaliListFormated_1">
      <item>Perica Mitrović</item>
      <item>ODVJETNIČKO DRUŠTVO DUJMOVIĆ I PARTNERI, j.t.d. punomoćnik sudionika u postupku Stečajna masa iza Gradska banka d.d. ˝u stečaju˝</item>
    </derivirana_varijabla>
  </DomainObject.Predmet.OstaliListFormated>
  <DomainObject.Predmet.OstaliListFormatedOIB>
    <izvorni_sadrzaj>
      <item>Perica Mitrović, OIB 29538074286</item>
      <item>ODVJETNIČKO DRUŠTVO DUJMOVIĆ I PARTNERI, j.t.d., OIB 75697798118 punomoćnik sudionika u postupku Stečajna masa iza Gradska banka d.d. ˝u stečaju˝</item>
    </izvorni_sadrzaj>
    <derivirana_varijabla naziv="DomainObject.Predmet.OstaliListFormatedOIB_1">
      <item>Perica Mitrović, OIB 29538074286</item>
      <item>ODVJETNIČKO DRUŠTVO DUJMOVIĆ I PARTNERI, j.t.d., OIB 75697798118 punomoćnik sudionika u postupku Stečajna masa iza Gradska banka d.d. ˝u stečaju˝</item>
    </derivirana_varijabla>
  </DomainObject.Predmet.OstaliListFormatedOIB>
  <DomainObject.Predmet.OstaliListFormatedWithAdress>
    <izvorni_sadrzaj>
      <item>Perica Mitrović, Bjelolasička 23, 31000 Osijek</item>
      <item>ODVJETNIČKO DRUŠTVO DUJMOVIĆ I PARTNERI, j.t.d., Domjanićeva 3, 10000 Zagreb punomoćnik sudionika u postupku Stečajna masa iza Gradska banka d.d. ˝u stečaju˝</item>
    </izvorni_sadrzaj>
    <derivirana_varijabla naziv="DomainObject.Predmet.OstaliListFormatedWithAdress_1">
      <item>Perica Mitrović, Bjelolasička 23, 31000 Osijek</item>
      <item>ODVJETNIČKO DRUŠTVO DUJMOVIĆ I PARTNERI, j.t.d., Domjanićeva 3, 10000 Zagreb punomoćnik sudionika u postupku Stečajna masa iza Gradska banka d.d. ˝u stečaju˝</item>
    </derivirana_varijabla>
  </DomainObject.Predmet.OstaliListFormatedWithAdress>
  <DomainObject.Predmet.OstaliListFormatedWithAdressOIB>
    <izvorni_sadrzaj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</izvorni_sadrzaj>
    <derivirana_varijabla naziv="DomainObject.Predmet.OstaliListFormatedWithAdressOIB_1"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</derivirana_varijabla>
  </DomainObject.Predmet.OstaliListFormatedWithAdressOIB>
  <DomainObject.Predmet.OstaliListNazivFormated>
    <izvorni_sadrzaj>
      <item>Perica Mitrović</item>
      <item>ODVJETNIČKO DRUŠTVO DUJMOVIĆ I PARTNERI, j.t.d.</item>
    </izvorni_sadrzaj>
    <derivirana_varijabla naziv="DomainObject.Predmet.OstaliListNazivFormated_1">
      <item>Perica Mitrović</item>
      <item>ODVJETNIČKO DRUŠTVO DUJMOVIĆ I PARTNERI, j.t.d.</item>
    </derivirana_varijabla>
  </DomainObject.Predmet.OstaliListNazivFormated>
  <DomainObject.Predmet.OstaliListNazivFormatedOIB>
    <izvorni_sadrzaj>
      <item>Perica Mitrović, OIB 29538074286</item>
      <item>ODVJETNIČKO DRUŠTVO DUJMOVIĆ I PARTNERI, j.t.d., OIB 75697798118</item>
    </izvorni_sadrzaj>
    <derivirana_varijabla naziv="DomainObject.Predmet.OstaliListNazivFormatedOIB_1">
      <item>Perica Mitrović, OIB 29538074286</item>
      <item>ODVJETNIČKO DRUŠTVO DUJMOVIĆ I PARTNERI, j.t.d., OIB 75697798118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Stečajna masa iza Gradska banka d.d. ˝u stečaju˝</izvorni_sadrzaj>
    <derivirana_varijabla naziv="DomainObject.Predmet.ProtustrankaIDrugi_1">Stečajna masa iza Gradska banka d.d. ˝u stečaju˝</derivirana_varijabla>
  </DomainObject.Predmet.ProtustrankaIDrugi>
  <DomainObject.Predmet.StrankaIDrugiAdressOIB>
    <izvorni_sadrzaj>HRVATSKA NARODNA BANKA, 10000 Zagreb</izvorni_sadrzaj>
    <derivirana_varijabla naziv="DomainObject.Predmet.StrankaIDrugiAdressOIB_1">HRVATSKA NARODNA BANKA, 10000 Zagreb</derivirana_varijabla>
  </DomainObject.Predmet.StrankaIDrugiAdressOIB>
  <DomainObject.Predmet.ProtustrankaIDrugiAdressOIB>
    <izvorni_sadrzaj>Stečajna masa iza Gradska banka d.d. ˝u stečaju˝, OIB 49147309133, Trg Ante Starčevića 7, 31000 Osijek</izvorni_sadrzaj>
    <derivirana_varijabla naziv="DomainObject.Predmet.ProtustrankaIDrugiAdressOIB_1">Stečajna masa iza Gradska banka d.d. ˝u stečaju˝, OIB 49147309133, Trg Ante Starčevića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Stečajna masa iza Gradska banka d.d. ˝u stečaju˝</item>
      <item>Perica Mitrović</item>
      <item>ODVJETNIČKO DRUŠTVO DUJMOVIĆ I PARTNERI, j.t.d.</item>
    </izvorni_sadrzaj>
    <derivirana_varijabla naziv="DomainObject.Predmet.SudioniciListNaziv_1">
      <item>HRVATSKA NARODNA BANKA</item>
      <item>Stečajna masa iza Gradska banka d.d. ˝u stečaju˝</item>
      <item>Perica Mitrović</item>
      <item>ODVJETNIČKO DRUŠTVO DUJMOVIĆ I PARTNERI, j.t.d.</item>
    </derivirana_varijabla>
  </DomainObject.Predmet.SudioniciListNaziv>
  <DomainObject.Predmet.SudioniciListAdressOIB>
    <izvorni_sadrzaj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</izvorni_sadrzaj>
    <derivirana_varijabla naziv="DomainObject.Predmet.SudioniciListAdressOIB_1"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49147309133</item>
      <item>, OIB 29538074286</item>
      <item>, OIB 75697798118</item>
    </izvorni_sadrzaj>
    <derivirana_varijabla naziv="DomainObject.Predmet.SudioniciListNazivOIB_1">
      <item>, OIB null</item>
      <item>, OIB 49147309133</item>
      <item>, OIB 29538074286</item>
      <item>, OIB 75697798118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2019.</izvorni_sadrzaj>
    <derivirana_varijabla naziv="DomainObject.Predmet.DatumZadnjeOdrzaneSudskeRadnje_1">8. veljače 2019.</derivirana_varijabla>
  </DomainObject.Predmet.DatumZadnjeOdrzaneSudskeRadnje>
  <DomainObject.PredzadnjaOdlukaIzPredmeta.DatumDonosenjaOdluke>
    <izvorni_sadrzaj>20. ožujka 2019.</izvorni_sadrzaj>
    <derivirana_varijabla naziv="DomainObject.PredzadnjaOdlukaIzPredmeta.DatumDonosenjaOdluke_1">20. ožujka 2019.</derivirana_varijabla>
  </DomainObject.PredzadnjaOdlukaIzPredmeta.DatumDonosenjaOdluke>
  <DomainObject.PredzadnjaOdlukaIzPredmeta.Oznaka>
    <izvorni_sadrzaj>St-5232/2016-584</izvorni_sadrzaj>
    <derivirana_varijabla naziv="DomainObject.PredzadnjaOdlukaIzPredmeta.Oznaka_1">St-5232/2016-584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607</properties:Words>
  <properties:Characters>3290</properties:Characters>
  <properties:Lines>88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2019-05-08T08:40:00Z</dcterms:created>
  <dc:creator>Ante</dc:creator>
  <cp:lastModifiedBy>Valentina Delač</cp:lastModifiedBy>
  <cp:lastPrinted>2019-05-08T08:44:00Z</cp:lastPrinted>
  <dcterms:modified xmlns:xsi="http://www.w3.org/2001/XMLSchema-instance" xsi:type="dcterms:W3CDTF">2019-05-08T08:44:00Z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(FGradska banka  zaklj povrat jamčevine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