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9b5a2" w14:paraId="ec9b5a2" w:rsidRDefault="00335DD0" w:rsidP="00335DD0" w:rsidR="00335DD0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335DD0" w:rsidP="00335DD0" w:rsidR="00335DD0">
      <w:pPr>
        <w:spacing w:after="0"/>
        <w:jc w:val="both"/>
      </w:pPr>
      <w:r>
        <w:t xml:space="preserve">       REPUBLIKA HRVATSKA</w:t>
      </w:r>
    </w:p>
    <w:p w:rsidRDefault="00335DD0" w:rsidP="00335DD0" w:rsidR="00335DD0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335DD0" w:rsidP="00335DD0" w:rsidR="00335DD0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335DD0" w:rsidP="00335DD0" w:rsidR="00335DD0">
      <w:pPr>
        <w:spacing w:after="0"/>
        <w:rPr>
          <w:bCs/>
        </w:rPr>
      </w:pPr>
    </w:p>
    <w:p w:rsidRDefault="00335DD0" w:rsidP="00335DD0" w:rsidR="00335DD0">
      <w:pPr>
        <w:spacing w:after="0"/>
      </w:pPr>
    </w:p>
    <w:p w:rsidRDefault="00335DD0" w:rsidP="00335DD0" w:rsidR="00335DD0">
      <w:pPr>
        <w:spacing w:after="0"/>
        <w:jc w:val="right"/>
      </w:pPr>
      <w:r>
        <w:t>Poslovni broj: 3 St-131/14-83</w:t>
      </w:r>
    </w:p>
    <w:p w:rsidRDefault="00335DD0" w:rsidP="00335DD0" w:rsidR="00335DD0">
      <w:pPr>
        <w:spacing w:after="0"/>
      </w:pPr>
    </w:p>
    <w:p w:rsidRDefault="00335DD0" w:rsidP="00335DD0" w:rsidR="00335DD0">
      <w:pPr>
        <w:spacing w:after="0"/>
      </w:pPr>
    </w:p>
    <w:p w:rsidRDefault="00335DD0" w:rsidP="00335DD0" w:rsidR="00335DD0">
      <w:pPr>
        <w:spacing w:after="0"/>
      </w:pPr>
    </w:p>
    <w:p w:rsidRDefault="00335DD0" w:rsidP="00335DD0" w:rsidR="00335DD0">
      <w:pPr>
        <w:spacing w:after="0"/>
        <w:jc w:val="both"/>
      </w:pPr>
      <w:r>
        <w:tab/>
        <w:t>TRGOVAČKI SUD U VARAŽDINU, po sucu toga suda Jasni Lekić, kao stečajnom sucu, u stečajnom postupku nad stečajnim dužnikom ELEKTROINSTALATER IGREC d.o.o. u stečaju, Prelog, Stjepana Mlinarića 17, MBS: 070066471, OIB: 01967074902, nakon održane 5. javne dražbe od 23. svibnja 2017. godine za prodaju nekretnine stečajnog dužnika određene zaključkom o prodaji broj 3 St-131/14-80 od 25. travnja 2017. godine, dana 07. lipnja 2017. godine donio je slijedeće</w:t>
      </w:r>
    </w:p>
    <w:p w:rsidRDefault="00335DD0" w:rsidP="00335DD0" w:rsidR="00335DD0">
      <w:pPr>
        <w:spacing w:after="0"/>
        <w:jc w:val="both"/>
      </w:pPr>
    </w:p>
    <w:p w:rsidRDefault="00335DD0" w:rsidP="00335DD0" w:rsidR="00335DD0">
      <w:pPr>
        <w:spacing w:after="0"/>
        <w:jc w:val="both"/>
      </w:pPr>
    </w:p>
    <w:p w:rsidRDefault="00335DD0" w:rsidP="00335DD0" w:rsidR="00335DD0">
      <w:pPr>
        <w:spacing w:after="0"/>
        <w:jc w:val="both"/>
      </w:pPr>
    </w:p>
    <w:p w:rsidRDefault="00335DD0" w:rsidP="00335DD0" w:rsidR="00335DD0">
      <w:pPr>
        <w:spacing w:after="0"/>
        <w:jc w:val="center"/>
      </w:pPr>
      <w:r>
        <w:t xml:space="preserve">R J E Š E N J E   O   D O S U D I </w:t>
      </w:r>
    </w:p>
    <w:p w:rsidRDefault="00335DD0" w:rsidP="00335DD0" w:rsidR="00335DD0">
      <w:pPr>
        <w:spacing w:after="0"/>
        <w:jc w:val="center"/>
      </w:pPr>
    </w:p>
    <w:p w:rsidRDefault="00335DD0" w:rsidP="00335DD0" w:rsidR="00335DD0">
      <w:pPr>
        <w:spacing w:after="0"/>
        <w:jc w:val="center"/>
      </w:pPr>
    </w:p>
    <w:p w:rsidRDefault="00335DD0" w:rsidP="00335DD0" w:rsidR="00335DD0">
      <w:pPr>
        <w:pStyle w:val="Tijeloteksta"/>
        <w:spacing w:after="0"/>
        <w:ind w:firstLine="708"/>
        <w:jc w:val="both"/>
      </w:pPr>
      <w:r>
        <w:t xml:space="preserve">I/ Ponuditelju i kupcu Si-mech društvo s ograničenom odgovornošću za inženjering, zavarivanje i usluge, skraćena tvrtka Si-mech d.o.o. Prelog, Čakovečka 56, OIB: 10170763616, dosuđuje se nekretnina </w:t>
      </w:r>
      <w:r>
        <w:rPr>
          <w:bCs/>
        </w:rPr>
        <w:t xml:space="preserve">upisana u zemljišne knjige Općinskog suda u Čakovcu, zemljišnoknjižni odjel Prelog, </w:t>
      </w:r>
      <w:r>
        <w:t>čkbr. 477/1 garaža oznake G-2 u prizemlju pomoćne zgrade  koja se sastoji od garaže i spremišta ukupne površine 25,20 m2, upisana u zk.ul. 8006 poduložak broj 6, k.o. Prelog, za kupoprodajnu cijenu u iznosu od 15.000,00 kn + PDV 25% u iznosu od 3.750,00 kn, ili ukupno</w:t>
      </w:r>
      <w:r>
        <w:rPr>
          <w:b/>
        </w:rPr>
        <w:t xml:space="preserve"> 18.750,00 kn </w:t>
      </w:r>
      <w:r>
        <w:t>(slovima: osamnaesttisućasedamstopedeset kuna), koju cijenu je kupac dužan platiti na žiro-račun ovog suda broj IBAN HR4023900011300002754 (u elektroničkom nalogu za plaćanje), ili HR40 2390 0011 3000 0275 4 (u nalogu za plaćanje na papirnatom obrascu), u roku od 30 dana od dana pravomoćnosti ovog rješenja o dosudi.</w:t>
      </w:r>
    </w:p>
    <w:p w:rsidRDefault="00335DD0" w:rsidP="00335DD0" w:rsidR="00335DD0">
      <w:pPr>
        <w:spacing w:after="0"/>
        <w:ind w:firstLine="708"/>
        <w:jc w:val="both"/>
      </w:pPr>
      <w:r>
        <w:t xml:space="preserve">Uplaćena jamčevina uračunava se u kupoprodajnu cijenu. </w:t>
      </w:r>
    </w:p>
    <w:p w:rsidRDefault="00335DD0" w:rsidP="00335DD0" w:rsidR="00335DD0">
      <w:pPr>
        <w:spacing w:after="0"/>
        <w:jc w:val="both"/>
      </w:pPr>
      <w:r>
        <w:t xml:space="preserve">       </w:t>
      </w:r>
    </w:p>
    <w:p w:rsidRDefault="00335DD0" w:rsidP="00335DD0" w:rsidR="00335DD0">
      <w:pPr>
        <w:pStyle w:val="Tijeloteksta"/>
        <w:spacing w:after="0"/>
        <w:ind w:firstLine="708"/>
        <w:jc w:val="both"/>
      </w:pPr>
      <w:r>
        <w:t xml:space="preserve">II/ Ukoliko kupac ne plati kupoprodajnu cijenu u iznosu i u roku kako je određeno u točki I izreke ovog rješenja o dosudi, smatrat će se da je odustao od kupnje, a iz položene jamčevine namirit će se troškovi nove prodaje i nadoknaditi razlika između kupovnine postignute na prijašnjoj i novoj dražbi.  </w:t>
      </w:r>
    </w:p>
    <w:p w:rsidRDefault="00335DD0" w:rsidP="00335DD0" w:rsidR="00335DD0">
      <w:pPr>
        <w:pStyle w:val="Tijeloteksta"/>
        <w:spacing w:after="0"/>
        <w:jc w:val="both"/>
      </w:pPr>
    </w:p>
    <w:p w:rsidRDefault="00335DD0" w:rsidP="00335DD0" w:rsidR="00335DD0">
      <w:pPr>
        <w:pStyle w:val="Tijeloteksta"/>
        <w:spacing w:after="0"/>
        <w:ind w:firstLine="708"/>
        <w:jc w:val="both"/>
      </w:pPr>
      <w:r>
        <w:t>III/ Nakon što kupac plati kupoprodajnu cijenu, sud će posebnim zaključkom odrediti upis prava vlasništva u korist kupca, brisanje tereta na nekretnini koja prestaju njezinom prodajom u zemljišnim knjigama, te predaju nekretnine u posjed kupcu.</w:t>
      </w:r>
    </w:p>
    <w:p w:rsidRDefault="00335DD0" w:rsidP="00335DD0" w:rsidR="00335DD0">
      <w:pPr>
        <w:pStyle w:val="Tijeloteksta"/>
        <w:spacing w:after="0"/>
        <w:ind w:firstLine="708"/>
      </w:pPr>
    </w:p>
    <w:p w:rsidRDefault="00335DD0" w:rsidP="00335DD0" w:rsidR="00335DD0">
      <w:pPr>
        <w:pStyle w:val="Tijeloteksta"/>
        <w:spacing w:after="0"/>
      </w:pPr>
    </w:p>
    <w:p w:rsidRDefault="00335DD0" w:rsidP="00335DD0" w:rsidR="00335DD0">
      <w:pPr>
        <w:pStyle w:val="Tijeloteksta"/>
        <w:spacing w:after="0"/>
        <w:jc w:val="center"/>
      </w:pPr>
      <w:r>
        <w:lastRenderedPageBreak/>
        <w:t>Obrazloženje</w:t>
      </w:r>
    </w:p>
    <w:p w:rsidRDefault="00335DD0" w:rsidP="00335DD0" w:rsidR="00335DD0">
      <w:pPr>
        <w:pStyle w:val="Tijeloteksta"/>
        <w:spacing w:after="0"/>
      </w:pPr>
    </w:p>
    <w:p w:rsidRDefault="00335DD0" w:rsidP="00335DD0" w:rsidR="00335DD0">
      <w:pPr>
        <w:pStyle w:val="Tijeloteksta"/>
        <w:spacing w:after="0"/>
        <w:jc w:val="both"/>
      </w:pPr>
      <w:r>
        <w:tab/>
        <w:t xml:space="preserve">Na petoj javnoj dražbi za prodaju imovine stečajnog dužnika Elektroinstalater Igrec d.o.o. u stečaju, Prelog, od 23. svibnja 2017. godine, jedini i najpovoljniji ponuđač za nekretninu </w:t>
      </w:r>
      <w:r>
        <w:rPr>
          <w:bCs/>
        </w:rPr>
        <w:t xml:space="preserve">upisanu u zemljišne knjige Općinskog suda u Čakovcu, zemljišnoknjižni odjel Prelog, </w:t>
      </w:r>
      <w:r>
        <w:t>čkbr. 477/1 garaža oznake G-2 u prizemlju pomoćne zgrade  koja se sastoji od garaže i spremišta ukupne površine 25,20 m2, upisana u zk.ul. 8006 poduložak broj 6, k.o. Prelog</w:t>
      </w:r>
      <w:r>
        <w:rPr>
          <w:bCs/>
        </w:rPr>
        <w:t>, b</w:t>
      </w:r>
      <w:r>
        <w:t>io je Si-mech d.o.o. Prelog, Čakovečka 56, OIB: 10170763616, koji je ponudio početnu cijenu u iznosu od 15.000,00 kn + PDV.</w:t>
      </w:r>
    </w:p>
    <w:p w:rsidRDefault="00335DD0" w:rsidP="00335DD0" w:rsidR="00335DD0">
      <w:pPr>
        <w:pStyle w:val="Tijeloteksta"/>
        <w:spacing w:after="0"/>
        <w:ind w:firstLine="708"/>
        <w:jc w:val="both"/>
      </w:pPr>
      <w:r>
        <w:t>Stoga je sud sukladno čl. 103. st. 1. do 7. Ovršnog zakona (N.N. 112/12) dosudio predmetnu nekretninu jedinom i najpovoljnijem ponuđaču tvrtki Si-mech d.o.o. Prelog.</w:t>
      </w:r>
    </w:p>
    <w:p w:rsidRDefault="00335DD0" w:rsidP="00335DD0" w:rsidR="00335DD0">
      <w:pPr>
        <w:pStyle w:val="Tijeloteksta"/>
        <w:spacing w:after="0"/>
        <w:ind w:firstLine="708"/>
        <w:jc w:val="both"/>
      </w:pPr>
      <w:r>
        <w:t xml:space="preserve">Ukoliko kupac ne plati kupoprodajnu cijenu u iznosu i u roku kako je određeno u točki I izreke ovog rješenja o dosudi, smatrat će se da je odustao od kupnje, a iz položene jamčevine namirit će se troškovi nove prodaje i nadoknaditi razlika između kupovnine postignute na prijašnjoj i novoj dražbi.  </w:t>
      </w:r>
    </w:p>
    <w:p w:rsidRDefault="00335DD0" w:rsidP="00335DD0" w:rsidR="00335DD0">
      <w:pPr>
        <w:pStyle w:val="Tijeloteksta"/>
        <w:spacing w:after="0"/>
        <w:ind w:firstLine="708"/>
        <w:jc w:val="both"/>
      </w:pPr>
      <w:r>
        <w:t xml:space="preserve">Slijedom svega naprijed navedenog, sud je riješio na način kako to stoji u izreci ovog rješenja o dosudi.   </w:t>
      </w:r>
    </w:p>
    <w:p w:rsidRDefault="00335DD0" w:rsidP="00335DD0" w:rsidR="00335DD0">
      <w:pPr>
        <w:pStyle w:val="Tijeloteksta"/>
        <w:spacing w:after="0"/>
      </w:pPr>
    </w:p>
    <w:p w:rsidRDefault="00335DD0" w:rsidP="00335DD0" w:rsidR="00335DD0">
      <w:pPr>
        <w:pStyle w:val="Tijeloteksta"/>
        <w:spacing w:after="0"/>
      </w:pPr>
      <w:r>
        <w:t xml:space="preserve"> </w:t>
      </w:r>
    </w:p>
    <w:p w:rsidRDefault="00335DD0" w:rsidP="00335DD0" w:rsidR="00335DD0">
      <w:pPr>
        <w:pStyle w:val="Tijeloteksta"/>
        <w:spacing w:after="0"/>
      </w:pPr>
    </w:p>
    <w:p w:rsidRDefault="00335DD0" w:rsidP="00335DD0" w:rsidR="00335DD0">
      <w:pPr>
        <w:pStyle w:val="Tijeloteksta"/>
        <w:spacing w:after="0"/>
      </w:pPr>
    </w:p>
    <w:p w:rsidRDefault="00335DD0" w:rsidP="00335DD0" w:rsidR="00335DD0">
      <w:pPr>
        <w:spacing w:lineRule="auto" w:line="288" w:after="0"/>
        <w:jc w:val="center"/>
      </w:pPr>
      <w:r>
        <w:t>U Varaždinu, 07. lipnja 2017. godine</w:t>
      </w:r>
    </w:p>
    <w:p w:rsidRDefault="00335DD0" w:rsidP="00335DD0" w:rsidR="00335DD0">
      <w:pPr>
        <w:spacing w:lineRule="auto" w:line="288" w:after="0"/>
        <w:jc w:val="center"/>
      </w:pPr>
    </w:p>
    <w:p w:rsidRDefault="00335DD0" w:rsidP="00335DD0" w:rsidR="00335DD0">
      <w:pPr>
        <w:spacing w:lineRule="auto" w:line="288" w:after="0"/>
        <w:jc w:val="center"/>
      </w:pPr>
    </w:p>
    <w:p w:rsidRDefault="00335DD0" w:rsidP="00335DD0" w:rsidR="00335DD0">
      <w:pPr>
        <w:spacing w:lineRule="auto" w:line="288" w:after="0"/>
      </w:pPr>
    </w:p>
    <w:p w:rsidRDefault="00335DD0" w:rsidP="00335DD0" w:rsidR="00335DD0">
      <w:pPr>
        <w:spacing w:after="0"/>
        <w:jc w:val="both"/>
      </w:pPr>
      <w:r>
        <w:t xml:space="preserve">                                                                                                      STEČAJNI SUDAC:</w:t>
      </w:r>
    </w:p>
    <w:p w:rsidRDefault="00335DD0" w:rsidP="00335DD0" w:rsidR="00335DD0">
      <w:pPr>
        <w:spacing w:after="0"/>
        <w:jc w:val="both"/>
      </w:pPr>
    </w:p>
    <w:p w:rsidRDefault="00335DD0" w:rsidP="00335DD0" w:rsidR="00335DD0">
      <w:pPr>
        <w:spacing w:after="0"/>
        <w:jc w:val="both"/>
      </w:pPr>
      <w:r>
        <w:t xml:space="preserve">                                                                                                             Jasna Lekić</w:t>
      </w:r>
    </w:p>
    <w:p w:rsidRDefault="00335DD0" w:rsidP="00335DD0" w:rsidR="00335DD0">
      <w:pPr>
        <w:spacing w:after="0"/>
        <w:jc w:val="both"/>
      </w:pPr>
    </w:p>
    <w:p w:rsidRDefault="00335DD0" w:rsidP="00335DD0" w:rsidR="00335DD0">
      <w:pPr>
        <w:spacing w:after="0"/>
        <w:jc w:val="both"/>
      </w:pPr>
    </w:p>
    <w:p w:rsidRDefault="00335DD0" w:rsidP="00335DD0" w:rsidR="00335DD0">
      <w:pPr>
        <w:spacing w:after="0"/>
        <w:jc w:val="both"/>
      </w:pPr>
    </w:p>
    <w:p w:rsidRDefault="00335DD0" w:rsidP="00335DD0" w:rsidR="00335DD0">
      <w:pPr>
        <w:spacing w:after="0"/>
        <w:jc w:val="both"/>
      </w:pPr>
    </w:p>
    <w:p w:rsidRDefault="00335DD0" w:rsidP="00335DD0" w:rsidR="00335DD0">
      <w:pPr>
        <w:spacing w:after="0"/>
        <w:jc w:val="both"/>
      </w:pPr>
      <w:r>
        <w:t xml:space="preserve">                                                                                      </w:t>
      </w:r>
    </w:p>
    <w:p w:rsidRDefault="00335DD0" w:rsidP="00335DD0" w:rsidR="00335DD0">
      <w:pPr>
        <w:spacing w:after="0"/>
        <w:jc w:val="both"/>
      </w:pPr>
    </w:p>
    <w:p w:rsidRDefault="00335DD0" w:rsidP="00335DD0" w:rsidR="00335DD0">
      <w:pPr>
        <w:spacing w:after="0"/>
        <w:jc w:val="both"/>
      </w:pPr>
      <w:r>
        <w:t>POUKA O PRAVNOM LIJEKU:</w:t>
      </w:r>
    </w:p>
    <w:p w:rsidRDefault="00335DD0" w:rsidP="00335DD0" w:rsidR="00335DD0">
      <w:pPr>
        <w:spacing w:after="0"/>
        <w:jc w:val="both"/>
      </w:pPr>
    </w:p>
    <w:p w:rsidRDefault="00335DD0" w:rsidP="00335DD0" w:rsidR="00335DD0">
      <w:pPr>
        <w:spacing w:after="0"/>
        <w:jc w:val="both"/>
      </w:pPr>
      <w:r>
        <w:tab/>
        <w:t xml:space="preserve">Protiv ovog rješenja o dosudi pravo na žalbu imaju stranke i osobe koje su sudjelovale na dražbi kao ponuditelji, u roku od 8 dana od dana objave rješenja o dosudi na oglasnoj ploči suda. Smatrat će se da je rješenje dostavljeno svim osobama kojima se dostavlja zaključak o prodaji, te svim sudionicima u dražbi istekom trećeg dana od dana njegova isticanja na oglasnoj ploči. Te osobe imaju pravo tražiti da im se u sudskoj pisarnici neposredno preda otpravak rješenja (čl. 103. st. 4. i 5. i čl. 105. st. 1. i 2. OZ-a). </w:t>
      </w:r>
    </w:p>
    <w:p w:rsidRDefault="00335DD0" w:rsidP="00335DD0" w:rsidR="00335DD0">
      <w:pPr>
        <w:spacing w:after="0"/>
        <w:jc w:val="both"/>
      </w:pPr>
      <w:r>
        <w:tab/>
        <w:t>Rješenje se stavlja na e-Oglasnu ploču suda dana 07.06.2017.</w:t>
      </w:r>
    </w:p>
    <w:p w:rsidRDefault="00335DD0" w:rsidP="00335DD0" w:rsidR="00335DD0">
      <w:pPr>
        <w:spacing w:after="0"/>
        <w:jc w:val="both"/>
      </w:pPr>
    </w:p>
    <w:p w:rsidRDefault="00335DD0" w:rsidP="00335DD0" w:rsidR="00335DD0">
      <w:pPr>
        <w:spacing w:after="0"/>
        <w:jc w:val="both"/>
      </w:pPr>
    </w:p>
    <w:p w:rsidRDefault="00335DD0" w:rsidP="00335DD0" w:rsidR="00335DD0">
      <w:pPr>
        <w:spacing w:after="0"/>
        <w:jc w:val="both"/>
      </w:pPr>
    </w:p>
    <w:p w:rsidRDefault="00335DD0" w:rsidP="00335DD0" w:rsidR="00335DD0">
      <w:pPr>
        <w:spacing w:after="0"/>
        <w:jc w:val="both"/>
      </w:pPr>
    </w:p>
    <w:p w:rsidRDefault="00335DD0" w:rsidP="00335DD0" w:rsidR="00AE649C" w:rsidRPr="00B76F3C">
      <w:pPr>
        <w:spacing w:after="0"/>
        <w:jc w:val="both"/>
      </w:pPr>
      <w:r>
        <w:t>DNA: 1. e-Oglasna ploča suda</w:t>
      </w:r>
      <w:r w:rsidR="00AB4602"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1119" w:rsidP="00537B78" w:rsidR="00AD1119">
      <w:r>
        <w:separator/>
      </w:r>
    </w:p>
  </w:endnote>
  <w:endnote w:id="0" w:type="continuationSeparator">
    <w:p w:rsidRDefault="00AD1119" w:rsidP="00537B78" w:rsidR="00AD11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1119" w:rsidP="00537B78" w:rsidR="00AD1119">
      <w:r>
        <w:separator/>
      </w:r>
    </w:p>
  </w:footnote>
  <w:footnote w:id="0" w:type="continuationSeparator">
    <w:p w:rsidRDefault="00AD1119" w:rsidP="00537B78" w:rsidR="00AD11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5DD0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2D2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119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6171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St-131/2014-83</izvorni_sadrzaj>
    <derivirana_varijabla naziv="DomainObject.Oznaka_1">St-131/2014-83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</izvorni_sadrzaj>
    <derivirana_varijabla naziv="DomainObject.Predmet.Broj_1">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2014.</izvorni_sadrzaj>
    <derivirana_varijabla naziv="DomainObject.Predmet.DatumOsnivanja_1">9.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St-131/2014</izvorni_sadrzaj>
    <derivirana_varijabla naziv="DomainObject.Predmet.OznakaBroj_1">St-131/2014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ELEKTROINSTALATER IGREC društvo s ograničenom odgovornošću za proizvodnju, trgovinu i usluge u stečaju</izvorni_sadrzaj>
    <derivirana_varijabla naziv="DomainObject.Predmet.ProtustrankaFormated_1">  ELEKTROINSTALATER IGREC društvo s ograničenom odgovornošću za proizvodnju, trgovinu i usluge u stečaju</derivirana_varijabla>
  </DomainObject.Predmet.ProtustrankaFormated>
  <DomainObject.Predmet.ProtustrankaFormatedOIB>
    <izvorni_sadrzaj>  ELEKTROINSTALATER IGREC društvo s ograničenom odgovornošću za proizvodnju, trgovinu i usluge u stečaju, OIB 01967074902</izvorni_sadrzaj>
    <derivirana_varijabla naziv="DomainObject.Predmet.ProtustrankaFormatedOIB_1">  ELEKTROINSTALATER IGREC društvo s ograničenom odgovornošću za proizvodnju, trgovinu i usluge u stečaju, OIB 01967074902</derivirana_varijabla>
  </DomainObject.Predmet.ProtustrankaFormatedOIB>
  <DomainObject.Predmet.ProtustrankaFormatedWithAdress>
    <izvorni_sadrzaj> ELEKTROINSTALATER IGREC društvo s ograničenom odgovornošću za proizvodnju, trgovinu i usluge u stečaju, Stjepana Mlinarića 17, 40323 Prelog</izvorni_sadrzaj>
    <derivirana_varijabla naziv="DomainObject.Predmet.ProtustrankaFormatedWithAdress_1"> ELEKTROINSTALATER IGREC društvo s ograničenom odgovornošću za proizvodnju, trgovinu i usluge u stečaju, Stjepana Mlinarića 17, 40323 Prelog</derivirana_varijabla>
  </DomainObject.Predmet.ProtustrankaFormatedWithAdress>
  <DomainObject.Predmet.ProtustrankaFormatedWithAdressOIB>
    <izvorni_sadrzaj> ELEKTROINSTALATER IGREC društvo s ograničenom odgovornošću za proizvodnju, trgovinu i usluge u stečaju, OIB 01967074902, Stjepana Mlinarića 17, 40323 Prelog</izvorni_sadrzaj>
    <derivirana_varijabla naziv="DomainObject.Predmet.ProtustrankaFormatedWithAdressOIB_1"> ELEKTROINSTALATER IGREC društvo s ograničenom odgovornošću za proizvodnju, trgovinu i usluge u stečaju, OIB 01967074902, Stjepana Mlinarića 17, 40323 Prelog</derivirana_varijabla>
  </DomainObject.Predmet.ProtustrankaFormatedWithAdressOIB>
  <DomainObject.Predmet.ProtustrankaWithAdress>
    <izvorni_sadrzaj>ELEKTROINSTALATER IGREC društvo s ograničenom odgovornošću za proizvodnju, trgovinu i usluge u stečaju Stjepana Mlinarića 17, 40323 Prelog</izvorni_sadrzaj>
    <derivirana_varijabla naziv="DomainObject.Predmet.ProtustrankaWithAdress_1">ELEKTROINSTALATER IGREC društvo s ograničenom odgovornošću za proizvodnju, trgovinu i usluge u stečaju Stjepana Mlinarića 17, 40323 Prelog</derivirana_varijabla>
  </DomainObject.Predmet.ProtustrankaWithAdress>
  <DomainObject.Predmet.ProtustrankaWithAdressOIB>
    <izvorni_sadrzaj>ELEKTROINSTALATER IGREC društvo s ograničenom odgovornošću za proizvodnju, trgovinu i usluge u stečaju, OIB 01967074902, Stjepana Mlinarića 17, 40323 Prelog</izvorni_sadrzaj>
    <derivirana_varijabla naziv="DomainObject.Predmet.ProtustrankaWithAdressOIB_1">ELEKTROINSTALATER IGREC društvo s ograničenom odgovornošću za proizvodnju, trgovinu i usluge u stečaju, OIB 01967074902, Stjepana Mlinarića 17, 40323 Prelog</derivirana_varijabla>
  </DomainObject.Predmet.ProtustrankaWithAdressOIB>
  <DomainObject.Predmet.ProtustrankaNazivFormated>
    <izvorni_sadrzaj>ELEKTROINSTALATER IGREC društvo s ograničenom odgovornošću za proizvodnju, trgovinu i usluge u stečaju</izvorni_sadrzaj>
    <derivirana_varijabla naziv="DomainObject.Predmet.ProtustrankaNazivFormated_1">ELEKTROINSTALATER IGREC društvo s ograničenom odgovornošću za proizvodnju, trgovinu i usluge u stečaju</derivirana_varijabla>
  </DomainObject.Predmet.ProtustrankaNazivFormated>
  <DomainObject.Predmet.ProtustrankaNazivFormatedOIB>
    <izvorni_sadrzaj>ELEKTROINSTALATER IGREC društvo s ograničenom odgovornošću za proizvodnju, trgovinu i usluge u stečaju, OIB 01967074902</izvorni_sadrzaj>
    <derivirana_varijabla naziv="DomainObject.Predmet.ProtustrankaNazivFormatedOIB_1">ELEKTROINSTALATER IGREC društvo s ograničenom odgovornošću za proizvodnju, trgovinu i usluge u stečaju, OIB 01967074902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- PODRUČNI URED ČAKOVEC zastupanog po punomoćniku ŽUPANIJSKO DRŽAVNO ODVJETNIŠTVO U VARAŽDINU</izvorni_sadrzaj>
    <derivirana_varijabla naziv="DomainObject.Predmet.StrankaFormated_1">  POREZNA UPRAVA - PODRUČNI URED ČAKOVEC zastupanog po punomoćniku ŽUPANIJSKO DRŽAVNO ODVJETNIŠTVO U VARAŽDINU</derivirana_varijabla>
  </DomainObject.Predmet.StrankaFormated>
  <DomainObject.Predmet.StrankaFormatedOIB>
    <izvorni_sadrzaj>  POREZNA UPRAVA - PODRUČNI URED ČAKOVEC, OIB 18683136487 zastupanog po punomoćniku ŽUPANIJSKO DRŽAVNO ODVJETNIŠTVO U VARAŽDINU</izvorni_sadrzaj>
    <derivirana_varijabla naziv="DomainObject.Predmet.StrankaFormatedOIB_1">  POREZNA UPRAVA - PODRUČNI URED ČAKOVEC, OIB 18683136487 zastupanog po punomoćniku ŽUPANIJSKO DRŽAVNO ODVJETNIŠTVO U VARAŽDINU</derivirana_varijabla>
  </DomainObject.Predmet.StrankaFormatedOIB>
  <DomainObject.Predmet.StrankaFormatedWithAdress>
    <izvorni_sadrzaj> POREZNA UPRAVA - PODRUČNI URED ČAKOVEC, Otokara Keršovanija 11, 40000 Čakovec zastupanog po punomoćniku ŽUPANIJSKO DRŽAVNO ODVJETNIŠTVO U VARAŽDINU</izvorni_sadrzaj>
    <derivirana_varijabla naziv="DomainObject.Predmet.StrankaFormatedWithAdress_1"> POREZNA UPRAVA - PODRUČNI URED ČAKOVEC, Otokara Keršovanija 11, 40000 Čakovec zastupanog po punomoćniku ŽUPANIJSKO DRŽAVNO ODVJETNIŠTVO U VARAŽDINU</derivirana_varijabla>
  </DomainObject.Predmet.StrankaFormatedWithAdress>
  <DomainObject.Predmet.StrankaFormatedWithAdressOIB>
    <izvorni_sadrzaj> POREZNA UPRAVA - PODRUČNI URED ČAKOVEC, OIB 18683136487, Otokara Keršovanija 11, 40000 Čakovec zastupanog po punomoćniku ŽUPANIJSKO DRŽAVNO ODVJETNIŠTVO U VARAŽDINU</izvorni_sadrzaj>
    <derivirana_varijabla naziv="DomainObject.Predmet.StrankaFormatedWithAdressOIB_1"> POREZNA UPRAVA - PODRUČNI URED ČAKOVEC, OIB 18683136487, Otokara Keršovanija 11, 40000 Čakovec zastupanog po punomoćniku ŽUPANIJSKO DRŽAVNO ODVJETNIŠTVO U VARAŽDINU</derivirana_varijabla>
  </DomainObject.Predmet.StrankaFormatedWithAdressOIB>
  <DomainObject.Predmet.StrankaWithAdress>
    <izvorni_sadrzaj>POREZNA UPRAVA - PODRUČNI URED ČAKOVEC Otokara Keršovanija 11,40000 Čakovec</izvorni_sadrzaj>
    <derivirana_varijabla naziv="DomainObject.Predmet.StrankaWithAdress_1">POREZNA UPRAVA - PODRUČNI URED ČAKOVEC Otokara Keršovanija 11,40000 Čakovec</derivirana_varijabla>
  </DomainObject.Predmet.StrankaWithAdress>
  <DomainObject.Predmet.StrankaWithAdressOIB>
    <izvorni_sadrzaj>POREZNA UPRAVA - PODRUČNI URED ČAKOVEC, OIB 18683136487, Otokara Keršovanija 11,40000 Čakovec</izvorni_sadrzaj>
    <derivirana_varijabla naziv="DomainObject.Predmet.StrankaWithAdressOIB_1">POREZNA UPRAVA - PODRUČNI URED ČAKOVEC, OIB 18683136487, Otokara Keršovanija 11,40000 Čakovec</derivirana_varijabla>
  </DomainObject.Predmet.StrankaWithAdressOIB>
  <DomainObject.Predmet.StrankaNazivFormated>
    <izvorni_sadrzaj>POREZNA UPRAVA - PODRUČNI URED ČAKOVEC</izvorni_sadrzaj>
    <derivirana_varijabla naziv="DomainObject.Predmet.StrankaNazivFormated_1">POREZNA UPRAVA - PODRUČNI URED ČAKOVEC</derivirana_varijabla>
  </DomainObject.Predmet.StrankaNazivFormated>
  <DomainObject.Predmet.StrankaNazivFormatedOIB>
    <izvorni_sadrzaj>POREZNA UPRAVA - PODRUČNI URED ČAKOVEC, OIB 18683136487</izvorni_sadrzaj>
    <derivirana_varijabla naziv="DomainObject.Predmet.StrankaNazivFormatedOIB_1">POREZNA UPRAVA - PODRUČNI URED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953363.80</izvorni_sadrzaj>
    <derivirana_varijabla naziv="DomainObject.Predmet.TrenutnaVrijednost_1">953363.80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POREZNA UPRAVA - PODRUČNI URED ČAKOVEC zastupanog po punomoćniku ŽUPANIJSKO DRŽAVNO ODVJETNIŠTVO U VARAŽDINU</item>
    </izvorni_sadrzaj>
    <derivirana_varijabla naziv="DomainObject.Predmet.StrankaListFormated_1">
      <item>POREZNA UPRAVA - PODRUČNI URED ČAKOVEC zastupanog po punomoćniku ŽUPANIJSKO DRŽAVNO ODVJETNIŠTVO U VARAŽDINU</item>
    </derivirana_varijabla>
  </DomainObject.Predmet.StrankaListFormated>
  <DomainObject.Predmet.StrankaListFormatedOIB>
    <izvorni_sadrzaj>
      <item>POREZNA UPRAVA - PODRUČNI URED ČAKOVEC, OIB 18683136487 zastupanog po punomoćniku ŽUPANIJSKO DRŽAVNO ODVJETNIŠTVO U VARAŽDINU</item>
    </izvorni_sadrzaj>
    <derivirana_varijabla naziv="DomainObject.Predmet.StrankaListFormatedOIB_1">
      <item>POREZNA UPRAVA - PODRUČNI URED ČAKOVEC,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 - PODRUČNI URED ČAKOVEC, Otokara Keršovanija 11, 40000 Čakovec zastupanog po punomoćniku ŽUPANIJSKO DRŽAVNO ODVJETNIŠTVO U VARAŽDINU</item>
    </izvorni_sadrzaj>
    <derivirana_varijabla naziv="DomainObject.Predmet.StrankaListFormatedWithAdress_1">
      <item>POREZNA UPRAVA - PODRUČNI URED ČAKOVEC, Otokara Keršovanija 11, 40000 Čakovec zastupanog po punomoćniku ŽUPANIJSKO DRŽAVNO ODVJETNIŠTVO U VARAŽDINU</item>
    </derivirana_varijabla>
  </DomainObject.Predmet.StrankaListFormatedWithAdress>
  <DomainObject.Predmet.StrankaListFormatedWithAdressOIB>
    <izvorni_sadrzaj>
      <item>POREZNA UPRAVA - PODRUČNI URED ČAKOVEC, OIB 18683136487, Otokara Keršovanija 11, 40000 Čakovec zastupanog po punomoćniku ŽUPANIJSKO DRŽAVNO ODVJETNIŠTVO U VARAŽDINU</item>
    </izvorni_sadrzaj>
    <derivirana_varijabla naziv="DomainObject.Predmet.StrankaListFormatedWithAdressOIB_1">
      <item>POREZNA UPRAVA - PODRUČNI URED ČAKOVEC, OIB 18683136487, Otokara Keršovanija 11, 40000 Čakovec zastupanog po punomoćniku ŽUPANIJSKO DRŽAVNO ODVJETNIŠTVO U VARAŽDINU</item>
    </derivirana_varijabla>
  </DomainObject.Predmet.StrankaListFormatedWithAdressOIB>
  <DomainObject.Predmet.StrankaListNazivFormated>
    <izvorni_sadrzaj>
      <item>POREZNA UPRAVA - PODRUČNI URED ČAKOVEC</item>
    </izvorni_sadrzaj>
    <derivirana_varijabla naziv="DomainObject.Predmet.StrankaListNazivFormated_1">
      <item>POREZNA UPRAVA - PODRUČNI URED ČAKOVEC</item>
    </derivirana_varijabla>
  </DomainObject.Predmet.StrankaListNazivFormated>
  <DomainObject.Predmet.StrankaListNazivFormatedOIB>
    <izvorni_sadrzaj>
      <item>POREZNA UPRAVA - PODRUČNI URED ČAKOVEC, OIB 18683136487</item>
    </izvorni_sadrzaj>
    <derivirana_varijabla naziv="DomainObject.Predmet.StrankaListNazivFormatedOIB_1">
      <item>POREZNA UPRAVA - PODRUČNI URED ČAKOVEC, OIB 18683136487</item>
    </derivirana_varijabla>
  </DomainObject.Predmet.StrankaListNazivFormatedOIB>
  <DomainObject.Predmet.ProtuStrankaListFormated>
    <izvorni_sadrzaj>
      <item>ELEKTROINSTALATER IGREC društvo s ograničenom odgovornošću za proizvodnju, trgovinu i usluge u stečaju</item>
    </izvorni_sadrzaj>
    <derivirana_varijabla naziv="DomainObject.Predmet.ProtuStrankaListFormated_1">
      <item>ELEKTROINSTALATER IGREC društvo s ograničenom odgovornošću za proizvodnju, trgovinu i usluge u stečaju</item>
    </derivirana_varijabla>
  </DomainObject.Predmet.ProtuStrankaListFormated>
  <DomainObject.Predmet.ProtuStrankaListFormatedOIB>
    <izvorni_sadrzaj>
      <item>ELEKTROINSTALATER IGREC društvo s ograničenom odgovornošću za proizvodnju, trgovinu i usluge u stečaju, OIB 01967074902</item>
    </izvorni_sadrzaj>
    <derivirana_varijabla naziv="DomainObject.Predmet.ProtuStrankaListFormatedOIB_1">
      <item>ELEKTROINSTALATER IGREC društvo s ograničenom odgovornošću za proizvodnju, trgovinu i usluge u stečaju, OIB 01967074902</item>
    </derivirana_varijabla>
  </DomainObject.Predmet.ProtuStrankaListFormatedOIB>
  <DomainObject.Predmet.ProtuStrankaListFormatedWithAdress>
    <izvorni_sadrzaj>
      <item>ELEKTROINSTALATER IGREC društvo s ograničenom odgovornošću za proizvodnju, trgovinu i usluge u stečaju, Stjepana Mlinarića 17, 40323 Prelog</item>
    </izvorni_sadrzaj>
    <derivirana_varijabla naziv="DomainObject.Predmet.ProtuStrankaListFormatedWithAdress_1">
      <item>ELEKTROINSTALATER IGREC društvo s ograničenom odgovornošću za proizvodnju, trgovinu i usluge u stečaju, Stjepana Mlinarića 17, 40323 Prelog</item>
    </derivirana_varijabla>
  </DomainObject.Predmet.ProtuStrankaListFormatedWithAdress>
  <DomainObject.Predmet.ProtuStrankaListFormatedWithAdressOIB>
    <izvorni_sadrzaj>
      <item>ELEKTROINSTALATER IGREC društvo s ograničenom odgovornošću za proizvodnju, trgovinu i usluge u stečaju, OIB 01967074902, Stjepana Mlinarića 17, 40323 Prelog</item>
    </izvorni_sadrzaj>
    <derivirana_varijabla naziv="DomainObject.Predmet.ProtuStrankaListFormatedWithAdressOIB_1">
      <item>ELEKTROINSTALATER IGREC društvo s ograničenom odgovornošću za proizvodnju, trgovinu i usluge u stečaju, OIB 01967074902, Stjepana Mlinarića 17, 40323 Prelog</item>
    </derivirana_varijabla>
  </DomainObject.Predmet.ProtuStrankaListFormatedWithAdressOIB>
  <DomainObject.Predmet.ProtuStrankaListNazivFormated>
    <izvorni_sadrzaj>
      <item>ELEKTROINSTALATER IGREC društvo s ograničenom odgovornošću za proizvodnju, trgovinu i usluge u stečaju</item>
    </izvorni_sadrzaj>
    <derivirana_varijabla naziv="DomainObject.Predmet.ProtuStrankaListNazivFormated_1">
      <item>ELEKTROINSTALATER IGREC društvo s ograničenom odgovornošću za proizvodnju, trgovinu i usluge u stečaju</item>
    </derivirana_varijabla>
  </DomainObject.Predmet.ProtuStrankaListNazivFormated>
  <DomainObject.Predmet.ProtuStrankaListNazivFormatedOIB>
    <izvorni_sadrzaj>
      <item>ELEKTROINSTALATER IGREC društvo s ograničenom odgovornošću za proizvodnju, trgovinu i usluge u stečaju, OIB 01967074902</item>
    </izvorni_sadrzaj>
    <derivirana_varijabla naziv="DomainObject.Predmet.ProtuStrankaListNazivFormatedOIB_1">
      <item>ELEKTROINSTALATER IGREC društvo s ograničenom odgovornošću za proizvodnju, trgovinu i usluge u stečaju, OIB 01967074902</item>
    </derivirana_varijabla>
  </DomainObject.Predmet.ProtuStrankaListNazivFormatedOIB>
  <DomainObject.Predmet.OstaliListFormated>
    <izvorni_sadrzaj>
      <item>ŽUPANIJSKO DRŽAVNO ODVJETNIŠTVO U VARAŽDINU punomoćnik sudionika u postupku POREZNA UPRAVA - PODRUČNI URED ČAKOVEC</item>
      <item>Draženko Igrec</item>
      <item>Wiener osiguranje Vienna Insurance Group dioničko društvo za osiguranje</item>
      <item>Odvjetničko društvo PENEZIĆ I KOŽUL društvo s ograničenom odgovornošću</item>
      <item>OD Penezić i Kožul</item>
      <item>Vesna Vignjević Žak odvjetnica</item>
      <item>Jelena Stankus-tkalec</item>
      <item>ERRI društvo s ograničenom odgovornošću za trgovinu i usluge</item>
      <item>Župić &amp; partneri d.o.o.</item>
      <item>NARODNE NOVINE, dioničko društvo za izdavanje i tiskanje Službenog lista Republike Hrvatske, službenih i drugih obrazaca te </item>
      <item>ĐURKIN d.o.o. za projektiranje, građenje i trgovinu</item>
      <item>Ivica Plavetićmidvj. iz ZOU</item>
    </izvorni_sadrzaj>
    <derivirana_varijabla naziv="DomainObject.Predmet.OstaliListFormated_1">
      <item>ŽUPANIJSKO DRŽAVNO ODVJETNIŠTVO U VARAŽDINU punomoćnik sudionika u postupku POREZNA UPRAVA - PODRUČNI URED ČAKOVEC</item>
      <item>Draženko Igrec</item>
      <item>Wiener osiguranje Vienna Insurance Group dioničko društvo za osiguranje</item>
      <item>Odvjetničko društvo PENEZIĆ I KOŽUL društvo s ograničenom odgovornošću</item>
      <item>OD Penezić i Kožul</item>
      <item>Vesna Vignjević Žak odvjetnica</item>
      <item>Jelena Stankus-tkalec</item>
      <item>ERRI društvo s ograničenom odgovornošću za trgovinu i usluge</item>
      <item>Župić &amp; partneri d.o.o.</item>
      <item>NARODNE NOVINE, dioničko društvo za izdavanje i tiskanje Službenog lista Republike Hrvatske, službenih i drugih obrazaca te </item>
      <item>ĐURKIN d.o.o. za projektiranje, građenje i trgovinu</item>
      <item>Ivica Plavetićmidvj. iz ZOU</item>
    </derivirana_varijabla>
  </DomainObject.Predmet.OstaliListFormated>
  <DomainObject.Predmet.OstaliListFormatedOIB>
    <izvorni_sadrzaj>
      <item>ŽUPANIJSKO DRŽAVNO ODVJETNIŠTVO U VARAŽDINU punomoćnik sudionika u postupku POREZNA UPRAVA - PODRUČNI URED ČAKOVEC</item>
      <item>Draženko Igrec, OIB 64655343075</item>
      <item>Wiener osiguranje Vienna Insurance Group dioničko društvo za osiguranje, OIB 52848403362</item>
      <item>Odvjetničko društvo PENEZIĆ I KOŽUL društvo s ograničenom odgovornošću, OIB 14478211640</item>
      <item>OD Penezić i Kožul</item>
      <item>Vesna Vignjević Žak odvjetnica</item>
      <item>Jelena Stankus-tkalec, OIB 91858660271</item>
      <item>ERRI društvo s ograničenom odgovornošću za trgovinu i usluge, OIB 04483680653</item>
      <item>Župić &amp; partneri d.o.o.</item>
      <item>NARODNE NOVINE, dioničko društvo za izdavanje i tiskanje Službenog lista Republike Hrvatske, službenih i drugih obrazaca te , OIB 64546066176</item>
      <item>ĐURKIN d.o.o. za projektiranje, građenje i trgovinu, OIB 54258964237</item>
      <item>Ivica Plavetićmidvj. iz ZOU</item>
    </izvorni_sadrzaj>
    <derivirana_varijabla naziv="DomainObject.Predmet.OstaliListFormatedOIB_1">
      <item>ŽUPANIJSKO DRŽAVNO ODVJETNIŠTVO U VARAŽDINU punomoćnik sudionika u postupku POREZNA UPRAVA - PODRUČNI URED ČAKOVEC</item>
      <item>Draženko Igrec, OIB 64655343075</item>
      <item>Wiener osiguranje Vienna Insurance Group dioničko društvo za osiguranje, OIB 52848403362</item>
      <item>Odvjetničko društvo PENEZIĆ I KOŽUL društvo s ograničenom odgovornošću, OIB 14478211640</item>
      <item>OD Penezić i Kožul</item>
      <item>Vesna Vignjević Žak odvjetnica</item>
      <item>Jelena Stankus-tkalec, OIB 91858660271</item>
      <item>ERRI društvo s ograničenom odgovornošću za trgovinu i usluge, OIB 04483680653</item>
      <item>Župić &amp; partneri d.o.o.</item>
      <item>NARODNE NOVINE, dioničko društvo za izdavanje i tiskanje Službenog lista Republike Hrvatske, službenih i drugih obrazaca te , OIB 64546066176</item>
      <item>ĐURKIN d.o.o. za projektiranje, građenje i trgovinu, OIB 54258964237</item>
      <item>Ivica Plavetićmidvj. iz ZOU</item>
    </derivirana_varijabla>
  </DomainObject.Predmet.OstaliListFormatedOIB>
  <DomainObject.Predmet.OstaliListFormatedWithAdress>
    <izvorni_sadrzaj>
      <item>ŽUPANIJSKO DRŽAVNO ODVJETNIŠTVO U VARAŽDINU, Braće Radić 2, 42000 Varaždin punomoćnik sudionika u postupku POREZNA UPRAVA - PODRUČNI URED ČAKOVEC</item>
      <item>Draženko Igrec, Stjepana Mlinarića 17, 40323 Prelog</item>
      <item>Wiener osiguranje Vienna Insurance Group dioničko društvo za osiguranje, Slovenska ulica 24, 10000 Zagreb</item>
      <item>Odvjetničko društvo PENEZIĆ I KOŽUL društvo s ograničenom odgovornošću, Bužanova 4, Zagreb</item>
      <item>OD Penezić i Kožul, Bužanova 4, 10000 Zagreb</item>
      <item>Vesna Vignjević Žak odvjetnica, J. Jelačića, 43000 Bjelovar</item>
      <item>Jelena Stankus-tkalec, Braće Radića 20, 42000 Jalkovec</item>
      <item>ERRI društvo s ograničenom odgovornošću za trgovinu i usluge, Prijepoljska 46, Zagreb</item>
      <item>Župić &amp; partneri d.o.o., Ulica grada Vukovara 269f, 10000 Zagreb</item>
      <item>NARODNE NOVINE, dioničko društvo za izdavanje i tiskanje Službenog lista Republike Hrvatske, službenih i drugih obrazaca te , Savski Gaj XIII. put 6, Zagreb</item>
      <item>ĐURKIN d.o.o. za projektiranje, građenje i trgovinu, Braće Graner 1, 40000 Čakovec</item>
      <item>Ivica Plavetićmidvj. iz ZOU, R. Boškovića 33, 40000 Čakovec</item>
    </izvorni_sadrzaj>
    <derivirana_varijabla naziv="DomainObject.Predmet.OstaliListFormatedWithAdress_1">
      <item>ŽUPANIJSKO DRŽAVNO ODVJETNIŠTVO U VARAŽDINU, Braće Radić 2, 42000 Varaždin punomoćnik sudionika u postupku POREZNA UPRAVA - PODRUČNI URED ČAKOVEC</item>
      <item>Draženko Igrec, Stjepana Mlinarića 17, 40323 Prelog</item>
      <item>Wiener osiguranje Vienna Insurance Group dioničko društvo za osiguranje, Slovenska ulica 24, 10000 Zagreb</item>
      <item>Odvjetničko društvo PENEZIĆ I KOŽUL društvo s ograničenom odgovornošću, Bužanova 4, Zagreb</item>
      <item>OD Penezić i Kožul, Bužanova 4, 10000 Zagreb</item>
      <item>Vesna Vignjević Žak odvjetnica, J. Jelačića, 43000 Bjelovar</item>
      <item>Jelena Stankus-tkalec, Braće Radića 20, 42000 Jalkovec</item>
      <item>ERRI društvo s ograničenom odgovornošću za trgovinu i usluge, Prijepoljska 46, Zagreb</item>
      <item>Župić &amp; partneri d.o.o., Ulica grada Vukovara 269f, 10000 Zagreb</item>
      <item>NARODNE NOVINE, dioničko društvo za izdavanje i tiskanje Službenog lista Republike Hrvatske, službenih i drugih obrazaca te , Savski Gaj XIII. put 6, Zagreb</item>
      <item>ĐURKIN d.o.o. za projektiranje, građenje i trgovinu, Braće Graner 1, 40000 Čakovec</item>
      <item>Ivica Plavetićmidvj. iz ZOU, R. Boškovića 33, 40000 Čakovec</item>
    </derivirana_varijabla>
  </DomainObject.Predmet.OstaliListFormatedWithAdress>
  <DomainObject.Predmet.OstaliListFormatedWithAdressOIB>
    <izvorni_sadrzaj>
      <item>ŽUPANIJSKO DRŽAVNO ODVJETNIŠTVO U VARAŽDINU, Braće Radić 2, 42000 Varaždin punomoćnik sudionika u postupku POREZNA UPRAVA - PODRUČNI URED ČAKOVEC</item>
      <item>Draženko Igrec, OIB 64655343075, Stjepana Mlinarića 17, 40323 Prelog</item>
      <item>Wiener osiguranje Vienna Insurance Group dioničko društvo za osiguranje, OIB 52848403362, Slovenska ulica 24, 10000 Zagreb</item>
      <item>Odvjetničko društvo PENEZIĆ I KOŽUL društvo s ograničenom odgovornošću, OIB 14478211640, Bužanova 4, Zagreb</item>
      <item>OD Penezić i Kožul, Bužanova 4, 10000 Zagreb</item>
      <item>Vesna Vignjević Žak odvjetnica, J. Jelačića, 43000 Bjelovar</item>
      <item>Jelena Stankus-tkalec, OIB 91858660271, Braće Radića 20, 42000 Jalkovec</item>
      <item>ERRI društvo s ograničenom odgovornošću za trgovinu i usluge, OIB 04483680653, Prijepoljska 46, Zagreb</item>
      <item>Župić &amp; partneri d.o.o., Ulica grada Vukovara 269f, 10000 Zagreb</item>
      <item>NARODNE NOVINE, dioničko društvo za izdavanje i tiskanje Službenog lista Republike Hrvatske, službenih i drugih obrazaca te , OIB 64546066176, Savski Gaj XIII. put 6, Zagreb</item>
      <item>ĐURKIN d.o.o. za projektiranje, građenje i trgovinu, OIB 54258964237, Braće Graner 1, 40000 Čakovec</item>
      <item>Ivica Plavetićmidvj. iz ZOU, R. Boškovića 33, 40000 Čakovec</item>
    </izvorni_sadrzaj>
    <derivirana_varijabla naziv="DomainObject.Predmet.OstaliListFormatedWithAdressOIB_1">
      <item>ŽUPANIJSKO DRŽAVNO ODVJETNIŠTVO U VARAŽDINU, Braće Radić 2, 42000 Varaždin punomoćnik sudionika u postupku POREZNA UPRAVA - PODRUČNI URED ČAKOVEC</item>
      <item>Draženko Igrec, OIB 64655343075, Stjepana Mlinarića 17, 40323 Prelog</item>
      <item>Wiener osiguranje Vienna Insurance Group dioničko društvo za osiguranje, OIB 52848403362, Slovenska ulica 24, 10000 Zagreb</item>
      <item>Odvjetničko društvo PENEZIĆ I KOŽUL društvo s ograničenom odgovornošću, OIB 14478211640, Bužanova 4, Zagreb</item>
      <item>OD Penezić i Kožul, Bužanova 4, 10000 Zagreb</item>
      <item>Vesna Vignjević Žak odvjetnica, J. Jelačića, 43000 Bjelovar</item>
      <item>Jelena Stankus-tkalec, OIB 91858660271, Braće Radića 20, 42000 Jalkovec</item>
      <item>ERRI društvo s ograničenom odgovornošću za trgovinu i usluge, OIB 04483680653, Prijepoljska 46, Zagreb</item>
      <item>Župić &amp; partneri d.o.o., Ulica grada Vukovara 269f, 10000 Zagreb</item>
      <item>NARODNE NOVINE, dioničko društvo za izdavanje i tiskanje Službenog lista Republike Hrvatske, službenih i drugih obrazaca te , OIB 64546066176, Savski Gaj XIII. put 6, Zagreb</item>
      <item>ĐURKIN d.o.o. za projektiranje, građenje i trgovinu, OIB 54258964237, Braće Graner 1, 40000 Čakovec</item>
      <item>Ivica Plavetićmidvj. iz ZOU, R. Boškovića 33, 40000 Čakovec</item>
    </derivirana_varijabla>
  </DomainObject.Predmet.OstaliListFormatedWithAdressOIB>
  <DomainObject.Predmet.OstaliListNazivFormated>
    <izvorni_sadrzaj>
      <item>ŽUPANIJSKO DRŽAVNO ODVJETNIŠTVO U VARAŽDINU</item>
      <item>Draženko Igrec</item>
      <item>Wiener osiguranje Vienna Insurance Group dioničko društvo za osiguranje</item>
      <item>Odvjetničko društvo PENEZIĆ I KOŽUL društvo s ograničenom odgovornošću</item>
      <item>OD Penezić i Kožul</item>
      <item>Vesna Vignjević Žak odvjetnica</item>
      <item>Jelena Stankus-tkalec</item>
      <item>ERRI društvo s ograničenom odgovornošću za trgovinu i usluge</item>
      <item>Župić &amp; partneri d.o.o.</item>
      <item>NARODNE NOVINE, dioničko društvo za izdavanje i tiskanje Službenog lista Republike Hrvatske, službenih i drugih obrazaca te </item>
      <item>ĐURKIN d.o.o. za projektiranje, građenje i trgovinu</item>
      <item>Ivica Plavetićmidvj. iz ZOU</item>
    </izvorni_sadrzaj>
    <derivirana_varijabla naziv="DomainObject.Predmet.OstaliListNazivFormated_1">
      <item>ŽUPANIJSKO DRŽAVNO ODVJETNIŠTVO U VARAŽDINU</item>
      <item>Draženko Igrec</item>
      <item>Wiener osiguranje Vienna Insurance Group dioničko društvo za osiguranje</item>
      <item>Odvjetničko društvo PENEZIĆ I KOŽUL društvo s ograničenom odgovornošću</item>
      <item>OD Penezić i Kožul</item>
      <item>Vesna Vignjević Žak odvjetnica</item>
      <item>Jelena Stankus-tkalec</item>
      <item>ERRI društvo s ograničenom odgovornošću za trgovinu i usluge</item>
      <item>Župić &amp; partneri d.o.o.</item>
      <item>NARODNE NOVINE, dioničko društvo za izdavanje i tiskanje Službenog lista Republike Hrvatske, službenih i drugih obrazaca te </item>
      <item>ĐURKIN d.o.o. za projektiranje, građenje i trgovinu</item>
      <item>Ivica Plavetićmidvj. iz ZOU</item>
    </derivirana_varijabla>
  </DomainObject.Predmet.OstaliListNazivFormated>
  <DomainObject.Predmet.OstaliListNazivFormatedOIB>
    <izvorni_sadrzaj>
      <item>ŽUPANIJSKO DRŽAVNO ODVJETNIŠTVO U VARAŽDINU</item>
      <item>Draženko Igrec, OIB 64655343075</item>
      <item>Wiener osiguranje Vienna Insurance Group dioničko društvo za osiguranje, OIB 52848403362</item>
      <item>Odvjetničko društvo PENEZIĆ I KOŽUL društvo s ograničenom odgovornošću, OIB 14478211640</item>
      <item>OD Penezić i Kožul</item>
      <item>Vesna Vignjević Žak odvjetnica</item>
      <item>Jelena Stankus-tkalec, OIB 91858660271</item>
      <item>ERRI društvo s ograničenom odgovornošću za trgovinu i usluge, OIB 04483680653</item>
      <item>Župić &amp; partneri d.o.o.</item>
      <item>NARODNE NOVINE, dioničko društvo za izdavanje i tiskanje Službenog lista Republike Hrvatske, službenih i drugih obrazaca te , OIB 64546066176</item>
      <item>ĐURKIN d.o.o. za projektiranje, građenje i trgovinu, OIB 54258964237</item>
      <item>Ivica Plavetićmidvj. iz ZOU</item>
    </izvorni_sadrzaj>
    <derivirana_varijabla naziv="DomainObject.Predmet.OstaliListNazivFormatedOIB_1">
      <item>ŽUPANIJSKO DRŽAVNO ODVJETNIŠTVO U VARAŽDINU</item>
      <item>Draženko Igrec, OIB 64655343075</item>
      <item>Wiener osiguranje Vienna Insurance Group dioničko društvo za osiguranje, OIB 52848403362</item>
      <item>Odvjetničko društvo PENEZIĆ I KOŽUL društvo s ograničenom odgovornošću, OIB 14478211640</item>
      <item>OD Penezić i Kožul</item>
      <item>Vesna Vignjević Žak odvjetnica</item>
      <item>Jelena Stankus-tkalec, OIB 91858660271</item>
      <item>ERRI društvo s ograničenom odgovornošću za trgovinu i usluge, OIB 04483680653</item>
      <item>Župić &amp; partneri d.o.o.</item>
      <item>NARODNE NOVINE, dioničko društvo za izdavanje i tiskanje Službenog lista Republike Hrvatske, službenih i drugih obrazaca te , OIB 64546066176</item>
      <item>ĐURKIN d.o.o. za projektiranje, građenje i trgovinu, OIB 54258964237</item>
      <item>Ivica Plavetićmidvj. iz ZOU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>St-131/2014-83</izvorni_sadrzaj>
    <derivirana_varijabla naziv="DomainObject.PoslovniBrojDokumenta_1">St-131/2014-83</derivirana_varijabla>
  </DomainObject.PoslovniBrojDokumenta>
  <DomainObject.Predmet.StrankaIDrugi>
    <izvorni_sadrzaj>POREZNA UPRAVA - PODRUČNI URED ČAKOVEC</izvorni_sadrzaj>
    <derivirana_varijabla naziv="DomainObject.Predmet.StrankaIDrugi_1">POREZNA UPRAVA - PODRUČNI URED ČAKOVEC</derivirana_varijabla>
  </DomainObject.Predmet.StrankaIDrugi>
  <DomainObject.Predmet.ProtustrankaIDrugi>
    <izvorni_sadrzaj>ELEKTROINSTALATER IGREC društvo s ograničenom odgovornošću za proizvodnju, trgovinu i usluge u stečaju</izvorni_sadrzaj>
    <derivirana_varijabla naziv="DomainObject.Predmet.ProtustrankaIDrugi_1">ELEKTROINSTALATER IGREC društvo s ograničenom odgovornošću za proizvodnju, trgovinu i usluge u stečaju</derivirana_varijabla>
  </DomainObject.Predmet.ProtustrankaIDrugi>
  <DomainObject.Predmet.StrankaIDrugiAdressOIB>
    <izvorni_sadrzaj>POREZNA UPRAVA - PODRUČNI URED ČAKOVEC, OIB 18683136487, Otokara Keršovanija 11, 40000 Čakovec</izvorni_sadrzaj>
    <derivirana_varijabla naziv="DomainObject.Predmet.StrankaIDrugiAdressOIB_1">POREZNA UPRAVA - PODRUČNI URED ČAKOVEC, OIB 18683136487, Otokara Keršovanija 11, 40000 Čakovec</derivirana_varijabla>
  </DomainObject.Predmet.StrankaIDrugiAdressOIB>
  <DomainObject.Predmet.ProtustrankaIDrugiAdressOIB>
    <izvorni_sadrzaj>ELEKTROINSTALATER IGREC društvo s ograničenom odgovornošću za proizvodnju, trgovinu i usluge u stečaju, OIB 01967074902, Stjepana Mlinarića 17, 40323 Prelog</izvorni_sadrzaj>
    <derivirana_varijabla naziv="DomainObject.Predmet.ProtustrankaIDrugiAdressOIB_1">ELEKTROINSTALATER IGREC društvo s ograničenom odgovornošću za proizvodnju, trgovinu i usluge u stečaju, OIB 01967074902, Stjepana Mlinarića 17,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- PODRUČNI URED ČAKOVEC</item>
      <item>ELEKTROINSTALATER IGREC društvo s ograničenom odgovornošću za proizvodnju, trgovinu i usluge u stečaju</item>
      <item>ŽUPANIJSKO DRŽAVNO ODVJETNIŠTVO U VARAŽDINU</item>
      <item>Draženko Igrec</item>
      <item>Wiener osiguranje Vienna Insurance Group dioničko društvo za osiguranje</item>
      <item>Odvjetničko društvo PENEZIĆ I KOŽUL društvo s ograničenom odgovornošću</item>
      <item>OD Penezić i Kožul</item>
      <item>Vesna Vignjević Žak odvjetnica</item>
      <item>Jelena Stankus-tkalec</item>
      <item>ERRI društvo s ograničenom odgovornošću za trgovinu i usluge</item>
      <item>Župić &amp; partneri d.o.o.</item>
      <item>NARODNE NOVINE, dioničko društvo za izdavanje i tiskanje Službenog lista Republike Hrvatske, službenih i drugih obrazaca te </item>
      <item>ĐURKIN d.o.o. za projektiranje, građenje i trgovinu</item>
      <item>Ivica Plavetićmidvj. iz ZOU</item>
    </izvorni_sadrzaj>
    <derivirana_varijabla naziv="DomainObject.Predmet.SudioniciListNaziv_1">
      <item>POREZNA UPRAVA - PODRUČNI URED ČAKOVEC</item>
      <item>ELEKTROINSTALATER IGREC društvo s ograničenom odgovornošću za proizvodnju, trgovinu i usluge u stečaju</item>
      <item>ŽUPANIJSKO DRŽAVNO ODVJETNIŠTVO U VARAŽDINU</item>
      <item>Draženko Igrec</item>
      <item>Wiener osiguranje Vienna Insurance Group dioničko društvo za osiguranje</item>
      <item>Odvjetničko društvo PENEZIĆ I KOŽUL društvo s ograničenom odgovornošću</item>
      <item>OD Penezić i Kožul</item>
      <item>Vesna Vignjević Žak odvjetnica</item>
      <item>Jelena Stankus-tkalec</item>
      <item>ERRI društvo s ograničenom odgovornošću za trgovinu i usluge</item>
      <item>Župić &amp; partneri d.o.o.</item>
      <item>NARODNE NOVINE, dioničko društvo za izdavanje i tiskanje Službenog lista Republike Hrvatske, službenih i drugih obrazaca te </item>
      <item>ĐURKIN d.o.o. za projektiranje, građenje i trgovinu</item>
      <item>Ivica Plavetićmidvj. iz ZOU</item>
    </derivirana_varijabla>
  </DomainObject.Predmet.SudioniciListNaziv>
  <DomainObject.Predmet.SudioniciListAdressOIB>
    <izvorni_sadrzaj>
      <item>POREZNA UPRAVA - PODRUČNI URED ČAKOVEC, OIB 18683136487, Otokara Keršovanija 11,40000 Čakovec</item>
      <item>ELEKTROINSTALATER IGREC društvo s ograničenom odgovornošću za proizvodnju, trgovinu i usluge u stečaju, OIB 01967074902, Stjepana Mlinarića 17,40323 Prelog</item>
      <item>ŽUPANIJSKO DRŽAVNO ODVJETNIŠTVO U VARAŽDINU, Braće Radić 2,42000 Varaždin</item>
      <item>Draženko Igrec, OIB 64655343075, Stjepana Mlinarića 17,40323 Prelog</item>
      <item>Wiener osiguranje Vienna Insurance Group dioničko društvo za osiguranje, OIB 52848403362, Slovenska ulica 24,10000 Zagreb</item>
      <item>Odvjetničko društvo PENEZIĆ I KOŽUL društvo s ograničenom odgovornošću, OIB 14478211640, Bužanova 4,Zagreb</item>
      <item>OD Penezić i Kožul, Bužanova 4,10000 Zagreb</item>
      <item>Vesna Vignjević Žak odvjetnica, J. Jelačića,43000 Bjelovar</item>
      <item>Jelena Stankus-tkalec, OIB 91858660271, Braće Radića 20,42000 Jalkovec</item>
      <item>ERRI društvo s ograničenom odgovornošću za trgovinu i usluge, OIB 04483680653, Prijepoljska 46,Zagreb</item>
      <item>Župić &amp; partneri d.o.o., Ulica grada Vukovara 269f,10000 Zagreb</item>
      <item>NARODNE NOVINE, dioničko društvo za izdavanje i tiskanje Službenog lista Republike Hrvatske, službenih i drugih obrazaca te , OIB 64546066176, Savski Gaj XIII. put 6,Zagreb</item>
      <item>ĐURKIN d.o.o. za projektiranje, građenje i trgovinu, OIB 54258964237, Braće Graner 1,40000 Čakovec</item>
      <item>Ivica Plavetićmidvj. iz ZOU, R. Boškovića 33,40000 Čakovec</item>
    </izvorni_sadrzaj>
    <derivirana_varijabla naziv="DomainObject.Predmet.SudioniciListAdressOIB_1">
      <item>POREZNA UPRAVA - PODRUČNI URED ČAKOVEC, OIB 18683136487, Otokara Keršovanija 11,40000 Čakovec</item>
      <item>ELEKTROINSTALATER IGREC društvo s ograničenom odgovornošću za proizvodnju, trgovinu i usluge u stečaju, OIB 01967074902, Stjepana Mlinarića 17,40323 Prelog</item>
      <item>ŽUPANIJSKO DRŽAVNO ODVJETNIŠTVO U VARAŽDINU, Braće Radić 2,42000 Varaždin</item>
      <item>Draženko Igrec, OIB 64655343075, Stjepana Mlinarića 17,40323 Prelog</item>
      <item>Wiener osiguranje Vienna Insurance Group dioničko društvo za osiguranje, OIB 52848403362, Slovenska ulica 24,10000 Zagreb</item>
      <item>Odvjetničko društvo PENEZIĆ I KOŽUL društvo s ograničenom odgovornošću, OIB 14478211640, Bužanova 4,Zagreb</item>
      <item>OD Penezić i Kožul, Bužanova 4,10000 Zagreb</item>
      <item>Vesna Vignjević Žak odvjetnica, J. Jelačića,43000 Bjelovar</item>
      <item>Jelena Stankus-tkalec, OIB 91858660271, Braće Radića 20,42000 Jalkovec</item>
      <item>ERRI društvo s ograničenom odgovornošću za trgovinu i usluge, OIB 04483680653, Prijepoljska 46,Zagreb</item>
      <item>Župić &amp; partneri d.o.o., Ulica grada Vukovara 269f,10000 Zagreb</item>
      <item>NARODNE NOVINE, dioničko društvo za izdavanje i tiskanje Službenog lista Republike Hrvatske, službenih i drugih obrazaca te , OIB 64546066176, Savski Gaj XIII. put 6,Zagreb</item>
      <item>ĐURKIN d.o.o. za projektiranje, građenje i trgovinu, OIB 54258964237, Braće Graner 1,40000 Čakovec</item>
      <item>Ivica Plavetićmidvj. iz ZOU, R. Boškovića 33,40000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5C947C-E33B-4093-A8DD-165749E606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625</properties:Words>
  <properties:Characters>3279</properties:Characters>
  <properties:Lines>93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2017-06-07T08:03:00Z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St-131/2014-83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