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cc423da" w14:paraId="cc423da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dužnikom </w:t>
      </w:r>
      <w:r w:rsidR="00961707">
        <w:t xml:space="preserve">MASLYK društvo s ograničenom odgovornošću za trgovinu i usluge, Zagreb, </w:t>
      </w:r>
      <w:proofErr w:type="spellStart"/>
      <w:r w:rsidR="00961707">
        <w:t>Bukovačka</w:t>
      </w:r>
      <w:proofErr w:type="spellEnd"/>
      <w:r w:rsidR="00961707">
        <w:t xml:space="preserve"> cesta 20 A, MBS: 081038687, OIB: 62970418938</w:t>
      </w:r>
      <w:r>
        <w:t>,   temeljem članka 430. Stečajnog zakona (NN 71/15, dalje: SZ), dana 25. travnja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961707">
        <w:t xml:space="preserve">MASLYK društvo s ograničenom odgovornošću za trgovinu i usluge, Zagreb, </w:t>
      </w:r>
      <w:proofErr w:type="spellStart"/>
      <w:r w:rsidR="00961707">
        <w:t>Bukovačka</w:t>
      </w:r>
      <w:proofErr w:type="spellEnd"/>
      <w:r w:rsidR="00961707">
        <w:t xml:space="preserve"> cesta 20 A, MBS: 081038687, OIB: 62970418938,</w:t>
      </w:r>
      <w:r>
        <w:t xml:space="preserve"> na temelju neizvršenih osnova za plaćanje iznosi </w:t>
      </w:r>
      <w:r w:rsidR="00961707">
        <w:t>78.305,40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961707">
        <w:t xml:space="preserve">Anton </w:t>
      </w:r>
      <w:proofErr w:type="spellStart"/>
      <w:r w:rsidR="00961707">
        <w:t>Maslyk</w:t>
      </w:r>
      <w:proofErr w:type="spellEnd"/>
      <w:r w:rsidR="00961707">
        <w:t>, OIB: 78167397077, Zagreb, II. Ravnice 18</w:t>
      </w:r>
      <w:r>
        <w:t xml:space="preserve">, 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61707">
        <w:t>346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450386" w:rsidP="00450386" w:rsidR="00450386">
      <w:pPr>
        <w:ind w:left="708"/>
        <w:jc w:val="center"/>
      </w:pPr>
      <w:r>
        <w:t>U Osijeku  25. travnja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450386" w:rsidP="00450386" w:rsidR="00450386">
      <w:pPr>
        <w:numPr>
          <w:ilvl w:val="0"/>
          <w:numId w:val="7"/>
        </w:numPr>
      </w:pPr>
      <w:r>
        <w:t>kal. 25.06.2018.</w:t>
      </w:r>
    </w:p>
    <w:p w:rsidRDefault="00B06363" w:rsidP="00B06363" w:rsidR="00B06363" w:rsidRPr="002E3D11"/>
    <w:sectPr w:rsidSect="00AD67F8" w:rsidR="00B06363" w:rsidRPr="002E3D11">
      <w:headerReference w:type="default" r:id="rId10"/>
      <w:headerReference w:type="firs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1707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961707">
      <w:t>broj 18 St-346</w:t>
    </w:r>
    <w: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64EB7"/>
    <w:rsid w:val="003908EC"/>
    <w:rsid w:val="003E4468"/>
    <w:rsid w:val="004049C3"/>
    <w:rsid w:val="00450386"/>
    <w:rsid w:val="00463C3F"/>
    <w:rsid w:val="005260B0"/>
    <w:rsid w:val="005334A7"/>
    <w:rsid w:val="00544EEB"/>
    <w:rsid w:val="0059612B"/>
    <w:rsid w:val="005A3617"/>
    <w:rsid w:val="005B5061"/>
    <w:rsid w:val="00616E68"/>
    <w:rsid w:val="006320D2"/>
    <w:rsid w:val="006414F4"/>
    <w:rsid w:val="00681766"/>
    <w:rsid w:val="0068651A"/>
    <w:rsid w:val="00696430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61707"/>
    <w:rsid w:val="009C4D46"/>
    <w:rsid w:val="00A324F9"/>
    <w:rsid w:val="00A85657"/>
    <w:rsid w:val="00A958D2"/>
    <w:rsid w:val="00AB536E"/>
    <w:rsid w:val="00AD67F8"/>
    <w:rsid w:val="00B04D66"/>
    <w:rsid w:val="00B06363"/>
    <w:rsid w:val="00B6125C"/>
    <w:rsid w:val="00C13E72"/>
    <w:rsid w:val="00C3258D"/>
    <w:rsid w:val="00C82963"/>
    <w:rsid w:val="00CA7F62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91E98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1E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1E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1E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1E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1E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1E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1E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E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1E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1E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St-346/2018</izvorni_sadrzaj>
    <derivirana_varijabla naziv="DomainObject.Predmet.OznakaBroj_1">St-346/2018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MASLYK d.o.o.</izvorni_sadrzaj>
    <derivirana_varijabla naziv="DomainObject.Predmet.ProtustrankaFormated_1">  MASLYK d.o.o.</derivirana_varijabla>
  </DomainObject.Predmet.ProtustrankaFormated>
  <DomainObject.Predmet.ProtustrankaFormatedOIB>
    <izvorni_sadrzaj>  MASLYK d.o.o., OIB 62970418938</izvorni_sadrzaj>
    <derivirana_varijabla naziv="DomainObject.Predmet.ProtustrankaFormatedOIB_1">  MASLYK d.o.o., OIB 62970418938</derivirana_varijabla>
  </DomainObject.Predmet.ProtustrankaFormatedOIB>
  <DomainObject.Predmet.ProtustrankaFormatedWithAdress>
    <izvorni_sadrzaj> MASLYK d.o.o., Bukovačka cesta 20 A, 10000 Zagreb</izvorni_sadrzaj>
    <derivirana_varijabla naziv="DomainObject.Predmet.ProtustrankaFormatedWithAdress_1"> MASLYK d.o.o., Bukovačka cesta 20 A, 10000 Zagreb</derivirana_varijabla>
  </DomainObject.Predmet.ProtustrankaFormatedWithAdress>
  <DomainObject.Predmet.ProtustrankaFormatedWithAdressOIB>
    <izvorni_sadrzaj> MASLYK d.o.o., OIB 62970418938, Bukovačka cesta 20 A, 10000 Zagreb</izvorni_sadrzaj>
    <derivirana_varijabla naziv="DomainObject.Predmet.ProtustrankaFormatedWithAdressOIB_1"> MASLYK d.o.o., OIB 62970418938, Bukovačka cesta 20 A, 10000 Zagreb</derivirana_varijabla>
  </DomainObject.Predmet.ProtustrankaFormatedWithAdressOIB>
  <DomainObject.Predmet.ProtustrankaWithAdress>
    <izvorni_sadrzaj>MASLYK d.o.o. Bukovačka cesta 20 A, 10000 Zagreb</izvorni_sadrzaj>
    <derivirana_varijabla naziv="DomainObject.Predmet.ProtustrankaWithAdress_1">MASLYK d.o.o. Bukovačka cesta 20 A, 10000 Zagreb</derivirana_varijabla>
  </DomainObject.Predmet.ProtustrankaWithAdress>
  <DomainObject.Predmet.ProtustrankaWithAdressOIB>
    <izvorni_sadrzaj>MASLYK d.o.o., OIB 62970418938, Bukovačka cesta 20 A, 10000 Zagreb</izvorni_sadrzaj>
    <derivirana_varijabla naziv="DomainObject.Predmet.ProtustrankaWithAdressOIB_1">MASLYK d.o.o., OIB 62970418938, Bukovačka cesta 20 A, 10000 Zagreb</derivirana_varijabla>
  </DomainObject.Predmet.ProtustrankaWithAdressOIB>
  <DomainObject.Predmet.ProtustrankaNazivFormated>
    <izvorni_sadrzaj>MASLYK d.o.o.</izvorni_sadrzaj>
    <derivirana_varijabla naziv="DomainObject.Predmet.ProtustrankaNazivFormated_1">MASLYK d.o.o.</derivirana_varijabla>
  </DomainObject.Predmet.ProtustrankaNazivFormated>
  <DomainObject.Predmet.ProtustrankaNazivFormatedOIB>
    <izvorni_sadrzaj>MASLYK d.o.o., OIB 62970418938</izvorni_sadrzaj>
    <derivirana_varijabla naziv="DomainObject.Predmet.ProtustrankaNazivFormatedOIB_1">MASLYK d.o.o., OIB 62970418938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MASLYK d.o.o.</item>
    </izvorni_sadrzaj>
    <derivirana_varijabla naziv="DomainObject.Predmet.ProtuStrankaListFormated_1">
      <item>MASLYK d.o.o.</item>
    </derivirana_varijabla>
  </DomainObject.Predmet.ProtuStrankaListFormated>
  <DomainObject.Predmet.ProtuStrankaListFormatedOIB>
    <izvorni_sadrzaj>
      <item>MASLYK d.o.o., OIB 62970418938</item>
    </izvorni_sadrzaj>
    <derivirana_varijabla naziv="DomainObject.Predmet.ProtuStrankaListFormatedOIB_1">
      <item>MASLYK d.o.o., OIB 62970418938</item>
    </derivirana_varijabla>
  </DomainObject.Predmet.ProtuStrankaListFormatedOIB>
  <DomainObject.Predmet.ProtuStrankaListFormatedWithAdress>
    <izvorni_sadrzaj>
      <item>MASLYK d.o.o., Bukovačka cesta 20 A, 10000 Zagreb</item>
    </izvorni_sadrzaj>
    <derivirana_varijabla naziv="DomainObject.Predmet.ProtuStrankaListFormatedWithAdress_1">
      <item>MASLYK d.o.o., Bukovačka cesta 20 A, 10000 Zagreb</item>
    </derivirana_varijabla>
  </DomainObject.Predmet.ProtuStrankaListFormatedWithAdress>
  <DomainObject.Predmet.ProtuStrankaListFormatedWithAdressOIB>
    <izvorni_sadrzaj>
      <item>MASLYK d.o.o., OIB 62970418938, Bukovačka cesta 20 A, 10000 Zagreb</item>
    </izvorni_sadrzaj>
    <derivirana_varijabla naziv="DomainObject.Predmet.ProtuStrankaListFormatedWithAdressOIB_1">
      <item>MASLYK d.o.o., OIB 62970418938, Bukovačka cesta 20 A, 10000 Zagreb</item>
    </derivirana_varijabla>
  </DomainObject.Predmet.ProtuStrankaListFormatedWithAdressOIB>
  <DomainObject.Predmet.ProtuStrankaListNazivFormated>
    <izvorni_sadrzaj>
      <item>MASLYK d.o.o.</item>
    </izvorni_sadrzaj>
    <derivirana_varijabla naziv="DomainObject.Predmet.ProtuStrankaListNazivFormated_1">
      <item>MASLYK d.o.o.</item>
    </derivirana_varijabla>
  </DomainObject.Predmet.ProtuStrankaListNazivFormated>
  <DomainObject.Predmet.ProtuStrankaListNazivFormatedOIB>
    <izvorni_sadrzaj>
      <item>MASLYK d.o.o., OIB 62970418938</item>
    </izvorni_sadrzaj>
    <derivirana_varijabla naziv="DomainObject.Predmet.ProtuStrankaListNazivFormatedOIB_1">
      <item>MASLYK d.o.o., OIB 62970418938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MASLYK d.o.o.</izvorni_sadrzaj>
    <derivirana_varijabla naziv="DomainObject.Predmet.ProtustrankaIDrugi_1">MASLYK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MASLYK d.o.o., OIB 62970418938, Bukovačka cesta 20 A, 10000 Zagreb</izvorni_sadrzaj>
    <derivirana_varijabla naziv="DomainObject.Predmet.ProtustrankaIDrugiAdressOIB_1">MASLYK d.o.o., OIB 62970418938, Bukovačka cesta 20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MASLYK d.o.o.</item>
      <item>FINA Regionalni centar Zagreb</item>
    </izvorni_sadrzaj>
    <derivirana_varijabla naziv="DomainObject.Predmet.SudioniciListNaziv_1">
      <item>MASLYK d.o.o.</item>
      <item>FINA Regionalni centar Zagreb</item>
    </derivirana_varijabla>
  </DomainObject.Predmet.SudioniciListNaziv>
  <DomainObject.Predmet.SudioniciListAdressOIB>
    <izvorni_sadrzaj>
      <item>MASLYK d.o.o., OIB 62970418938, Bukovačka cesta 20 A,10000 Zagreb</item>
      <item>FINA Regionalni centar Zagreb, OIB 85821130368, Trg svibanjskih žrtava 1995. 1,10000 Zagreb</item>
    </izvorni_sadrzaj>
    <derivirana_varijabla naziv="DomainObject.Predmet.SudioniciListAdressOIB_1">
      <item>MASLYK d.o.o., OIB 62970418938, Bukovačka cesta 20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62970418938</item>
      <item>, OIB 85821130368</item>
    </izvorni_sadrzaj>
    <derivirana_varijabla naziv="DomainObject.Predmet.SudioniciListNazivOIB_1">
      <item>, OIB 62970418938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2178</properties:Characters>
  <properties:Lines>48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2018-04-25T08:26:00Z</dcterms:created>
  <dc:creator>Snježana Andrijanić</dc:creator>
  <cp:lastModifiedBy>Gordana Harc</cp:lastModifiedBy>
  <cp:lastPrinted>2018-04-25T08:26:00Z</cp:lastPrinted>
  <dcterms:modified xmlns:xsi="http://www.w3.org/2001/XMLSchema-instance" xsi:type="dcterms:W3CDTF">2018-04-25T08:28:00Z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- 346-18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