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f6fb" w14:paraId="22cf6fb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5069DC">
        <w:rPr>
          <w:rFonts w:hAnsi="Times New Roman" w:ascii="Times New Roman"/>
          <w:sz w:val="24"/>
          <w:szCs w:val="24"/>
        </w:rPr>
        <w:t>678/2017-3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5069DC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5069DC">
        <w:rPr>
          <w:rFonts w:hAnsi="Times New Roman" w:ascii="Times New Roman"/>
          <w:b/>
          <w:sz w:val="24"/>
          <w:szCs w:val="24"/>
        </w:rPr>
        <w:t>MARTIĆ TRANSPORT d.o.o., Naselje Čaplja IV 5, Slavonski Brod, OIB: 36055648535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5069DC">
        <w:rPr>
          <w:rFonts w:hAnsi="Times New Roman" w:ascii="Times New Roman"/>
          <w:sz w:val="24"/>
          <w:szCs w:val="24"/>
        </w:rPr>
        <w:t>21</w:t>
      </w:r>
      <w:r w:rsidR="00D4194F">
        <w:rPr>
          <w:rFonts w:hAnsi="Times New Roman" w:ascii="Times New Roman"/>
          <w:sz w:val="24"/>
          <w:szCs w:val="24"/>
        </w:rPr>
        <w:t>. srpnja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5069DC">
        <w:rPr>
          <w:rFonts w:hAnsi="Times New Roman" w:ascii="Times New Roman"/>
          <w:b/>
          <w:sz w:val="24"/>
          <w:szCs w:val="24"/>
        </w:rPr>
        <w:t>MARTIĆ TRANSPORT d.o.o., Naselje Čaplja IV 5, Slavonski Brod, OIB: 36055648535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5069DC">
        <w:rPr>
          <w:rFonts w:hAnsi="Times New Roman" w:ascii="Times New Roman"/>
          <w:b/>
          <w:sz w:val="24"/>
          <w:szCs w:val="24"/>
        </w:rPr>
        <w:t>6.521,84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069DC">
        <w:rPr>
          <w:rFonts w:hAnsi="Times New Roman" w:ascii="Times New Roman"/>
          <w:b/>
          <w:sz w:val="24"/>
          <w:szCs w:val="24"/>
        </w:rPr>
        <w:t>678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5069DC">
        <w:rPr>
          <w:rFonts w:hAnsi="Times New Roman" w:ascii="Times New Roman"/>
          <w:sz w:val="24"/>
          <w:szCs w:val="24"/>
        </w:rPr>
        <w:t>21</w:t>
      </w:r>
      <w:r w:rsidR="00D4194F">
        <w:rPr>
          <w:rFonts w:hAnsi="Times New Roman" w:ascii="Times New Roman"/>
          <w:sz w:val="24"/>
          <w:szCs w:val="24"/>
        </w:rPr>
        <w:t>. srpnja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A4D61"/>
    <w:rsid w:val="00BA633F"/>
    <w:rsid w:val="00BE6290"/>
    <w:rsid w:val="00C02015"/>
    <w:rsid w:val="00C06122"/>
    <w:rsid w:val="00C350EB"/>
    <w:rsid w:val="00C4013B"/>
    <w:rsid w:val="00C46306"/>
    <w:rsid w:val="00C46BBC"/>
    <w:rsid w:val="00C73E7A"/>
    <w:rsid w:val="00C82D4B"/>
    <w:rsid w:val="00CA6EF4"/>
    <w:rsid w:val="00CA7E0D"/>
    <w:rsid w:val="00CB30C7"/>
    <w:rsid w:val="00CD43BB"/>
    <w:rsid w:val="00CE44BE"/>
    <w:rsid w:val="00D01D73"/>
    <w:rsid w:val="00D210C0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3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E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E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E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E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3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E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E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E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E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6521.84</izvorni_sadrzaj>
    <derivirana_varijabla naziv="DomainObject.Predmet.InicijalnaVrijednost_1">6521.84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St-678/2017</izvorni_sadrzaj>
    <derivirana_varijabla naziv="DomainObject.Predmet.OznakaBroj_1">St-678/2017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st1 SZ</izvorni_sadrzaj>
    <derivirana_varijabla naziv="DomainObject.Predmet.PrimjedbaSuca_1">čl. 429 st1 SZ</derivirana_varijabla>
  </DomainObject.Predmet.PrimjedbaSuca>
  <DomainObject.Predmet.ProtustrankaFormated>
    <izvorni_sadrzaj>  MARTIĆ TRANSPORT d.o.o. za transport i trgovinu</izvorni_sadrzaj>
    <derivirana_varijabla naziv="DomainObject.Predmet.ProtustrankaFormated_1">  MARTIĆ TRANSPORT d.o.o. za transport i trgovinu</derivirana_varijabla>
  </DomainObject.Predmet.ProtustrankaFormated>
  <DomainObject.Predmet.ProtustrankaFormatedOIB>
    <izvorni_sadrzaj>  MARTIĆ TRANSPORT d.o.o. za transport i trgovinu, OIB 36055648535</izvorni_sadrzaj>
    <derivirana_varijabla naziv="DomainObject.Predmet.ProtustrankaFormatedOIB_1">  MARTIĆ TRANSPORT d.o.o. za transport i trgovinu, OIB 36055648535</derivirana_varijabla>
  </DomainObject.Predmet.ProtustrankaFormatedOIB>
  <DomainObject.Predmet.ProtustrankaFormatedWithAdress>
    <izvorni_sadrzaj> MARTIĆ TRANSPORT d.o.o. za transport i trgovinu, Naselje Čaplja IV 5 , 35000 Slavonski Brod</izvorni_sadrzaj>
    <derivirana_varijabla naziv="DomainObject.Predmet.ProtustrankaFormatedWithAdress_1"> MARTIĆ TRANSPORT d.o.o. za transport i trgovinu, Naselje Čaplja IV 5 , 35000 Slavonski Brod</derivirana_varijabla>
  </DomainObject.Predmet.ProtustrankaFormatedWithAdress>
  <DomainObject.Predmet.ProtustrankaFormatedWithAdressOIB>
    <izvorni_sadrzaj> MARTIĆ TRANSPORT d.o.o. za transport i trgovinu, OIB 36055648535, Naselje Čaplja IV 5 , 35000 Slavonski Brod</izvorni_sadrzaj>
    <derivirana_varijabla naziv="DomainObject.Predmet.ProtustrankaFormatedWithAdressOIB_1"> MARTIĆ TRANSPORT d.o.o. za transport i trgovinu, OIB 36055648535, Naselje Čaplja IV 5 , 35000 Slavonski Brod</derivirana_varijabla>
  </DomainObject.Predmet.ProtustrankaFormatedWithAdressOIB>
  <DomainObject.Predmet.ProtustrankaWithAdress>
    <izvorni_sadrzaj>MARTIĆ TRANSPORT d.o.o. za transport i trgovinu Naselje Čaplja IV 5 , 35000 Slavonski Brod</izvorni_sadrzaj>
    <derivirana_varijabla naziv="DomainObject.Predmet.ProtustrankaWithAdress_1">MARTIĆ TRANSPORT d.o.o. za transport i trgovinu Naselje Čaplja IV 5 , 35000 Slavonski Brod</derivirana_varijabla>
  </DomainObject.Predmet.ProtustrankaWithAdress>
  <DomainObject.Predmet.ProtustrankaWithAdressOIB>
    <izvorni_sadrzaj>MARTIĆ TRANSPORT d.o.o. za transport i trgovinu, OIB 36055648535, Naselje Čaplja IV 5 , 35000 Slavonski Brod</izvorni_sadrzaj>
    <derivirana_varijabla naziv="DomainObject.Predmet.ProtustrankaWithAdressOIB_1">MARTIĆ TRANSPORT d.o.o. za transport i trgovinu, OIB 36055648535, Naselje Čaplja IV 5 , 35000 Slavonski Brod</derivirana_varijabla>
  </DomainObject.Predmet.ProtustrankaWithAdressOIB>
  <DomainObject.Predmet.ProtustrankaNazivFormated>
    <izvorni_sadrzaj>MARTIĆ TRANSPORT d.o.o. za transport i trgovinu</izvorni_sadrzaj>
    <derivirana_varijabla naziv="DomainObject.Predmet.ProtustrankaNazivFormated_1">MARTIĆ TRANSPORT d.o.o. za transport i trgovinu</derivirana_varijabla>
  </DomainObject.Predmet.ProtustrankaNazivFormated>
  <DomainObject.Predmet.ProtustrankaNazivFormatedOIB>
    <izvorni_sadrzaj>MARTIĆ TRANSPORT d.o.o. za transport i trgovinu, OIB 36055648535</izvorni_sadrzaj>
    <derivirana_varijabla naziv="DomainObject.Predmet.ProtustrankaNazivFormatedOIB_1">MARTIĆ TRANSPORT d.o.o. za transport i trgovinu, OIB 36055648535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MARTIĆ TRANSPORT d.o.o. za transport i trgovinu</item>
    </izvorni_sadrzaj>
    <derivirana_varijabla naziv="DomainObject.Predmet.ProtuStrankaListFormated_1">
      <item>MARTIĆ TRANSPORT d.o.o. za transport i trgovinu</item>
    </derivirana_varijabla>
  </DomainObject.Predmet.ProtuStrankaListFormated>
  <DomainObject.Predmet.ProtuStrankaListFormatedOIB>
    <izvorni_sadrzaj>
      <item>MARTIĆ TRANSPORT d.o.o. za transport i trgovinu, OIB 36055648535</item>
    </izvorni_sadrzaj>
    <derivirana_varijabla naziv="DomainObject.Predmet.ProtuStrankaListFormatedOIB_1">
      <item>MARTIĆ TRANSPORT d.o.o. za transport i trgovinu, OIB 36055648535</item>
    </derivirana_varijabla>
  </DomainObject.Predmet.ProtuStrankaListFormatedOIB>
  <DomainObject.Predmet.ProtuStrankaListFormatedWithAdress>
    <izvorni_sadrzaj>
      <item>MARTIĆ TRANSPORT d.o.o. za transport i trgovinu, Naselje Čaplja IV 5 , 35000 Slavonski Brod</item>
    </izvorni_sadrzaj>
    <derivirana_varijabla naziv="DomainObject.Predmet.ProtuStrankaListFormatedWithAdress_1">
      <item>MARTIĆ TRANSPORT d.o.o. za transport i trgovinu, Naselje Čaplja IV 5 , 35000 Slavonski Brod</item>
    </derivirana_varijabla>
  </DomainObject.Predmet.ProtuStrankaListFormatedWithAdress>
  <DomainObject.Predmet.ProtuStrankaListFormatedWithAdressOIB>
    <izvorni_sadrzaj>
      <item>MARTIĆ TRANSPORT d.o.o. za transport i trgovinu, OIB 36055648535, Naselje Čaplja IV 5 , 35000 Slavonski Brod</item>
    </izvorni_sadrzaj>
    <derivirana_varijabla naziv="DomainObject.Predmet.ProtuStrankaListFormatedWithAdressOIB_1">
      <item>MARTIĆ TRANSPORT d.o.o. za transport i trgovinu, OIB 36055648535, Naselje Čaplja IV 5 , 35000 Slavonski Brod</item>
    </derivirana_varijabla>
  </DomainObject.Predmet.ProtuStrankaListFormatedWithAdressOIB>
  <DomainObject.Predmet.ProtuStrankaListNazivFormated>
    <izvorni_sadrzaj>
      <item>MARTIĆ TRANSPORT d.o.o. za transport i trgovinu</item>
    </izvorni_sadrzaj>
    <derivirana_varijabla naziv="DomainObject.Predmet.ProtuStrankaListNazivFormated_1">
      <item>MARTIĆ TRANSPORT d.o.o. za transport i trgovinu</item>
    </derivirana_varijabla>
  </DomainObject.Predmet.ProtuStrankaListNazivFormated>
  <DomainObject.Predmet.ProtuStrankaListNazivFormatedOIB>
    <izvorni_sadrzaj>
      <item>MARTIĆ TRANSPORT d.o.o. za transport i trgovinu, OIB 36055648535</item>
    </izvorni_sadrzaj>
    <derivirana_varijabla naziv="DomainObject.Predmet.ProtuStrankaListNazivFormatedOIB_1">
      <item>MARTIĆ TRANSPORT d.o.o. za transport i trgovinu, OIB 36055648535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MARTIĆ TRANSPORT d.o.o. za transport i trgovinu</izvorni_sadrzaj>
    <derivirana_varijabla naziv="DomainObject.Predmet.ProtustrankaIDrugi_1">MARTIĆ TRANSPORT d.o.o.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MARTIĆ TRANSPORT d.o.o. za transport i trgovinu, OIB 36055648535, Naselje Čaplja IV 5 , 35000 Slavonski Brod</izvorni_sadrzaj>
    <derivirana_varijabla naziv="DomainObject.Predmet.ProtustrankaIDrugiAdressOIB_1">MARTIĆ TRANSPORT d.o.o. za transport i trgovinu, OIB 36055648535, Naselje Čaplja IV 5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MARTIĆ TRANSPORT d.o.o. za transport i trgovinu</item>
    </izvorni_sadrzaj>
    <derivirana_varijabla naziv="DomainObject.Predmet.SudioniciListNaziv_1">
      <item>Financijska agencija</item>
      <item>MARTIĆ TRANSPORT d.o.o. za transport i trgovinu</item>
    </derivirana_varijabla>
  </DomainObject.Predmet.SudioniciListNaziv>
  <DomainObject.Predmet.SudioniciListAdressOIB>
    <izvorni_sadrzaj>
      <item>Financijska agencija, OIB 85821130368, Ulica grada Vukovara 70,10000 Zagreb</item>
      <item>MARTIĆ TRANSPORT d.o.o. za transport i trgovinu, OIB 36055648535, Naselje Čaplja IV 5 ,35000 Slavonski Brod</item>
    </izvorni_sadrzaj>
    <derivirana_varijabla naziv="DomainObject.Predmet.SudioniciListAdressOIB_1">
      <item>Financijska agencija, OIB 85821130368, Ulica grada Vukovara 70,10000 Zagreb</item>
      <item>MARTIĆ TRANSPORT d.o.o. za transport i trgovinu, OIB 36055648535, Naselje Čaplja IV 5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36055648535</item>
    </izvorni_sadrzaj>
    <derivirana_varijabla naziv="DomainObject.Predmet.SudioniciListNazivOIB_1">
      <item>, OIB 85821130368</item>
      <item>, OIB 36055648535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5AE56-90AE-4A5A-8631-62A6D4580B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353</properties:Words>
  <properties:Characters>1855</properties:Characters>
  <properties:Lines>47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2017-05-08T11:31:00Z</dcterms:created>
  <dc:creator>marija jankovic</dc:creator>
  <cp:lastModifiedBy>wsadmin</cp:lastModifiedBy>
  <cp:lastPrinted>2017-07-06T12:21:00Z</cp:lastPrinted>
  <dcterms:modified xmlns:xsi="http://www.w3.org/2001/XMLSchema-instance" xsi:type="dcterms:W3CDTF">2017-07-21T06:19:00Z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