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c3a2" w14:paraId="794c3a2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5D7E5A">
        <w:rPr>
          <w:b/>
        </w:rPr>
        <w:t>941</w:t>
      </w:r>
      <w:r w:rsidR="006A27CB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C971C9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C971C9">
        <w:t>TELEFONIJA d.o.o., Marina, Put  Vice Cvitanovića 19, OIB: 46583096532</w:t>
      </w:r>
      <w:r w:rsidR="004103BD">
        <w:t xml:space="preserve">, </w:t>
      </w:r>
      <w:r w:rsidR="007F41AD">
        <w:t xml:space="preserve">dana </w:t>
      </w:r>
      <w:r w:rsidR="00C971C9">
        <w:t>15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C971C9">
        <w:t>TELEFONIJA d.o.o., Marina, Put  Vice Cvitanovića 19, OIB: 46583096532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C971C9">
        <w:t>15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C971C9">
        <w:t>10</w:t>
      </w:r>
      <w:r w:rsidR="0054114D">
        <w:t>,3</w:t>
      </w:r>
      <w:r w:rsidR="004103BD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C971C9">
        <w:t xml:space="preserve">Za stečajnog upravitelja imenuje se </w:t>
      </w:r>
      <w:r w:rsidR="000A4434" w:rsidRPr="00C971C9">
        <w:t>Daniela Kovač iz Kaštel Sućurca, Cesta dr. Franje Tuđmana 238A, OIB: 73917202839.</w:t>
      </w:r>
    </w:p>
    <w:p w:rsidRDefault="000A4434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C971C9">
        <w:t>TELEFONIJA d.o.o., Marina, Put  Vice Cvitanovića 19, OIB: 46583096532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</w:t>
      </w:r>
      <w:r w:rsidR="006A27CB">
        <w:t>7</w:t>
      </w:r>
      <w:r w:rsidR="003E7BC1" w:rsidRPr="0097630A">
        <w:t>.</w:t>
      </w:r>
      <w:r w:rsidR="006108BC" w:rsidRPr="0097630A">
        <w:t xml:space="preserve"> </w:t>
      </w:r>
      <w:r w:rsidR="006A27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6A27CB">
        <w:t>1359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imovi</w:t>
      </w:r>
      <w:r w:rsidR="00CE76F6">
        <w:t xml:space="preserve">ne koja bi </w:t>
      </w:r>
      <w:r w:rsidR="006A27CB">
        <w:t>bila dostatna za namirenje troškova postupka</w:t>
      </w:r>
      <w:r w:rsidR="005D7E5A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D7E5A">
        <w:t>19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D7E5A">
        <w:t>19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C971C9">
        <w:rPr>
          <w:b/>
        </w:rPr>
        <w:t>15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5D7E5A" w:rsidR="00BD77F4" w:rsidRPr="00A46F32">
      <w:pPr>
        <w:tabs>
          <w:tab w:pos="6405" w:val="left"/>
        </w:tabs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  <w:r w:rsidR="005D7E5A">
        <w:rPr>
          <w:sz w:val="22"/>
          <w:szCs w:val="22"/>
        </w:rPr>
        <w:tab/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A9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D7E5A">
          <w:t>941</w:t>
        </w:r>
        <w:r w:rsidR="0058286E">
          <w:t>/</w:t>
        </w:r>
        <w:r w:rsidR="00F31D1A">
          <w:t>1</w:t>
        </w:r>
        <w:r w:rsidR="006A27C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114D"/>
    <w:rsid w:val="00554503"/>
    <w:rsid w:val="0055714E"/>
    <w:rsid w:val="00566FAC"/>
    <w:rsid w:val="00574353"/>
    <w:rsid w:val="0058286E"/>
    <w:rsid w:val="00593887"/>
    <w:rsid w:val="005B5DD0"/>
    <w:rsid w:val="005C654F"/>
    <w:rsid w:val="005D7E5A"/>
    <w:rsid w:val="005F5ADA"/>
    <w:rsid w:val="006108BC"/>
    <w:rsid w:val="006142CF"/>
    <w:rsid w:val="0064348B"/>
    <w:rsid w:val="00646E20"/>
    <w:rsid w:val="00652275"/>
    <w:rsid w:val="006853B0"/>
    <w:rsid w:val="00693F0C"/>
    <w:rsid w:val="006A27CB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971C9"/>
    <w:rsid w:val="00CB4A63"/>
    <w:rsid w:val="00CD301A"/>
    <w:rsid w:val="00CE76F6"/>
    <w:rsid w:val="00CF4E95"/>
    <w:rsid w:val="00D13A99"/>
    <w:rsid w:val="00D15721"/>
    <w:rsid w:val="00D3246E"/>
    <w:rsid w:val="00D331D9"/>
    <w:rsid w:val="00D45924"/>
    <w:rsid w:val="00D63EFE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A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A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A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A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A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A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A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A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TELEFONIJA d.o.o. za telekomunkacijske usluge</izvorni_sadrzaj>
    <derivirana_varijabla naziv="DomainObject.Predmet.ProtustrankaFormated_1">  TELEFONIJA d.o.o. za telekomunkacijske usluge</derivirana_varijabla>
  </DomainObject.Predmet.ProtustrankaFormated>
  <DomainObject.Predmet.ProtustrankaFormatedOIB>
    <izvorni_sadrzaj>  TELEFONIJA d.o.o. za telekomunkacijske usluge, OIB 46583096532</izvorni_sadrzaj>
    <derivirana_varijabla naziv="DomainObject.Predmet.ProtustrankaFormatedOIB_1">  TELEFONIJA d.o.o. za telekomunkacijske usluge, OIB 46583096532</derivirana_varijabla>
  </DomainObject.Predmet.ProtustrankaFormatedOIB>
  <DomainObject.Predmet.ProtustrankaFormatedWithAdress>
    <izvorni_sadrzaj> TELEFONIJA d.o.o. za telekomunkacijske usluge, Put Vice Cvitanovića 19, 21222 Marina</izvorni_sadrzaj>
    <derivirana_varijabla naziv="DomainObject.Predmet.ProtustrankaFormatedWithAdress_1"> TELEFONIJA d.o.o. za telekomunkacijske usluge, Put Vice Cvitanovića 19, 21222 Marina</derivirana_varijabla>
  </DomainObject.Predmet.ProtustrankaFormatedWithAdress>
  <DomainObject.Predmet.ProtustrankaFormatedWithAdressOIB>
    <izvorni_sadrzaj> TELEFONIJA d.o.o. za telekomunkacijske usluge, OIB 46583096532, Put Vice Cvitanovića 19, 21222 Marina</izvorni_sadrzaj>
    <derivirana_varijabla naziv="DomainObject.Predmet.ProtustrankaFormatedWithAdressOIB_1"> TELEFONIJA d.o.o. za telekomunkacijske usluge, OIB 46583096532, Put Vice Cvitanovića 19, 21222 Marina</derivirana_varijabla>
  </DomainObject.Predmet.ProtustrankaFormatedWithAdressOIB>
  <DomainObject.Predmet.ProtustrankaWithAdress>
    <izvorni_sadrzaj>TELEFONIJA d.o.o. za telekomunkacijske usluge Put Vice Cvitanovića 19, 21222 Marina</izvorni_sadrzaj>
    <derivirana_varijabla naziv="DomainObject.Predmet.ProtustrankaWithAdress_1">TELEFONIJA d.o.o. za telekomunkacijske usluge Put Vice Cvitanovića 19, 21222 Marina</derivirana_varijabla>
  </DomainObject.Predmet.ProtustrankaWithAdress>
  <DomainObject.Predmet.ProtustrankaWithAdressOIB>
    <izvorni_sadrzaj>TELEFONIJA d.o.o. za telekomunkacijske usluge, OIB 46583096532, Put Vice Cvitanovića 19, 21222 Marina</izvorni_sadrzaj>
    <derivirana_varijabla naziv="DomainObject.Predmet.ProtustrankaWithAdressOIB_1">TELEFONIJA d.o.o. za telekomunkacijske usluge, OIB 46583096532, Put Vice Cvitanovića 19, 21222 Marina</derivirana_varijabla>
  </DomainObject.Predmet.ProtustrankaWithAdressOIB>
  <DomainObject.Predmet.ProtustrankaNazivFormated>
    <izvorni_sadrzaj>TELEFONIJA d.o.o. za telekomunkacijske usluge</izvorni_sadrzaj>
    <derivirana_varijabla naziv="DomainObject.Predmet.ProtustrankaNazivFormated_1">TELEFONIJA d.o.o. za telekomunkacijske usluge</derivirana_varijabla>
  </DomainObject.Predmet.ProtustrankaNazivFormated>
  <DomainObject.Predmet.ProtustrankaNazivFormatedOIB>
    <izvorni_sadrzaj>TELEFONIJA d.o.o. za telekomunkacijske usluge, OIB 46583096532</izvorni_sadrzaj>
    <derivirana_varijabla naziv="DomainObject.Predmet.ProtustrankaNazivFormatedOIB_1">TELEFONIJA d.o.o. za telekomunkacijske usluge, OIB 46583096532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2074.13</izvorni_sadrzaj>
    <derivirana_varijabla naziv="DomainObject.Predmet.TrenutnaVrijednost_1">2074.13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TELEFONIJA d.o.o. za telekomunkacijske usluge</item>
    </izvorni_sadrzaj>
    <derivirana_varijabla naziv="DomainObject.Predmet.ProtuStrankaListFormated_1">
      <item>TELEFONIJA d.o.o. za telekomunkacijske usluge</item>
    </derivirana_varijabla>
  </DomainObject.Predmet.ProtuStrankaListFormated>
  <DomainObject.Predmet.ProtuStrankaListFormatedOIB>
    <izvorni_sadrzaj>
      <item>TELEFONIJA d.o.o. za telekomunkacijske usluge, OIB 46583096532</item>
    </izvorni_sadrzaj>
    <derivirana_varijabla naziv="DomainObject.Predmet.ProtuStrankaListFormatedOIB_1">
      <item>TELEFONIJA d.o.o. za telekomunkacijske usluge, OIB 46583096532</item>
    </derivirana_varijabla>
  </DomainObject.Predmet.ProtuStrankaListFormatedOIB>
  <DomainObject.Predmet.ProtuStrankaListFormatedWithAdress>
    <izvorni_sadrzaj>
      <item>TELEFONIJA d.o.o. za telekomunkacijske usluge, Put Vice Cvitanovića 19, 21222 Marina</item>
    </izvorni_sadrzaj>
    <derivirana_varijabla naziv="DomainObject.Predmet.ProtuStrankaListFormatedWithAdress_1">
      <item>TELEFONIJA d.o.o. za telekomunkacijske usluge, Put Vice Cvitanovića 19, 21222 Marina</item>
    </derivirana_varijabla>
  </DomainObject.Predmet.ProtuStrankaListFormatedWithAdress>
  <DomainObject.Predmet.ProtuStrankaListFormatedWithAdressOIB>
    <izvorni_sadrzaj>
      <item>TELEFONIJA d.o.o. za telekomunkacijske usluge, OIB 46583096532, Put Vice Cvitanovića 19, 21222 Marina</item>
    </izvorni_sadrzaj>
    <derivirana_varijabla naziv="DomainObject.Predmet.ProtuStrankaListFormatedWithAdressOIB_1">
      <item>TELEFONIJA d.o.o. za telekomunkacijske usluge, OIB 46583096532, Put Vice Cvitanovića 19, 21222 Marina</item>
    </derivirana_varijabla>
  </DomainObject.Predmet.ProtuStrankaListFormatedWithAdressOIB>
  <DomainObject.Predmet.ProtuStrankaListNazivFormated>
    <izvorni_sadrzaj>
      <item>TELEFONIJA d.o.o. za telekomunkacijske usluge</item>
    </izvorni_sadrzaj>
    <derivirana_varijabla naziv="DomainObject.Predmet.ProtuStrankaListNazivFormated_1">
      <item>TELEFONIJA d.o.o. za telekomunkacijske usluge</item>
    </derivirana_varijabla>
  </DomainObject.Predmet.ProtuStrankaListNazivFormated>
  <DomainObject.Predmet.ProtuStrankaListNazivFormatedOIB>
    <izvorni_sadrzaj>
      <item>TELEFONIJA d.o.o. za telekomunkacijske usluge, OIB 46583096532</item>
    </izvorni_sadrzaj>
    <derivirana_varijabla naziv="DomainObject.Predmet.ProtuStrankaListNazivFormatedOIB_1">
      <item>TELEFONIJA d.o.o. za telekomunkacijske usluge, OIB 46583096532</item>
    </derivirana_varijabla>
  </DomainObject.Predmet.ProtuStrankaListNazivFormatedOIB>
  <DomainObject.Predmet.OstaliListFormated>
    <izvorni_sadrzaj>
      <item>Michael Janzik</item>
    </izvorni_sadrzaj>
    <derivirana_varijabla naziv="DomainObject.Predmet.OstaliListFormated_1">
      <item>Michael Janzik</item>
    </derivirana_varijabla>
  </DomainObject.Predmet.OstaliListFormated>
  <DomainObject.Predmet.OstaliListFormatedOIB>
    <izvorni_sadrzaj>
      <item>Michael Janzik, OIB 78315150218</item>
    </izvorni_sadrzaj>
    <derivirana_varijabla naziv="DomainObject.Predmet.OstaliListFormatedOIB_1">
      <item>Michael Janzik, OIB 78315150218</item>
    </derivirana_varijabla>
  </DomainObject.Predmet.OstaliListFormatedOIB>
  <DomainObject.Predmet.OstaliListFormatedWithAdress>
    <izvorni_sadrzaj>
      <item>Michael Janzik, Kampstr 010, Hoym</item>
    </izvorni_sadrzaj>
    <derivirana_varijabla naziv="DomainObject.Predmet.OstaliListFormatedWithAdress_1">
      <item>Michael Janzik, Kampstr 010, Hoym</item>
    </derivirana_varijabla>
  </DomainObject.Predmet.OstaliListFormatedWithAdress>
  <DomainObject.Predmet.OstaliListFormatedWithAdressOIB>
    <izvorni_sadrzaj>
      <item>Michael Janzik, OIB 78315150218, Kampstr 010, Hoym</item>
    </izvorni_sadrzaj>
    <derivirana_varijabla naziv="DomainObject.Predmet.OstaliListFormatedWithAdressOIB_1">
      <item>Michael Janzik, OIB 78315150218, Kampstr 010, Hoym</item>
    </derivirana_varijabla>
  </DomainObject.Predmet.OstaliListFormatedWithAdressOIB>
  <DomainObject.Predmet.OstaliListNazivFormated>
    <izvorni_sadrzaj>
      <item>Michael Janzik</item>
    </izvorni_sadrzaj>
    <derivirana_varijabla naziv="DomainObject.Predmet.OstaliListNazivFormated_1">
      <item>Michael Janzik</item>
    </derivirana_varijabla>
  </DomainObject.Predmet.OstaliListNazivFormated>
  <DomainObject.Predmet.OstaliListNazivFormatedOIB>
    <izvorni_sadrzaj>
      <item>Michael Janzik, OIB 78315150218</item>
    </izvorni_sadrzaj>
    <derivirana_varijabla naziv="DomainObject.Predmet.OstaliListNazivFormatedOIB_1">
      <item>Michael Janzik, OIB 78315150218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TELEFONIJA d.o.o. za telekomunkacijske usluge</izvorni_sadrzaj>
    <derivirana_varijabla naziv="DomainObject.Predmet.ProtustrankaIDrugi_1">TELEFONIJA d.o.o. za telekomunkacijske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TELEFONIJA d.o.o. za telekomunkacijske usluge, OIB 46583096532, Put Vice Cvitanovića 19, 21222 Marina</izvorni_sadrzaj>
    <derivirana_varijabla naziv="DomainObject.Predmet.ProtustrankaIDrugiAdressOIB_1">TELEFONIJA d.o.o. za telekomunkacijske usluge, OIB 46583096532, Put Vice Cvitanovića 19,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TELEFONIJA d.o.o. za telekomunkacijske usluge</item>
      <item>FINANCIJSKA AGENCIJA, RC SPLIT</item>
      <item>Michael Janzik</item>
    </izvorni_sadrzaj>
    <derivirana_varijabla naziv="DomainObject.Predmet.SudioniciListNaziv_1">
      <item>TELEFONIJA d.o.o. za telekomunkacijske usluge</item>
      <item>FINANCIJSKA AGENCIJA, RC SPLIT</item>
      <item>Michael Janzik</item>
    </derivirana_varijabla>
  </DomainObject.Predmet.SudioniciListNaziv>
  <DomainObject.Predmet.SudioniciListAdressOIB>
    <izvorni_sadrzaj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izvorni_sadrzaj>
    <derivirana_varijabla naziv="DomainObject.Predmet.SudioniciListAdressOIB_1"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46583096532</item>
      <item>, OIB 85821130368</item>
      <item>, OIB 78315150218</item>
    </izvorni_sadrzaj>
    <derivirana_varijabla naziv="DomainObject.Predmet.SudioniciListNazivOIB_1">
      <item>, OIB 46583096532</item>
      <item>, OIB 85821130368</item>
      <item>, OIB 78315150218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3403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2018-02-15T09:18:00Z</dcterms:created>
  <dc:creator>stanka grcic</dc:creator>
  <cp:lastModifiedBy>Ivana Mendeš</cp:lastModifiedBy>
  <cp:lastPrinted>2018-02-15T09:51:00Z</cp:lastPrinted>
  <dcterms:modified xmlns:xsi="http://www.w3.org/2001/XMLSchema-instance" xsi:type="dcterms:W3CDTF">2018-02-15T09:52:00Z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