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e8a3" w14:paraId="e1fe8a3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E03F8">
        <w:rPr>
          <w:sz w:val="24"/>
          <w:szCs w:val="24"/>
        </w:rPr>
        <w:t>3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606FC" w:rsidRPr="0068248A">
        <w:rPr>
          <w:sz w:val="24"/>
          <w:szCs w:val="24"/>
          <w:lang w:eastAsia="en-US"/>
        </w:rPr>
        <w:t>SIRANA VELEBITSKA DEGENIJA d.o.o. za proizv</w:t>
      </w:r>
      <w:r w:rsidR="001606FC">
        <w:rPr>
          <w:sz w:val="24"/>
          <w:szCs w:val="24"/>
          <w:lang w:eastAsia="en-US"/>
        </w:rPr>
        <w:t>o</w:t>
      </w:r>
      <w:r w:rsidR="001606FC" w:rsidRPr="0068248A">
        <w:rPr>
          <w:sz w:val="24"/>
          <w:szCs w:val="24"/>
          <w:lang w:eastAsia="en-US"/>
        </w:rPr>
        <w:t>dnju i trgovinu Švica, Švica bb, ( MBS 040283046 – OIB 67909881939 )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7F4B73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7F4B73">
        <w:rPr>
          <w:color w:val="000000"/>
          <w:sz w:val="24"/>
          <w:szCs w:val="24"/>
        </w:rPr>
        <w:t xml:space="preserve"> </w:t>
      </w:r>
      <w:r w:rsidR="001606FC">
        <w:rPr>
          <w:color w:val="000000"/>
          <w:sz w:val="24"/>
          <w:szCs w:val="24"/>
        </w:rPr>
        <w:t>391.254,62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F4B73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C41345">
        <w:rPr>
          <w:color w:val="000000"/>
          <w:sz w:val="24"/>
          <w:szCs w:val="24"/>
        </w:rPr>
        <w:t>2</w:t>
      </w:r>
      <w:r w:rsidR="001606FC">
        <w:rPr>
          <w:color w:val="000000"/>
          <w:sz w:val="24"/>
          <w:szCs w:val="24"/>
        </w:rPr>
        <w:t>34</w:t>
      </w:r>
      <w:r w:rsidR="003856C3">
        <w:rPr>
          <w:color w:val="000000"/>
          <w:sz w:val="24"/>
          <w:szCs w:val="24"/>
        </w:rPr>
        <w:t>/1</w:t>
      </w:r>
      <w:r w:rsidR="007F4B73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C41345">
        <w:rPr>
          <w:color w:val="000000"/>
          <w:sz w:val="24"/>
          <w:szCs w:val="24"/>
        </w:rPr>
        <w:t>23</w:t>
      </w:r>
      <w:r w:rsidR="001606FC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B50" w:rsidP="00FF2B80" w:rsidR="000C0B50">
      <w:pPr>
        <w:spacing w:lineRule="auto" w:line="240" w:after="0"/>
      </w:pPr>
      <w:r>
        <w:separator/>
      </w:r>
    </w:p>
  </w:endnote>
  <w:endnote w:id="0" w:type="continuationSeparator">
    <w:p w:rsidRDefault="000C0B50" w:rsidP="00FF2B80" w:rsidR="000C0B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B50" w:rsidP="00FF2B80" w:rsidR="000C0B50">
      <w:pPr>
        <w:spacing w:lineRule="auto" w:line="240" w:after="0"/>
      </w:pPr>
      <w:r>
        <w:separator/>
      </w:r>
    </w:p>
  </w:footnote>
  <w:footnote w:id="0" w:type="continuationSeparator">
    <w:p w:rsidRDefault="000C0B50" w:rsidP="00FF2B80" w:rsidR="000C0B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C41345">
      <w:rPr>
        <w:sz w:val="24"/>
        <w:szCs w:val="24"/>
      </w:rPr>
      <w:t>2</w:t>
    </w:r>
    <w:r w:rsidR="00FC7902">
      <w:rPr>
        <w:sz w:val="24"/>
        <w:szCs w:val="24"/>
      </w:rPr>
      <w:t>3</w:t>
    </w:r>
    <w:r w:rsidR="001606FC">
      <w:rPr>
        <w:sz w:val="24"/>
        <w:szCs w:val="24"/>
      </w:rPr>
      <w:t>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0C0B5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0B50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06F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F248D"/>
    <w:rsid w:val="003F6ECD"/>
    <w:rsid w:val="00402C80"/>
    <w:rsid w:val="0042079B"/>
    <w:rsid w:val="004315D2"/>
    <w:rsid w:val="00435005"/>
    <w:rsid w:val="00437BFD"/>
    <w:rsid w:val="0044674F"/>
    <w:rsid w:val="004676CF"/>
    <w:rsid w:val="00474213"/>
    <w:rsid w:val="00480E30"/>
    <w:rsid w:val="00490DC7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7F4B73"/>
    <w:rsid w:val="00812D4A"/>
    <w:rsid w:val="00813706"/>
    <w:rsid w:val="008267C0"/>
    <w:rsid w:val="00832A3B"/>
    <w:rsid w:val="00834388"/>
    <w:rsid w:val="00835AE9"/>
    <w:rsid w:val="00837EF5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940"/>
    <w:rsid w:val="008C0B29"/>
    <w:rsid w:val="008C0BA0"/>
    <w:rsid w:val="008C1991"/>
    <w:rsid w:val="008D10FD"/>
    <w:rsid w:val="008E1315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41345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B5B24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515D"/>
    <w:rsid w:val="00E32DEB"/>
    <w:rsid w:val="00E33B14"/>
    <w:rsid w:val="00E455C0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96C8A"/>
    <w:rsid w:val="00FA262C"/>
    <w:rsid w:val="00FC1990"/>
    <w:rsid w:val="00FC4824"/>
    <w:rsid w:val="00FC7902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E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7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E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7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SIRANA VELEBITSKA DEGENIJA d.o.o.</izvorni_sadrzaj>
    <derivirana_varijabla naziv="DomainObject.Predmet.ProtustrankaFormated_1">  SIRANA VELEBITSKA DEGENIJA d.o.o.</derivirana_varijabla>
  </DomainObject.Predmet.ProtustrankaFormated>
  <DomainObject.Predmet.ProtustrankaFormatedOIB>
    <izvorni_sadrzaj>  SIRANA VELEBITSKA DEGENIJA d.o.o., OIB 67909881939</izvorni_sadrzaj>
    <derivirana_varijabla naziv="DomainObject.Predmet.ProtustrankaFormatedOIB_1">  SIRANA VELEBITSKA DEGENIJA d.o.o., OIB 67909881939</derivirana_varijabla>
  </DomainObject.Predmet.ProtustrankaFormatedOIB>
  <DomainObject.Predmet.ProtustrankaFormatedWithAdress>
    <izvorni_sadrzaj> SIRANA VELEBITSKA DEGENIJA d.o.o., Švica bb, 53225 Švica</izvorni_sadrzaj>
    <derivirana_varijabla naziv="DomainObject.Predmet.ProtustrankaFormatedWithAdress_1"> SIRANA VELEBITSKA DEGENIJA d.o.o., Švica bb, 53225 Švica</derivirana_varijabla>
  </DomainObject.Predmet.ProtustrankaFormatedWithAdress>
  <DomainObject.Predmet.ProtustrankaFormatedWithAdressOIB>
    <izvorni_sadrzaj> SIRANA VELEBITSKA DEGENIJA d.o.o., OIB 67909881939, Švica bb, 53225 Švica</izvorni_sadrzaj>
    <derivirana_varijabla naziv="DomainObject.Predmet.ProtustrankaFormatedWithAdressOIB_1"> SIRANA VELEBITSKA DEGENIJA d.o.o., OIB 67909881939, Švica bb, 53225 Švica</derivirana_varijabla>
  </DomainObject.Predmet.ProtustrankaFormatedWithAdressOIB>
  <DomainObject.Predmet.ProtustrankaWithAdress>
    <izvorni_sadrzaj>SIRANA VELEBITSKA DEGENIJA d.o.o. Švica bb, 53225 Švica</izvorni_sadrzaj>
    <derivirana_varijabla naziv="DomainObject.Predmet.ProtustrankaWithAdress_1">SIRANA VELEBITSKA DEGENIJA d.o.o. Švica bb, 53225 Švica</derivirana_varijabla>
  </DomainObject.Predmet.ProtustrankaWithAdress>
  <DomainObject.Predmet.ProtustrankaWithAdressOIB>
    <izvorni_sadrzaj>SIRANA VELEBITSKA DEGENIJA d.o.o., OIB 67909881939, Švica bb, 53225 Švica</izvorni_sadrzaj>
    <derivirana_varijabla naziv="DomainObject.Predmet.ProtustrankaWithAdressOIB_1">SIRANA VELEBITSKA DEGENIJA d.o.o., OIB 67909881939, Švica bb, 53225 Švica</derivirana_varijabla>
  </DomainObject.Predmet.ProtustrankaWithAdressOIB>
  <DomainObject.Predmet.ProtustrankaNazivFormated>
    <izvorni_sadrzaj>SIRANA VELEBITSKA DEGENIJA d.o.o.</izvorni_sadrzaj>
    <derivirana_varijabla naziv="DomainObject.Predmet.ProtustrankaNazivFormated_1">SIRANA VELEBITSKA DEGENIJA d.o.o.</derivirana_varijabla>
  </DomainObject.Predmet.ProtustrankaNazivFormated>
  <DomainObject.Predmet.ProtustrankaNazivFormatedOIB>
    <izvorni_sadrzaj>SIRANA VELEBITSKA DEGENIJA d.o.o., OIB 67909881939</izvorni_sadrzaj>
    <derivirana_varijabla naziv="DomainObject.Predmet.ProtustrankaNazivFormatedOIB_1">SIRANA VELEBITSKA DEGENIJA d.o.o., OIB 67909881939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SIRANA VELEBITSKA DEGENIJA d.o.o.</item>
    </izvorni_sadrzaj>
    <derivirana_varijabla naziv="DomainObject.Predmet.ProtuStrankaListFormated_1">
      <item>SIRANA VELEBITSKA DEGENIJA d.o.o.</item>
    </derivirana_varijabla>
  </DomainObject.Predmet.ProtuStrankaListFormated>
  <DomainObject.Predmet.ProtuStrankaListFormatedOIB>
    <izvorni_sadrzaj>
      <item>SIRANA VELEBITSKA DEGENIJA d.o.o., OIB 67909881939</item>
    </izvorni_sadrzaj>
    <derivirana_varijabla naziv="DomainObject.Predmet.ProtuStrankaListFormatedOIB_1">
      <item>SIRANA VELEBITSKA DEGENIJA d.o.o., OIB 67909881939</item>
    </derivirana_varijabla>
  </DomainObject.Predmet.ProtuStrankaListFormatedOIB>
  <DomainObject.Predmet.ProtuStrankaListFormatedWithAdress>
    <izvorni_sadrzaj>
      <item>SIRANA VELEBITSKA DEGENIJA d.o.o., Švica bb, 53225 Švica</item>
    </izvorni_sadrzaj>
    <derivirana_varijabla naziv="DomainObject.Predmet.ProtuStrankaListFormatedWithAdress_1">
      <item>SIRANA VELEBITSKA DEGENIJA d.o.o., Švica bb, 53225 Švica</item>
    </derivirana_varijabla>
  </DomainObject.Predmet.ProtuStrankaListFormatedWithAdress>
  <DomainObject.Predmet.ProtuStrankaListFormatedWithAdressOIB>
    <izvorni_sadrzaj>
      <item>SIRANA VELEBITSKA DEGENIJA d.o.o., OIB 67909881939, Švica bb, 53225 Švica</item>
    </izvorni_sadrzaj>
    <derivirana_varijabla naziv="DomainObject.Predmet.ProtuStrankaListFormatedWithAdressOIB_1">
      <item>SIRANA VELEBITSKA DEGENIJA d.o.o., OIB 67909881939, Švica bb, 53225 Švica</item>
    </derivirana_varijabla>
  </DomainObject.Predmet.ProtuStrankaListFormatedWithAdressOIB>
  <DomainObject.Predmet.ProtuStrankaListNazivFormated>
    <izvorni_sadrzaj>
      <item>SIRANA VELEBITSKA DEGENIJA d.o.o.</item>
    </izvorni_sadrzaj>
    <derivirana_varijabla naziv="DomainObject.Predmet.ProtuStrankaListNazivFormated_1">
      <item>SIRANA VELEBITSKA DEGENIJA d.o.o.</item>
    </derivirana_varijabla>
  </DomainObject.Predmet.ProtuStrankaListNazivFormated>
  <DomainObject.Predmet.ProtuStrankaListNazivFormatedOIB>
    <izvorni_sadrzaj>
      <item>SIRANA VELEBITSKA DEGENIJA d.o.o., OIB 67909881939</item>
    </izvorni_sadrzaj>
    <derivirana_varijabla naziv="DomainObject.Predmet.ProtuStrankaListNazivFormatedOIB_1">
      <item>SIRANA VELEBITSKA DEGENIJA d.o.o., OIB 67909881939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SIRANA VELEBITSKA DEGENIJA d.o.o.</izvorni_sadrzaj>
    <derivirana_varijabla naziv="DomainObject.Predmet.ProtustrankaIDrugi_1">SIRANA VELEBITSKA DEGENIJA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SIRANA VELEBITSKA DEGENIJA d.o.o., OIB 67909881939, Švica bb, 53225 Švica</izvorni_sadrzaj>
    <derivirana_varijabla naziv="DomainObject.Predmet.ProtustrankaIDrugiAdressOIB_1">SIRANA VELEBITSKA DEGENIJA d.o.o., OIB 67909881939, Švica bb, 53225 Švica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SIRANA VELEBITSKA DEGENIJA d.o.o.</item>
    </izvorni_sadrzaj>
    <derivirana_varijabla naziv="DomainObject.Predmet.SudioniciListNaziv_1">
      <item>FINA  Rijeka</item>
      <item>SIRANA VELEBITSKA DEGENIJA d.o.o.</item>
    </derivirana_varijabla>
  </DomainObject.Predmet.SudioniciListNaziv>
  <DomainObject.Predmet.SudioniciListAdressOIB>
    <izvorni_sadrzaj>
      <item>FINA  Rijeka, OIB 85821130368, Frana Kurelca 8,51000 Rijeka</item>
      <item>SIRANA VELEBITSKA DEGENIJA d.o.o., OIB 67909881939, Švica bb,53225 Švica</item>
    </izvorni_sadrzaj>
    <derivirana_varijabla naziv="DomainObject.Predmet.SudioniciListAdressOIB_1">
      <item>FINA  Rijeka, OIB 85821130368, Frana Kurelca 8,51000 Rijeka</item>
      <item>SIRANA VELEBITSKA DEGENIJA d.o.o., OIB 67909881939, Švica bb,53225 Švica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67909881939</item>
    </izvorni_sadrzaj>
    <derivirana_varijabla naziv="DomainObject.Predmet.SudioniciListNazivOIB_1">
      <item>, OIB 85821130368</item>
      <item>, OIB 67909881939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AB898-B2CD-478E-9247-9CC8DE5C3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2016-02-03T13:12:00Z</dcterms:created>
  <dc:creator>Vera Jelenović</dc:creator>
  <cp:lastModifiedBy>Sonja Krapić</cp:lastModifiedBy>
  <dcterms:modified xmlns:xsi="http://www.w3.org/2001/XMLSchema-instance" xsi:type="dcterms:W3CDTF">2016-02-03T13:14:00Z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