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aeca" w14:paraId="64eaeca" w:rsidRDefault="00F4680D" w:rsidP="00F4680D" w:rsidR="00F468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80D" w:rsidP="00F4680D" w:rsidR="00F4680D" w:rsidRPr="000E6185"/>
    <w:p w:rsidRDefault="00F4680D" w:rsidP="00F4680D" w:rsidR="00F4680D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 </w:t>
      </w:r>
      <w:r w:rsidR="00C06D0F">
        <w:rPr>
          <w:bCs/>
        </w:rPr>
        <w:t xml:space="preserve">     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C06D0F">
        <w:rPr>
          <w:bCs/>
        </w:rPr>
        <w:t>2692</w:t>
      </w:r>
      <w:r w:rsidRPr="00B562FE">
        <w:rPr>
          <w:bCs/>
        </w:rPr>
        <w:t>/201</w:t>
      </w:r>
      <w:r w:rsidR="00C06D0F">
        <w:rPr>
          <w:bCs/>
        </w:rPr>
        <w:t>5</w:t>
      </w:r>
    </w:p>
    <w:p w:rsidRDefault="00F4680D" w:rsidP="00F4680D" w:rsidR="00F4680D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C06D0F" w:rsidP="00F4680D" w:rsidR="00F4680D" w:rsidRPr="00B562FE">
      <w:pPr>
        <w:rPr>
          <w:bCs/>
        </w:rPr>
      </w:pPr>
      <w:r>
        <w:rPr>
          <w:bCs/>
        </w:rPr>
        <w:t>Split, Sukoišanska 6</w:t>
      </w:r>
    </w:p>
    <w:p w:rsidRDefault="00F4680D" w:rsidP="00F4680D" w:rsidR="00F4680D">
      <w:r>
        <w:t xml:space="preserve">                                                      </w:t>
      </w:r>
    </w:p>
    <w:p w:rsidRDefault="000221CB" w:rsidP="00F4680D" w:rsidR="000221CB"/>
    <w:p w:rsidRDefault="00F4680D" w:rsidP="00F4680D" w:rsidR="00F4680D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F4680D" w:rsidP="00F4680D" w:rsidR="00F4680D">
      <w:pPr>
        <w:rPr>
          <w:b/>
        </w:rPr>
      </w:pPr>
    </w:p>
    <w:p w:rsidRDefault="00F4680D" w:rsidP="00F4680D" w:rsidR="00F4680D" w:rsidRPr="00B562FE">
      <w:pPr>
        <w:jc w:val="center"/>
      </w:pPr>
      <w:r w:rsidRPr="00B562FE">
        <w:t>R J E Š E N J E</w:t>
      </w:r>
    </w:p>
    <w:p w:rsidRDefault="00F4680D" w:rsidP="00F4680D" w:rsidR="00F4680D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Mažuranićevo šetalište 24</w:t>
      </w:r>
      <w:r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C06D0F">
        <w:t>AFIARTIS d.o.o., OIB: 67022197679, Split, Mažuranićevo šetalište 28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C540E6">
        <w:rPr>
          <w:rFonts w:eastAsiaTheme="minorHAnsi"/>
          <w:lang w:eastAsia="en-US"/>
        </w:rPr>
        <w:t xml:space="preserve">9. siječnja </w:t>
      </w:r>
      <w:r w:rsidR="00C06D0F">
        <w:rPr>
          <w:rFonts w:eastAsiaTheme="minorHAnsi"/>
          <w:lang w:eastAsia="en-US"/>
        </w:rPr>
        <w:t>2018.</w:t>
      </w:r>
      <w:r>
        <w:rPr>
          <w:rFonts w:eastAsiaTheme="minorHAnsi"/>
          <w:lang w:eastAsia="en-US"/>
        </w:rPr>
        <w:t xml:space="preserve">  </w:t>
      </w:r>
    </w:p>
    <w:p w:rsidRDefault="00F4680D" w:rsidP="00F4680D" w:rsidR="00F4680D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F4680D" w:rsidP="00F4680D" w:rsidR="00F4680D">
      <w:pPr>
        <w:spacing w:before="220"/>
        <w:ind w:left="708"/>
        <w:jc w:val="both"/>
        <w:rPr>
          <w:rFonts w:eastAsiaTheme="minorHAnsi"/>
          <w:lang w:eastAsia="en-US"/>
        </w:rPr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 xml:space="preserve">FINANCIJSKE AGENCIJE, Regionalni centar Split, </w:t>
      </w:r>
      <w:r>
        <w:rPr>
          <w:rFonts w:eastAsiaTheme="minorHAnsi"/>
          <w:lang w:eastAsia="en-US"/>
        </w:rPr>
        <w:t xml:space="preserve">od </w:t>
      </w:r>
      <w:r w:rsidR="00C06D0F">
        <w:rPr>
          <w:rFonts w:eastAsiaTheme="minorHAnsi"/>
          <w:lang w:eastAsia="en-US"/>
        </w:rPr>
        <w:t>10. prosinca 2015</w:t>
      </w:r>
      <w:r>
        <w:rPr>
          <w:rFonts w:eastAsiaTheme="minorHAnsi"/>
          <w:lang w:eastAsia="en-US"/>
        </w:rPr>
        <w:t xml:space="preserve">. </w:t>
      </w:r>
      <w:r>
        <w:t xml:space="preserve">za provedbu skraćenog stečajnog postupka nad </w:t>
      </w:r>
      <w:r w:rsidRPr="009B1727">
        <w:t xml:space="preserve">društvom </w:t>
      </w:r>
      <w:r w:rsidR="00C06D0F">
        <w:t>AFIARTIS d.o.o., OIB: 67022197679, Split, Mažuranićevo šetalište 28</w:t>
      </w:r>
      <w:r>
        <w:t>.</w:t>
      </w:r>
      <w:r>
        <w:rPr>
          <w:rFonts w:eastAsiaTheme="minorHAnsi"/>
          <w:lang w:eastAsia="en-US"/>
        </w:rPr>
        <w:t xml:space="preserve">   </w:t>
      </w:r>
    </w:p>
    <w:p w:rsidRDefault="00F4680D" w:rsidP="00F4680D" w:rsidR="00F4680D">
      <w:pPr>
        <w:ind w:firstLine="12" w:right="-1" w:left="708"/>
        <w:jc w:val="both"/>
      </w:pPr>
    </w:p>
    <w:p w:rsidRDefault="000221CB" w:rsidP="000221CB" w:rsidR="000221CB">
      <w:pPr>
        <w:jc w:val="both"/>
      </w:pPr>
    </w:p>
    <w:p w:rsidRDefault="00F4680D" w:rsidP="00F4680D" w:rsidR="00F4680D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F4680D" w:rsidP="00F4680D" w:rsidR="00F4680D">
      <w:pPr>
        <w:ind w:left="3540"/>
        <w:jc w:val="both"/>
      </w:pPr>
    </w:p>
    <w:p w:rsidRDefault="00F4680D" w:rsidP="00F4680D" w:rsidR="00F4680D">
      <w:pPr>
        <w:jc w:val="both"/>
      </w:pPr>
      <w:r>
        <w:t xml:space="preserve">Financijska agencija, Regionalni centar Split, podnijela je ovom sudu dana </w:t>
      </w:r>
      <w:r w:rsidR="004732B9">
        <w:t>10. prosinca 2015</w:t>
      </w:r>
      <w:r>
        <w:t xml:space="preserve">. zahtjev za provedbu skraćenog stečajnog postupka nad </w:t>
      </w:r>
      <w:r w:rsidR="00263F14">
        <w:t>d</w:t>
      </w:r>
      <w:r w:rsidR="00E67BA7">
        <w:t>užnikom</w:t>
      </w:r>
      <w:r w:rsidR="00263F14">
        <w:t xml:space="preserve"> </w:t>
      </w:r>
      <w:r w:rsidR="004732B9">
        <w:t>AFIARTIS d.o.o., OIB: 67022197679, Split, Mažuranićevo šetalište 28</w:t>
      </w:r>
      <w:r>
        <w:t xml:space="preserve">, navodeći da, prema podacima Hrvatskog zavoda za mirovinsko osiguranje, dužnik nema zaposlenih, a da na dan </w:t>
      </w:r>
      <w:r w:rsidR="004732B9">
        <w:t>1. rujna 2015</w:t>
      </w:r>
      <w:r>
        <w:t xml:space="preserve">. u Očevidniku redoslijeda osnova za plaćanje ima evidentirane neizvršene osnove za plaćanje u neprekinutom razdoblju od </w:t>
      </w:r>
      <w:r w:rsidR="004732B9">
        <w:t>618</w:t>
      </w:r>
      <w:r>
        <w:t xml:space="preserve"> dana, u ukupnom iznosu od </w:t>
      </w:r>
      <w:r w:rsidR="004732B9">
        <w:t>3.471,78</w:t>
      </w:r>
      <w:r>
        <w:t xml:space="preserve"> kn u koji iznos je uračunata kamata i naknada Financijske agencije za provedbu ovrhe na novčanim sredstvima. </w:t>
      </w:r>
    </w:p>
    <w:p w:rsidRDefault="00F4680D" w:rsidP="00F4680D" w:rsidR="00F4680D">
      <w:pPr>
        <w:jc w:val="both"/>
      </w:pPr>
    </w:p>
    <w:p w:rsidRDefault="00F4680D" w:rsidP="00F4680D" w:rsidR="00F4680D">
      <w:pPr>
        <w:jc w:val="both"/>
      </w:pPr>
      <w:r>
        <w:t xml:space="preserve">Povodom podnesenog zahtjeva, a radi utvrđivanja uvjeta za provedbu skraćenog stečajnog postupka, sukladno odredbama članka 11. st. 3. Stečajnog zakona (Narodne novine broj 71/15, dalje SZ) u vezi sa člankom 428. SZ-a, ovaj sud je </w:t>
      </w:r>
      <w:r w:rsidR="004732B9">
        <w:t>5. siječnja 2018</w:t>
      </w:r>
      <w:r w:rsidR="00E67BA7">
        <w:t xml:space="preserve">. </w:t>
      </w:r>
      <w:r>
        <w:t>zatražio od Financijske agencije podatak o tome ima li dužnik u Očevidniku redoslijeda osnova za plaćanje evidentirane neizvršene osnove za plaćanje.</w:t>
      </w:r>
    </w:p>
    <w:p w:rsidRDefault="00F4680D" w:rsidP="00F4680D" w:rsidR="00F4680D">
      <w:pPr>
        <w:jc w:val="both"/>
      </w:pPr>
    </w:p>
    <w:p w:rsidRDefault="00F4680D" w:rsidP="00F4680D" w:rsidR="00CA0A2D">
      <w:pPr>
        <w:jc w:val="both"/>
      </w:pPr>
      <w:r>
        <w:t xml:space="preserve">Postupajući po </w:t>
      </w:r>
      <w:r w:rsidR="00CA0A2D">
        <w:t>zahtjevu</w:t>
      </w:r>
      <w:r>
        <w:t xml:space="preserve"> suda, Financijska agencija je </w:t>
      </w:r>
      <w:r w:rsidR="004732B9">
        <w:t>8. siječnja 2018</w:t>
      </w:r>
      <w:r>
        <w:t xml:space="preserve">. dostavila potvrdu o </w:t>
      </w:r>
      <w:r w:rsidR="00CA0A2D">
        <w:t xml:space="preserve">neizvršenim osnovama za plaćanje </w:t>
      </w:r>
      <w:r>
        <w:t xml:space="preserve">za dužnika </w:t>
      </w:r>
      <w:r w:rsidR="004732B9">
        <w:t>AFIARTIS d.o.o., OIB: 67022197679, Split, Mažuranićevo šetalište 28</w:t>
      </w:r>
      <w:r w:rsidR="00CA0A2D">
        <w:t xml:space="preserve">, </w:t>
      </w:r>
      <w:r>
        <w:t xml:space="preserve">iz koje potvrde </w:t>
      </w:r>
      <w:r w:rsidR="00CA0A2D">
        <w:t>je razvidno</w:t>
      </w:r>
      <w:r>
        <w:t xml:space="preserve"> da dužnik više nema evidentiranih neizvršenih osnova za plaćanje</w:t>
      </w:r>
      <w:r w:rsidRPr="00BD6D37">
        <w:t xml:space="preserve"> </w:t>
      </w:r>
      <w:r>
        <w:t>u nepr</w:t>
      </w:r>
      <w:r w:rsidR="00CA0A2D">
        <w:t>ekinutom razdoblju od 120 dana, odnosno da</w:t>
      </w:r>
      <w:r>
        <w:t xml:space="preserve"> </w:t>
      </w:r>
      <w:r w:rsidR="00CA0A2D">
        <w:t xml:space="preserve">na dan </w:t>
      </w:r>
      <w:r w:rsidR="004732B9">
        <w:t>8. siječnja 2018.</w:t>
      </w:r>
      <w:r w:rsidR="00CA0A2D">
        <w:t xml:space="preserve"> u Očevidniku redoslijeda osnova za plaćanje</w:t>
      </w:r>
      <w:r w:rsidR="001B6AB5">
        <w:t>,</w:t>
      </w:r>
      <w:r w:rsidR="00CA0A2D">
        <w:t xml:space="preserve"> </w:t>
      </w:r>
      <w:r w:rsidR="000221CB">
        <w:t xml:space="preserve">dužnik </w:t>
      </w:r>
      <w:r w:rsidR="00CA0A2D">
        <w:t xml:space="preserve">ima </w:t>
      </w:r>
      <w:r>
        <w:t>evidentiran</w:t>
      </w:r>
      <w:r w:rsidR="00CA0A2D">
        <w:t>e neizvršene osnove za plaćanje u neprekinutom razdoblju od</w:t>
      </w:r>
      <w:r>
        <w:t xml:space="preserve"> 0 dana</w:t>
      </w:r>
      <w:r w:rsidR="00CA0A2D">
        <w:t>.</w:t>
      </w:r>
    </w:p>
    <w:p w:rsidRDefault="00F4680D" w:rsidP="00F4680D" w:rsidR="00F4680D">
      <w:pPr>
        <w:jc w:val="both"/>
      </w:pPr>
      <w:r>
        <w:t xml:space="preserve"> </w:t>
      </w:r>
    </w:p>
    <w:p w:rsidRDefault="00F4680D" w:rsidP="00F4680D" w:rsidR="00F4680D">
      <w:pPr>
        <w:jc w:val="both"/>
      </w:pPr>
      <w:r>
        <w:lastRenderedPageBreak/>
        <w:t>Odredbom članka 428. SZ-a propisano je da će sud provesti skraćeni stečajni postupak nad pravnom osobom ako su ispunjenje slijedeće pretpostavke: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nema zaposlenih,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F4680D" w:rsidP="00F4680D" w:rsidR="00F4680D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020FFC" w:rsidP="00020FFC" w:rsidR="00020FFC">
      <w:pPr>
        <w:ind w:left="720"/>
        <w:jc w:val="both"/>
      </w:pPr>
    </w:p>
    <w:p w:rsidRDefault="00F4680D" w:rsidP="00F4680D" w:rsidR="00F4680D">
      <w:pPr>
        <w:jc w:val="both"/>
      </w:pPr>
      <w:r>
        <w:t xml:space="preserve">Kako je iz naprijed navedene potvrde Financijske agencije od </w:t>
      </w:r>
      <w:r w:rsidR="004732B9">
        <w:t>8. siječnja 2018</w:t>
      </w:r>
      <w:r w:rsidRPr="00BD6D37">
        <w:t>.</w:t>
      </w:r>
      <w:r w:rsidRPr="00CD5A78">
        <w:t xml:space="preserve"> </w:t>
      </w:r>
      <w:r>
        <w:t>razvidno da dužnik u Očevidniku redoslijeda osnova za plaćanje više nema evidentirane neizvršene osnove za plaćanje u neprekinutom razdoblju od 120 dana, već su kod istog evidentirane neizvršene osnove za plaćanje u neprekinutom razdoblju od 0</w:t>
      </w:r>
      <w:r w:rsidRPr="00BD6D37">
        <w:t xml:space="preserve"> dana</w:t>
      </w:r>
      <w:r>
        <w:t xml:space="preserve">, to u konkretnom slučaju nisu ispunjene pretpostavke iz članka 428. SZ-a za provedbu skraćenog stečajnog postupka nad dužnikom. </w:t>
      </w:r>
    </w:p>
    <w:p w:rsidRDefault="00F4680D" w:rsidP="00F4680D" w:rsidR="00F4680D">
      <w:pPr>
        <w:jc w:val="both"/>
      </w:pPr>
      <w:r>
        <w:t>Slijedom navedenog</w:t>
      </w:r>
      <w:r w:rsidR="00136D9A">
        <w:t>,</w:t>
      </w:r>
      <w:r>
        <w:t xml:space="preserve"> zahtjev Financijske agencije za provedbu skraćenog stečajnog postupka nad dužnikom</w:t>
      </w:r>
      <w:r w:rsidRPr="00D123F5">
        <w:t xml:space="preserve"> </w:t>
      </w:r>
      <w:r w:rsidR="004732B9">
        <w:t>AFIARTIS d.o.o., OIB: 67022197679, Split, Mažuranićevo šetalište 28</w:t>
      </w:r>
      <w:r w:rsidR="00E75C9F">
        <w:t xml:space="preserve">, </w:t>
      </w:r>
      <w:r>
        <w:t>valjalo</w:t>
      </w:r>
      <w:r w:rsidR="00136D9A">
        <w:t xml:space="preserve"> je</w:t>
      </w:r>
      <w:r>
        <w:t xml:space="preserve"> odbaciti, radi čega je riješeno kao u izreci ovog rješenja. </w:t>
      </w:r>
    </w:p>
    <w:p w:rsidRDefault="00F4680D" w:rsidP="00F4680D" w:rsidR="00F4680D">
      <w:pPr>
        <w:jc w:val="both"/>
      </w:pPr>
      <w:r>
        <w:t>Ukoliko se naknadno kod dužnika ostvare pretpostavke iz članka 428. SZ-a (ukoliko kod dužnika, uz ispunjenje ostalih pretpostavki, budu evidentirane neizvršene osnove za plaćanje u neprekinutom razdoblju od 120 dana) Financijska agencija je u mogućnosti podnijeti novi zahtjev za provedbu skraćenog stečajnog postupka nad dužnikom.</w:t>
      </w:r>
    </w:p>
    <w:p w:rsidRDefault="00F4680D" w:rsidP="004732B9" w:rsidR="00F4680D">
      <w:pPr>
        <w:spacing w:before="200"/>
        <w:jc w:val="center"/>
      </w:pPr>
      <w:r>
        <w:t xml:space="preserve">U Splitu </w:t>
      </w:r>
      <w:r w:rsidR="00C540E6">
        <w:t xml:space="preserve">9. siječnja </w:t>
      </w:r>
      <w:r w:rsidR="004732B9">
        <w:t>2018.</w:t>
      </w:r>
    </w:p>
    <w:p w:rsidRDefault="00F4680D" w:rsidP="00F4680D" w:rsidR="00F4680D">
      <w:pPr>
        <w:spacing w:before="200"/>
      </w:pPr>
    </w:p>
    <w:p w:rsidRDefault="000C7D03" w:rsidP="000C7D03" w:rsidR="000C7D03">
      <w:pPr>
        <w:ind w:left="4956"/>
        <w:rPr>
          <w:bCs/>
        </w:rPr>
      </w:pPr>
      <w:r>
        <w:rPr>
          <w:bCs/>
        </w:rPr>
        <w:t>S U D A C</w:t>
      </w:r>
    </w:p>
    <w:p w:rsidRDefault="000C7D03" w:rsidP="000C7D03" w:rsidR="000C7D03">
      <w:pPr>
        <w:ind w:left="4956"/>
        <w:rPr>
          <w:bCs/>
        </w:rPr>
      </w:pPr>
      <w:r>
        <w:rPr>
          <w:bCs/>
        </w:rPr>
        <w:t>NEVENKA MARUNICA, v.r.</w:t>
      </w:r>
    </w:p>
    <w:p w:rsidRDefault="000C7D03" w:rsidP="000C7D03" w:rsidR="000C7D03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0C7D03" w:rsidP="000C7D03" w:rsidR="000C7D03">
      <w:pPr>
        <w:ind w:left="4956"/>
        <w:rPr>
          <w:bCs/>
        </w:rPr>
      </w:pPr>
      <w:r>
        <w:rPr>
          <w:bCs/>
        </w:rPr>
        <w:t>Kristina Peričić</w:t>
      </w:r>
    </w:p>
    <w:p w:rsidRDefault="00F4680D" w:rsidP="00F4680D" w:rsidR="00F4680D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F4680D" w:rsidP="00F4680D" w:rsidR="00F4680D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F4680D" w:rsidP="00F4680D" w:rsidR="00F4680D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sectPr w:rsidSect="00C158DC" w:rsidR="00F4680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80D" w:rsidP="00F4680D" w:rsidR="00F4680D">
      <w:r>
        <w:separator/>
      </w:r>
    </w:p>
  </w:endnote>
  <w:endnote w:id="0" w:type="continuationSeparator">
    <w:p w:rsidRDefault="00F4680D" w:rsidP="00F4680D" w:rsidR="00F4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80D" w:rsidP="00F4680D" w:rsidR="00F4680D">
      <w:r>
        <w:separator/>
      </w:r>
    </w:p>
  </w:footnote>
  <w:footnote w:id="0" w:type="continuationSeparator">
    <w:p w:rsidRDefault="00F4680D" w:rsidP="00F4680D" w:rsidR="00F46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7D03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9A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D9A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F4680D">
      <w:rPr>
        <w:b/>
        <w:bCs/>
      </w:rPr>
      <w:t xml:space="preserve">    </w:t>
    </w:r>
    <w:r>
      <w:rPr>
        <w:b/>
        <w:bCs/>
      </w:rPr>
      <w:t xml:space="preserve">     </w:t>
    </w:r>
    <w:r w:rsidR="00C06D0F">
      <w:rPr>
        <w:b/>
        <w:bCs/>
      </w:rPr>
      <w:t xml:space="preserve">  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C06D0F">
      <w:rPr>
        <w:bCs/>
      </w:rPr>
      <w:t>2692</w:t>
    </w:r>
    <w:r w:rsidRPr="00B562FE">
      <w:rPr>
        <w:bCs/>
      </w:rPr>
      <w:t>/201</w:t>
    </w:r>
    <w:r w:rsidR="00C06D0F">
      <w:rPr>
        <w:bCs/>
      </w:rPr>
      <w:t>5</w:t>
    </w:r>
  </w:p>
  <w:p w:rsidRDefault="00136D9A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80D"/>
    <w:rsid w:val="00020FFC"/>
    <w:rsid w:val="000221CB"/>
    <w:rsid w:val="00033CCE"/>
    <w:rsid w:val="000C7D03"/>
    <w:rsid w:val="00136D9A"/>
    <w:rsid w:val="001B6AB5"/>
    <w:rsid w:val="00263F14"/>
    <w:rsid w:val="002F02B4"/>
    <w:rsid w:val="00356DD1"/>
    <w:rsid w:val="004732B9"/>
    <w:rsid w:val="007515CE"/>
    <w:rsid w:val="0076145B"/>
    <w:rsid w:val="00A025CD"/>
    <w:rsid w:val="00AA732A"/>
    <w:rsid w:val="00B11A6B"/>
    <w:rsid w:val="00B84C91"/>
    <w:rsid w:val="00C06D0F"/>
    <w:rsid w:val="00C158DC"/>
    <w:rsid w:val="00C540E6"/>
    <w:rsid w:val="00CA0A2D"/>
    <w:rsid w:val="00D77F8F"/>
    <w:rsid w:val="00E67BA7"/>
    <w:rsid w:val="00E75C9F"/>
    <w:rsid w:val="00F4680D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8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80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8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8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680D"/>
  </w:style>
  <w:style w:styleId="Tekstbalonia" w:type="paragraph">
    <w:name w:val="Balloon Text"/>
    <w:basedOn w:val="Normal"/>
    <w:link w:val="TekstbaloniaChar"/>
    <w:uiPriority w:val="99"/>
    <w:semiHidden/>
    <w:unhideWhenUsed/>
    <w:rsid w:val="00F468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8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8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80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012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St-2692/2015</izvorni_sadrzaj>
    <derivirana_varijabla naziv="DomainObject.Predmet.OznakaBroj_1">St-2692/2015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AFIARTIS d.o.o. za savjetovanje i usluge</izvorni_sadrzaj>
    <derivirana_varijabla naziv="DomainObject.Predmet.ProtustrankaFormated_1">  AFIARTIS d.o.o. za savjetovanje i usluge</derivirana_varijabla>
  </DomainObject.Predmet.ProtustrankaFormated>
  <DomainObject.Predmet.ProtustrankaFormatedOIB>
    <izvorni_sadrzaj>  AFIARTIS d.o.o. za savjetovanje i usluge, OIB 67022197679</izvorni_sadrzaj>
    <derivirana_varijabla naziv="DomainObject.Predmet.ProtustrankaFormatedOIB_1">  AFIARTIS d.o.o. za savjetovanje i usluge, OIB 67022197679</derivirana_varijabla>
  </DomainObject.Predmet.ProtustrankaFormatedOIB>
  <DomainObject.Predmet.ProtustrankaFormatedWithAdress>
    <izvorni_sadrzaj> AFIARTIS d.o.o. za savjetovanje i usluge, Mažuranićevo šetalište 28, 21000 Split</izvorni_sadrzaj>
    <derivirana_varijabla naziv="DomainObject.Predmet.ProtustrankaFormatedWithAdress_1"> AFIARTIS d.o.o. za savjetovanje i usluge, Mažuranićevo šetalište 28, 21000 Split</derivirana_varijabla>
  </DomainObject.Predmet.ProtustrankaFormatedWithAdress>
  <DomainObject.Predmet.ProtustrankaFormatedWithAdressOIB>
    <izvorni_sadrzaj> AFIARTIS d.o.o. za savjetovanje i usluge, OIB 67022197679, Mažuranićevo šetalište 28, 21000 Split</izvorni_sadrzaj>
    <derivirana_varijabla naziv="DomainObject.Predmet.ProtustrankaFormatedWithAdressOIB_1"> AFIARTIS d.o.o. za savjetovanje i usluge, OIB 67022197679, Mažuranićevo šetalište 28, 21000 Split</derivirana_varijabla>
  </DomainObject.Predmet.ProtustrankaFormatedWithAdressOIB>
  <DomainObject.Predmet.ProtustrankaWithAdress>
    <izvorni_sadrzaj>AFIARTIS d.o.o. za savjetovanje i usluge Mažuranićevo šetalište 28, 21000 Split</izvorni_sadrzaj>
    <derivirana_varijabla naziv="DomainObject.Predmet.ProtustrankaWithAdress_1">AFIARTIS d.o.o. za savjetovanje i usluge Mažuranićevo šetalište 28, 21000 Split</derivirana_varijabla>
  </DomainObject.Predmet.ProtustrankaWithAdress>
  <DomainObject.Predmet.ProtustrankaWithAdressOIB>
    <izvorni_sadrzaj>AFIARTIS d.o.o. za savjetovanje i usluge, OIB 67022197679, Mažuranićevo šetalište 28, 21000 Split</izvorni_sadrzaj>
    <derivirana_varijabla naziv="DomainObject.Predmet.ProtustrankaWithAdressOIB_1">AFIARTIS d.o.o. za savjetovanje i usluge, OIB 67022197679, Mažuranićevo šetalište 28, 21000 Split</derivirana_varijabla>
  </DomainObject.Predmet.ProtustrankaWithAdressOIB>
  <DomainObject.Predmet.ProtustrankaNazivFormated>
    <izvorni_sadrzaj>AFIARTIS d.o.o. za savjetovanje i usluge</izvorni_sadrzaj>
    <derivirana_varijabla naziv="DomainObject.Predmet.ProtustrankaNazivFormated_1">AFIARTIS d.o.o. za savjetovanje i usluge</derivirana_varijabla>
  </DomainObject.Predmet.ProtustrankaNazivFormated>
  <DomainObject.Predmet.ProtustrankaNazivFormatedOIB>
    <izvorni_sadrzaj>AFIARTIS d.o.o. za savjetovanje i usluge, OIB 67022197679</izvorni_sadrzaj>
    <derivirana_varijabla naziv="DomainObject.Predmet.ProtustrankaNazivFormatedOIB_1">AFIARTIS d.o.o. za savjetovanje i usluge, OIB 67022197679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3471.78</izvorni_sadrzaj>
    <derivirana_varijabla naziv="DomainObject.Predmet.TrenutnaVrijednost_1">3471.78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AFIARTIS d.o.o. za savjetovanje i usluge</item>
    </izvorni_sadrzaj>
    <derivirana_varijabla naziv="DomainObject.Predmet.ProtuStrankaListFormated_1">
      <item>AFIARTIS d.o.o. za savjetovanje i usluge</item>
    </derivirana_varijabla>
  </DomainObject.Predmet.ProtuStrankaListFormated>
  <DomainObject.Predmet.ProtuStrankaListFormatedOIB>
    <izvorni_sadrzaj>
      <item>AFIARTIS d.o.o. za savjetovanje i usluge, OIB 67022197679</item>
    </izvorni_sadrzaj>
    <derivirana_varijabla naziv="DomainObject.Predmet.ProtuStrankaListFormatedOIB_1">
      <item>AFIARTIS d.o.o. za savjetovanje i usluge, OIB 67022197679</item>
    </derivirana_varijabla>
  </DomainObject.Predmet.ProtuStrankaListFormatedOIB>
  <DomainObject.Predmet.ProtuStrankaListFormatedWithAdress>
    <izvorni_sadrzaj>
      <item>AFIARTIS d.o.o. za savjetovanje i usluge, Mažuranićevo šetalište 28, 21000 Split</item>
    </izvorni_sadrzaj>
    <derivirana_varijabla naziv="DomainObject.Predmet.ProtuStrankaListFormatedWithAdress_1">
      <item>AFIARTIS d.o.o. za savjetovanje i usluge, Mažuranićevo šetalište 28, 21000 Split</item>
    </derivirana_varijabla>
  </DomainObject.Predmet.ProtuStrankaListFormatedWithAdress>
  <DomainObject.Predmet.ProtuStrankaListFormatedWithAdressOIB>
    <izvorni_sadrzaj>
      <item>AFIARTIS d.o.o. za savjetovanje i usluge, OIB 67022197679, Mažuranićevo šetalište 28, 21000 Split</item>
    </izvorni_sadrzaj>
    <derivirana_varijabla naziv="DomainObject.Predmet.ProtuStrankaListFormatedWithAdressOIB_1">
      <item>AFIARTIS d.o.o. za savjetovanje i usluge, OIB 67022197679, Mažuranićevo šetalište 28, 21000 Split</item>
    </derivirana_varijabla>
  </DomainObject.Predmet.ProtuStrankaListFormatedWithAdressOIB>
  <DomainObject.Predmet.ProtuStrankaListNazivFormated>
    <izvorni_sadrzaj>
      <item>AFIARTIS d.o.o. za savjetovanje i usluge</item>
    </izvorni_sadrzaj>
    <derivirana_varijabla naziv="DomainObject.Predmet.ProtuStrankaListNazivFormated_1">
      <item>AFIARTIS d.o.o. za savjetovanje i usluge</item>
    </derivirana_varijabla>
  </DomainObject.Predmet.ProtuStrankaListNazivFormated>
  <DomainObject.Predmet.ProtuStrankaListNazivFormatedOIB>
    <izvorni_sadrzaj>
      <item>AFIARTIS d.o.o. za savjetovanje i usluge, OIB 67022197679</item>
    </izvorni_sadrzaj>
    <derivirana_varijabla naziv="DomainObject.Predmet.ProtuStrankaListNazivFormatedOIB_1">
      <item>AFIARTIS d.o.o. za savjetovanje i usluge, OIB 67022197679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AFIARTIS d.o.o. za savjetovanje i usluge</izvorni_sadrzaj>
    <derivirana_varijabla naziv="DomainObject.Predmet.ProtustrankaIDrugi_1">AFIARTIS d.o.o.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AFIARTIS d.o.o. za savjetovanje i usluge, OIB 67022197679, Mažuranićevo šetalište 28, 21000 Split</izvorni_sadrzaj>
    <derivirana_varijabla naziv="DomainObject.Predmet.ProtustrankaIDrugiAdressOIB_1">AFIARTIS d.o.o. za savjetovanje i usluge, OIB 67022197679, Mažuranićevo šetalište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AFIARTIS d.o.o. za savjetovanje i usluge</item>
      <item>FINANCIJSKA AGENCIJA, RC SPLIT</item>
    </izvorni_sadrzaj>
    <derivirana_varijabla naziv="DomainObject.Predmet.SudioniciListNaziv_1">
      <item>AFIARTIS d.o.o. za savjetovanje i usluge</item>
      <item>FINANCIJSKA AGENCIJA, RC SPLIT</item>
    </derivirana_varijabla>
  </DomainObject.Predmet.SudioniciListNaziv>
  <DomainObject.Predmet.SudioniciListAdressOIB>
    <izvorni_sadrzaj>
      <item>AFIARTIS d.o.o. za savjetovanje i usluge, OIB 67022197679, Mažuranićevo šetalište 28,21000 Split</item>
      <item>FINANCIJSKA AGENCIJA, RC SPLIT, OIB 85821130368, Mažuranićevo šetalište 24 b,21000 Split</item>
    </izvorni_sadrzaj>
    <derivirana_varijabla naziv="DomainObject.Predmet.SudioniciListAdressOIB_1">
      <item>AFIARTIS d.o.o. za savjetovanje i usluge, OIB 67022197679, Mažuranićevo šetalište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67022197679</item>
      <item>, OIB 85821130368</item>
    </izvorni_sadrzaj>
    <derivirana_varijabla naziv="DomainObject.Predmet.SudioniciListNazivOIB_1">
      <item>, OIB 67022197679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D9ED1-B903-4B82-9EA4-651B9DC83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3571</properties:Characters>
  <properties:Lines>77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2018-01-09T09:09:00Z</dcterms:created>
  <dc:creator>Nevenka Marunica</dc:creator>
  <cp:lastModifiedBy>Nevenka Marunica</cp:lastModifiedBy>
  <cp:lastPrinted>2018-01-09T13:28:00Z</cp:lastPrinted>
  <dcterms:modified xmlns:xsi="http://www.w3.org/2001/XMLSchema-instance" xsi:type="dcterms:W3CDTF">2018-01-09T13:28:00Z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