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f108" w14:paraId="65cf108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>
      <w:pPr>
        <w:jc w:val="both"/>
      </w:pPr>
      <w:r w:rsidRPr="005F3621">
        <w:t>Zagreb, Amruševa 2/II</w:t>
      </w:r>
    </w:p>
    <w:p w:rsidRDefault="007854B8" w:rsidP="00B654E9" w:rsidR="007854B8">
      <w:pPr>
        <w:jc w:val="center"/>
      </w:pP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0B118B" w:rsidP="000B118B" w:rsidR="000B118B" w:rsidRPr="00B654E9">
      <w:pPr>
        <w:jc w:val="center"/>
      </w:pPr>
      <w:r w:rsidRPr="00B654E9">
        <w:t>R J E Š E NJ E</w:t>
      </w:r>
    </w:p>
    <w:p w:rsidRDefault="000B118B" w:rsidP="000B118B" w:rsidR="000B118B" w:rsidRPr="005F3621">
      <w:pPr>
        <w:jc w:val="center"/>
        <w:rPr>
          <w:b/>
        </w:rPr>
      </w:pPr>
    </w:p>
    <w:p w:rsidRDefault="000B118B" w:rsidP="001A0199" w:rsidR="000B118B">
      <w:pPr>
        <w:jc w:val="both"/>
      </w:pPr>
      <w:r w:rsidRPr="005F3621">
        <w:t xml:space="preserve">  </w:t>
      </w:r>
      <w:r w:rsidRPr="005F3621">
        <w:tab/>
        <w:t xml:space="preserve">TRGOVAČKI SUD U ZAGREBU, po sucu tog suda </w:t>
      </w:r>
      <w:r w:rsidR="00000731">
        <w:t>Vesni Sremac Šoštar</w:t>
      </w:r>
      <w:r w:rsidRPr="005F3621">
        <w:t xml:space="preserve">, kao stečajnom sucu, u stečajnom postupku nad dužnikom </w:t>
      </w:r>
      <w:r w:rsidR="00E136BB" w:rsidRPr="00905ADA">
        <w:t>ELEG G. d. o. o. u stečaju, Ivanić-Grad, Omladinska 12, OIB 8765926135</w:t>
      </w:r>
      <w:r w:rsidR="00647155" w:rsidRPr="006B5677">
        <w:t>,</w:t>
      </w:r>
      <w:r w:rsidR="00D63402">
        <w:t xml:space="preserve"> </w:t>
      </w:r>
      <w:r w:rsidR="00B654E9">
        <w:t xml:space="preserve"> </w:t>
      </w:r>
      <w:r w:rsidRPr="005F3621">
        <w:t xml:space="preserve">dana </w:t>
      </w:r>
      <w:r w:rsidR="00E136BB">
        <w:t>05</w:t>
      </w:r>
      <w:r w:rsidR="00197FFA">
        <w:t xml:space="preserve">. </w:t>
      </w:r>
      <w:r w:rsidR="00E136BB">
        <w:t>rujna</w:t>
      </w:r>
      <w:r w:rsidR="00197FFA">
        <w:t xml:space="preserve"> 2018</w:t>
      </w:r>
      <w:r w:rsidR="00B654E9">
        <w:t>.</w:t>
      </w:r>
    </w:p>
    <w:p w:rsidRDefault="007854B8" w:rsidP="001A0199" w:rsidR="007854B8" w:rsidRPr="007854B8">
      <w:pPr>
        <w:jc w:val="both"/>
      </w:pPr>
    </w:p>
    <w:p w:rsidRDefault="000D433A" w:rsidP="000D433A" w:rsidR="000D433A" w:rsidRPr="007854B8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7854B8">
        <w:rPr>
          <w:rFonts w:cs="Times New Roman" w:hAnsi="Times New Roman" w:ascii="Times New Roman"/>
          <w:sz w:val="24"/>
        </w:rPr>
        <w:t>r i j e š i o    j e</w:t>
      </w:r>
    </w:p>
    <w:p w:rsidRDefault="000D433A" w:rsidP="000D433A" w:rsidR="000D433A" w:rsidRPr="005F3621">
      <w:pPr>
        <w:jc w:val="both"/>
      </w:pPr>
    </w:p>
    <w:p w:rsidRDefault="000D433A" w:rsidP="00A43333" w:rsidR="00A43333">
      <w:pPr>
        <w:ind w:firstLine="68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>upcu</w:t>
      </w:r>
      <w:r w:rsidR="00E136BB" w:rsidRPr="00E136BB">
        <w:t xml:space="preserve"> </w:t>
      </w:r>
      <w:r w:rsidR="00E136BB">
        <w:t xml:space="preserve">Roulette d.o.o., iz Zagreba, Horvatova 27, OIB:56509284877, </w:t>
      </w:r>
      <w:r w:rsidR="00A10CCA">
        <w:t>do</w:t>
      </w:r>
      <w:r w:rsidR="00507096">
        <w:t>suđuju nekretnine</w:t>
      </w:r>
      <w:r w:rsidRPr="005F3621">
        <w:t xml:space="preserve"> stečajnog dužnika</w:t>
      </w:r>
      <w:r w:rsidR="00E136BB">
        <w:t xml:space="preserve"> </w:t>
      </w:r>
      <w:r w:rsidR="00E136BB" w:rsidRPr="005F3621">
        <w:t xml:space="preserve">dužnikom </w:t>
      </w:r>
      <w:r w:rsidR="00E136BB" w:rsidRPr="00905ADA">
        <w:t>ELEG G. d. o. o. u stečaju, Ivanić-Grad, Omladinska 12, OIB 8765926135</w:t>
      </w:r>
      <w:r w:rsidR="00507096">
        <w:t>,</w:t>
      </w:r>
      <w:r w:rsidR="00D63402">
        <w:t xml:space="preserve"> </w:t>
      </w:r>
      <w:r w:rsidR="00D92622" w:rsidRPr="005F3621">
        <w:t>i to:</w:t>
      </w:r>
    </w:p>
    <w:p w:rsidRDefault="00A43333" w:rsidP="00A43333" w:rsidR="00A43333">
      <w:pPr>
        <w:ind w:firstLine="680"/>
        <w:jc w:val="both"/>
      </w:pPr>
    </w:p>
    <w:p w:rsidRDefault="00703590" w:rsidP="00E136BB" w:rsidR="00E136BB" w:rsidRPr="00905ADA">
      <w:pPr>
        <w:ind w:firstLine="708" w:right="58"/>
        <w:jc w:val="both"/>
      </w:pPr>
      <w:r>
        <w:t xml:space="preserve">Upisane kod </w:t>
      </w:r>
      <w:r w:rsidR="00E136BB" w:rsidRPr="00905ADA">
        <w:t>Općinskog suda u Velikoj Gorici, Zemljišnoknjižni odjel Ivanić Grad, zk. uložak br. 2822, kč. br. 2552, u naravi kuća i dvorište u Ivanić Gradu, površine 431m</w:t>
      </w:r>
      <w:r w:rsidR="00E136BB" w:rsidRPr="00905ADA">
        <w:rPr>
          <w:vertAlign w:val="superscript"/>
        </w:rPr>
        <w:t>2</w:t>
      </w:r>
      <w:r w:rsidR="00E136BB" w:rsidRPr="00905ADA">
        <w:t xml:space="preserve"> i to:</w:t>
      </w:r>
    </w:p>
    <w:p w:rsidRDefault="00E136BB" w:rsidP="00703590" w:rsidR="00A43333" w:rsidRPr="00A43333">
      <w:pPr>
        <w:pStyle w:val="Odlomakpopisa"/>
        <w:ind w:left="825"/>
        <w:jc w:val="both"/>
      </w:pPr>
      <w:r w:rsidRPr="00905ADA">
        <w:t>- 7. suvlasnički dio: 16/100 etažno vlasništvo (E-7), poslovni prostor u potkrovlju površine od 133,14m</w:t>
      </w:r>
      <w:r w:rsidRPr="00905ADA">
        <w:rPr>
          <w:vertAlign w:val="superscript"/>
        </w:rPr>
        <w:t>2</w:t>
      </w:r>
      <w:r w:rsidR="00703590">
        <w:rPr>
          <w:vertAlign w:val="superscript"/>
        </w:rPr>
        <w:t xml:space="preserve"> </w:t>
      </w:r>
      <w:r w:rsidR="00703590">
        <w:t xml:space="preserve">za cijenu u iznosu od </w:t>
      </w:r>
      <w:r w:rsidR="00703590" w:rsidRPr="00905ADA">
        <w:t>184.391,20 kn</w:t>
      </w:r>
      <w:r w:rsidR="00703590">
        <w:t>.</w:t>
      </w:r>
    </w:p>
    <w:p w:rsidRDefault="00A43333" w:rsidP="00A43333" w:rsidR="00A43333" w:rsidRPr="00A43333">
      <w:pPr>
        <w:ind w:firstLine="680"/>
        <w:jc w:val="both"/>
      </w:pPr>
    </w:p>
    <w:p w:rsidRDefault="00507096" w:rsidP="00703590" w:rsidR="00507096">
      <w:pPr>
        <w:jc w:val="both"/>
      </w:pPr>
    </w:p>
    <w:p w:rsidRDefault="00D63402" w:rsidP="00D63402" w:rsidR="00D63402" w:rsidRPr="00197FFA">
      <w:pPr>
        <w:ind w:firstLine="720"/>
        <w:jc w:val="both"/>
      </w:pPr>
      <w:r w:rsidRPr="008E7B11">
        <w:t xml:space="preserve">II Kupac </w:t>
      </w:r>
      <w:r w:rsidR="00703590">
        <w:t>Roulette d.o.o., iz Zagreba, Horvatova 27, OIB:56509284877</w:t>
      </w:r>
      <w:r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703590">
        <w:t>372</w:t>
      </w:r>
      <w:r w:rsidR="00507096">
        <w:t>-</w:t>
      </w:r>
      <w:r w:rsidR="00703590">
        <w:t>15</w:t>
      </w:r>
      <w:r>
        <w:t xml:space="preserve"> uplatiti iznos od</w:t>
      </w:r>
      <w:r w:rsidR="00703590">
        <w:t xml:space="preserve"> 175.091,20 </w:t>
      </w:r>
      <w:r w:rsidR="00B075F8">
        <w:t>kn</w:t>
      </w:r>
      <w:r>
        <w:t>,</w:t>
      </w:r>
      <w:r w:rsidR="00B075F8">
        <w:t xml:space="preserve"> za nekretninu pod </w:t>
      </w:r>
      <w:r w:rsidR="00B075F8" w:rsidRPr="00197FFA">
        <w:t xml:space="preserve">točkom </w:t>
      </w:r>
      <w:r w:rsidR="00703590">
        <w:t xml:space="preserve">I.), </w:t>
      </w:r>
      <w:r w:rsidRPr="00197FFA">
        <w:t>a kao razliku između uplaćene jamčevine i postignute kupoprod</w:t>
      </w:r>
      <w:r w:rsidR="00507096" w:rsidRPr="00197FFA">
        <w:t xml:space="preserve">ajne cijene na javnoj dražbi od </w:t>
      </w:r>
      <w:r w:rsidR="00703590">
        <w:t>05</w:t>
      </w:r>
      <w:r w:rsidR="00197FFA">
        <w:t xml:space="preserve">. </w:t>
      </w:r>
      <w:r w:rsidR="00703590">
        <w:t>rujna</w:t>
      </w:r>
      <w:r w:rsidR="00197FFA">
        <w:t xml:space="preserve"> 2018.</w:t>
      </w:r>
      <w:r w:rsidRPr="00197FFA">
        <w:t xml:space="preserve"> </w:t>
      </w:r>
    </w:p>
    <w:p w:rsidRDefault="002D4481" w:rsidP="00D63402" w:rsidR="002D4481">
      <w:pPr>
        <w:ind w:firstLine="708"/>
        <w:jc w:val="both"/>
      </w:pPr>
    </w:p>
    <w:p w:rsidRDefault="00D63402" w:rsidP="00D63402" w:rsidR="002D4481">
      <w:pPr>
        <w:ind w:firstLine="708"/>
        <w:jc w:val="both"/>
      </w:pPr>
      <w:r w:rsidRPr="00400B55">
        <w:t xml:space="preserve">III </w:t>
      </w:r>
      <w:r>
        <w:t xml:space="preserve">Ako kupac ne uplati razliku kupovnine </w:t>
      </w:r>
      <w:r w:rsidR="00361C64">
        <w:t xml:space="preserve">do roka </w:t>
      </w:r>
      <w:r>
        <w:t>određen</w:t>
      </w:r>
      <w:r w:rsidR="00361C64">
        <w:t>og</w:t>
      </w:r>
      <w:r>
        <w:t xml:space="preserve"> točkom II ovog rješenja, sud će</w:t>
      </w:r>
      <w:r w:rsidR="00361C64" w:rsidRPr="00361C64">
        <w:t xml:space="preserve"> </w:t>
      </w:r>
      <w:r w:rsidR="00361C64">
        <w:t>rješenjem oglasiti nevažećom dosudu kupcu</w:t>
      </w:r>
      <w:r w:rsidR="00A8408A">
        <w:t>.</w:t>
      </w:r>
      <w:r w:rsidR="00361C64">
        <w:t xml:space="preserve"> </w:t>
      </w:r>
    </w:p>
    <w:p w:rsidRDefault="00A8408A" w:rsidP="00D63402" w:rsidR="00A8408A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2D4481" w:rsidP="00D63402" w:rsidR="002D4481">
      <w:pPr>
        <w:ind w:left="680"/>
        <w:jc w:val="both"/>
      </w:pPr>
    </w:p>
    <w:p w:rsidRDefault="00D63402" w:rsidP="00C7181F" w:rsidR="00DF4124">
      <w:pPr>
        <w:ind w:left="680"/>
        <w:jc w:val="both"/>
      </w:pPr>
      <w:r>
        <w:t>V</w:t>
      </w:r>
      <w:r w:rsidRPr="008E7B11">
        <w:t xml:space="preserve"> </w:t>
      </w:r>
      <w:r>
        <w:t xml:space="preserve">  </w:t>
      </w:r>
      <w:r w:rsidRPr="008E7B11">
        <w:t xml:space="preserve">Određuje se brisanje prava i tereta </w:t>
      </w:r>
      <w:r w:rsidR="00A8408A">
        <w:t>na na nekretninama iz točke I 1)</w:t>
      </w:r>
      <w:r w:rsidR="00B075F8">
        <w:t xml:space="preserve"> </w:t>
      </w:r>
      <w:r w:rsidR="00DF4124">
        <w:t xml:space="preserve">izreke ovog rješenja, </w:t>
      </w:r>
      <w:r w:rsidRPr="008E7B11">
        <w:t>koji prestaju prodajom i to:</w:t>
      </w:r>
      <w:r w:rsidR="00C7181F">
        <w:t xml:space="preserve"> </w:t>
      </w:r>
    </w:p>
    <w:p w:rsidRDefault="00DF4124" w:rsidP="00C7181F" w:rsidR="00DF4124">
      <w:pPr>
        <w:ind w:left="680"/>
        <w:jc w:val="both"/>
      </w:pPr>
      <w:r w:rsidRPr="00DF4124">
        <w:t>- brisanje zabilježbe otvaranja stečajnog postupka,</w:t>
      </w:r>
    </w:p>
    <w:p w:rsidRDefault="00D63402" w:rsidP="00C7181F" w:rsidR="00D63402">
      <w:pPr>
        <w:ind w:left="68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 xml:space="preserve">sve nakon pravomoćnosti ovog rješenja i </w:t>
      </w:r>
      <w:r w:rsidRPr="00400B55">
        <w:t>nakon što kupac uplati</w:t>
      </w:r>
      <w:r>
        <w:t xml:space="preserve"> razliku kupovnine iz točke II ovog rješenja.</w:t>
      </w:r>
    </w:p>
    <w:p w:rsidRDefault="00D63402" w:rsidP="00D63402" w:rsidR="002D4481">
      <w:pPr>
        <w:tabs>
          <w:tab w:pos="0" w:val="num"/>
        </w:tabs>
        <w:ind w:hanging="1080"/>
        <w:jc w:val="both"/>
      </w:pPr>
      <w:r>
        <w:tab/>
      </w:r>
      <w:r>
        <w:tab/>
      </w:r>
    </w:p>
    <w:p w:rsidRDefault="002D4481" w:rsidP="00D63402" w:rsidR="00D63402" w:rsidRPr="00935DED">
      <w:pPr>
        <w:tabs>
          <w:tab w:pos="0" w:val="num"/>
        </w:tabs>
        <w:ind w:hanging="1080"/>
        <w:jc w:val="both"/>
      </w:pPr>
      <w:r>
        <w:tab/>
      </w:r>
      <w:r w:rsidRPr="00935DED">
        <w:tab/>
      </w:r>
      <w:r w:rsidR="00D63402" w:rsidRPr="00935DED">
        <w:t xml:space="preserve">VI  Nalaže se </w:t>
      </w:r>
      <w:r w:rsidR="00DF4124" w:rsidRPr="00935DED">
        <w:t xml:space="preserve">Zemljišno-knjižnom odjelu </w:t>
      </w:r>
      <w:r w:rsidR="00703590">
        <w:t>Ivanić Grad</w:t>
      </w:r>
      <w:r w:rsidR="00DF4124" w:rsidRPr="00935DED">
        <w:t xml:space="preserve">, Općinskog suda u </w:t>
      </w:r>
      <w:r w:rsidR="00703590">
        <w:t xml:space="preserve">Velikoj Gorici, </w:t>
      </w:r>
      <w:r w:rsidR="00D63402" w:rsidRPr="00935DED">
        <w:t>upisati prav</w:t>
      </w:r>
      <w:r w:rsidR="00E169CC" w:rsidRPr="00935DED">
        <w:t>o</w:t>
      </w:r>
      <w:r w:rsidR="00D63402" w:rsidRPr="00935DED">
        <w:t xml:space="preserve"> vlasništva</w:t>
      </w:r>
      <w:r w:rsidR="00A17196" w:rsidRPr="00935DED">
        <w:t xml:space="preserve"> za korist kupca iz toč.</w:t>
      </w:r>
      <w:r w:rsidR="00B075F8" w:rsidRPr="00935DED">
        <w:t xml:space="preserve"> </w:t>
      </w:r>
      <w:r w:rsidR="00A17196" w:rsidRPr="00935DED">
        <w:t xml:space="preserve">I </w:t>
      </w:r>
      <w:r w:rsidR="00B075F8" w:rsidRPr="00935DED">
        <w:t xml:space="preserve"> </w:t>
      </w:r>
      <w:r w:rsidR="00A17196" w:rsidRPr="00935DED">
        <w:t>ovog rješenja</w:t>
      </w:r>
      <w:r w:rsidR="00D63402" w:rsidRPr="00935DED">
        <w:t xml:space="preserve"> te </w:t>
      </w:r>
      <w:r w:rsidR="00D63402" w:rsidRPr="00935DED">
        <w:lastRenderedPageBreak/>
        <w:t>brisanje prava i tereta na temelju pravomoćnog rješenja o dosudi i potvrde ovog suda da je kupac položio razliku kupovnine iz točke II ovog rješenja.</w:t>
      </w:r>
    </w:p>
    <w:p w:rsidRDefault="00D63402" w:rsidP="00D63402" w:rsidR="002D4481">
      <w:pPr>
        <w:tabs>
          <w:tab w:pos="0" w:val="num"/>
        </w:tabs>
        <w:ind w:hanging="1080"/>
        <w:jc w:val="both"/>
      </w:pPr>
      <w:r w:rsidRPr="008E7B11">
        <w:tab/>
      </w:r>
      <w:r w:rsidRPr="008E7B11">
        <w:tab/>
      </w:r>
    </w:p>
    <w:p w:rsidRDefault="002D4481" w:rsidP="00D63402" w:rsidR="00D63402">
      <w:pPr>
        <w:tabs>
          <w:tab w:pos="0" w:val="num"/>
        </w:tabs>
        <w:ind w:hanging="1080"/>
        <w:jc w:val="both"/>
      </w:pPr>
      <w:r>
        <w:tab/>
      </w:r>
      <w:r>
        <w:tab/>
      </w:r>
      <w:r w:rsidR="00D63402" w:rsidRPr="008E7B11">
        <w:t>VI</w:t>
      </w:r>
      <w:r w:rsidR="00D63402">
        <w:t>I</w:t>
      </w:r>
      <w:r w:rsidR="00D63402" w:rsidRPr="008E7B11">
        <w:t xml:space="preserve">  Nekretnine iz točke I ovog rješenja predat će se kupcu zaključkom o predaji nakon što ovo rješenje postane pravomoćno</w:t>
      </w:r>
      <w:r w:rsidR="00D63402" w:rsidRPr="00A80BF5">
        <w:t xml:space="preserve"> i nakon što kupac uplati </w:t>
      </w:r>
      <w:r w:rsidR="00D63402">
        <w:t>razliku kupovnine iz točke II ovog rješenja.</w:t>
      </w:r>
    </w:p>
    <w:p w:rsidRDefault="002D4481" w:rsidP="00D63402" w:rsidR="002D4481" w:rsidRPr="00A80BF5">
      <w:pPr>
        <w:tabs>
          <w:tab w:pos="0" w:val="num"/>
        </w:tabs>
        <w:ind w:hanging="1080"/>
        <w:jc w:val="both"/>
      </w:pPr>
    </w:p>
    <w:p w:rsidRDefault="00D63402" w:rsidP="00D63402" w:rsidR="00D63402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2D4481" w:rsidP="00D63402" w:rsidR="002D4481" w:rsidRPr="00935DED">
      <w:pPr>
        <w:tabs>
          <w:tab w:pos="0" w:val="num"/>
        </w:tabs>
        <w:jc w:val="both"/>
      </w:pPr>
    </w:p>
    <w:p w:rsidRDefault="00D63402" w:rsidP="00A3082A" w:rsidR="00A3082A" w:rsidRPr="00935DED">
      <w:pPr>
        <w:tabs>
          <w:tab w:pos="0" w:val="num"/>
        </w:tabs>
        <w:jc w:val="both"/>
      </w:pPr>
      <w:r w:rsidRPr="00935DED">
        <w:tab/>
        <w:t xml:space="preserve">IX  Nalaže se </w:t>
      </w:r>
      <w:r w:rsidR="00DF4124" w:rsidRPr="00935DED">
        <w:t xml:space="preserve">Zemljišno-knjižnom odjelu </w:t>
      </w:r>
      <w:r w:rsidR="00704FBF">
        <w:t>Ivanić Grad</w:t>
      </w:r>
      <w:r w:rsidR="00DF4124" w:rsidRPr="00935DED">
        <w:t xml:space="preserve">, Općinskog suda u </w:t>
      </w:r>
      <w:r w:rsidR="00704FBF">
        <w:t>Velikoj Gorici</w:t>
      </w:r>
      <w:r w:rsidR="00DF4124" w:rsidRPr="00935DED">
        <w:t xml:space="preserve">, </w:t>
      </w:r>
      <w:r w:rsidRPr="00935DED">
        <w:t xml:space="preserve">u zemljišnim knjigama </w:t>
      </w:r>
      <w:r w:rsidR="00A3082A" w:rsidRPr="00935DED">
        <w:t>zabilježiti do</w:t>
      </w:r>
      <w:r w:rsidR="00DF4124" w:rsidRPr="00935DED">
        <w:t>sudu nekretnina navedenih u točk</w:t>
      </w:r>
      <w:r w:rsidR="00A3082A" w:rsidRPr="00935DED">
        <w:t>i I ovog rješenja.</w:t>
      </w:r>
    </w:p>
    <w:p w:rsidRDefault="00794366" w:rsidP="00D63402" w:rsidR="00794366">
      <w:pPr>
        <w:tabs>
          <w:tab w:pos="0" w:val="num"/>
        </w:tabs>
        <w:jc w:val="both"/>
      </w:pPr>
    </w:p>
    <w:p w:rsidRDefault="00A806E8" w:rsidP="001A0199" w:rsidR="00A806E8" w:rsidRPr="005F3621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6B1643" w:rsidP="006B1643" w:rsidR="006B1643">
      <w:pPr>
        <w:ind w:firstLine="708"/>
        <w:jc w:val="both"/>
      </w:pPr>
      <w:r>
        <w:t>Rješenjem ovog suda</w:t>
      </w:r>
      <w:r w:rsidR="00DF4124">
        <w:t>, broj gornji,</w:t>
      </w:r>
      <w:r>
        <w:t xml:space="preserve"> od </w:t>
      </w:r>
      <w:r w:rsidR="00704FBF">
        <w:t>19</w:t>
      </w:r>
      <w:r w:rsidR="00DF4124">
        <w:t xml:space="preserve">. </w:t>
      </w:r>
      <w:r w:rsidR="00704FBF">
        <w:t>siječnja</w:t>
      </w:r>
      <w:r>
        <w:t xml:space="preserve"> 201</w:t>
      </w:r>
      <w:r w:rsidR="00704FBF">
        <w:t>6</w:t>
      </w:r>
      <w:r>
        <w:t xml:space="preserve">. nad dužnikom je otvoren stečajni postupak. </w:t>
      </w:r>
    </w:p>
    <w:p w:rsidRDefault="006B1643" w:rsidP="006B1643" w:rsidR="006B1643">
      <w:pPr>
        <w:ind w:firstLine="708"/>
        <w:jc w:val="both"/>
      </w:pPr>
      <w:r>
        <w:t xml:space="preserve">Pravomoćnim rješenjem ovog suda od </w:t>
      </w:r>
      <w:r w:rsidR="00704FBF">
        <w:t>07. travnja 2016</w:t>
      </w:r>
      <w:r>
        <w:t>. određenja je prodaja nekretnine stečajnog dužnika opisane toč.</w:t>
      </w:r>
      <w:r w:rsidR="00E22830">
        <w:t xml:space="preserve"> </w:t>
      </w:r>
      <w:r>
        <w:t>I</w:t>
      </w:r>
      <w:r w:rsidR="00A8408A">
        <w:t xml:space="preserve"> </w:t>
      </w:r>
      <w:r>
        <w:t xml:space="preserve"> ovog </w:t>
      </w:r>
      <w:r w:rsidR="00704FBF">
        <w:t>rješenja</w:t>
      </w:r>
      <w:r>
        <w:t xml:space="preserve"> u stečajnom postupku, uz odgovarajuću primjenu odredaba OZ-a.</w:t>
      </w:r>
    </w:p>
    <w:p w:rsidRDefault="006B1643" w:rsidP="00E22830" w:rsidR="00794366">
      <w:pPr>
        <w:jc w:val="both"/>
      </w:pPr>
      <w:r>
        <w:tab/>
        <w:t>Prema čl</w:t>
      </w:r>
      <w:r w:rsidR="00794366">
        <w:t>anku</w:t>
      </w:r>
      <w:r>
        <w:t xml:space="preserve">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  <w:r w:rsidR="00794366">
          <w:t xml:space="preserve">avak </w:t>
        </w:r>
      </w:smartTag>
      <w:r>
        <w:t xml:space="preserve"> 3. Stečajnog zakona (NN br. 44/96 do 133/12, dalje SZ) koji se u ovom postupku primjenjuje temeljem odredbe članka 441. stavak 2.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6B1643" w:rsidP="006B1643" w:rsidR="006B1643">
      <w:pPr>
        <w:jc w:val="both"/>
      </w:pPr>
      <w:r>
        <w:tab/>
      </w:r>
      <w:r w:rsidR="00921076">
        <w:t>S</w:t>
      </w:r>
      <w:r>
        <w:t>tečajni je upravitelj predložio određivanje javne dražbe</w:t>
      </w:r>
      <w:r w:rsidR="00794366">
        <w:t xml:space="preserve"> te </w:t>
      </w:r>
      <w:r w:rsidR="00E22830">
        <w:t xml:space="preserve">umanjenu </w:t>
      </w:r>
      <w:r w:rsidR="00794366">
        <w:t xml:space="preserve"> cijenu </w:t>
      </w:r>
      <w:r w:rsidR="00E22830">
        <w:t xml:space="preserve">prema suglasnosti razlučnog vjerovnika, </w:t>
      </w:r>
      <w:r w:rsidR="00794366">
        <w:t xml:space="preserve">u </w:t>
      </w:r>
      <w:r w:rsidR="00921076">
        <w:t>iznosu pobliže određen</w:t>
      </w:r>
      <w:r w:rsidR="008312F5">
        <w:t>om u izreci pod točkom I</w:t>
      </w:r>
      <w:r w:rsidR="007F6D6F">
        <w:t>.</w:t>
      </w:r>
      <w:r w:rsidR="00921076">
        <w:t xml:space="preserve"> </w:t>
      </w:r>
    </w:p>
    <w:p w:rsidRDefault="006B1643" w:rsidP="00BA198C" w:rsidR="0060342A">
      <w:pPr>
        <w:jc w:val="both"/>
      </w:pPr>
      <w:r>
        <w:tab/>
      </w:r>
      <w:r w:rsidR="00342745" w:rsidRPr="005F3621">
        <w:t xml:space="preserve">Zaključak o prodaji od </w:t>
      </w:r>
      <w:r w:rsidR="008312F5">
        <w:t>07. travnja 2016</w:t>
      </w:r>
      <w:r>
        <w:t xml:space="preserve">. </w:t>
      </w:r>
      <w:r w:rsidR="00342745" w:rsidRPr="005F3621">
        <w:t xml:space="preserve">istaknut je na </w:t>
      </w:r>
      <w:r>
        <w:t>e-</w:t>
      </w:r>
      <w:r w:rsidR="00342745" w:rsidRPr="005F3621">
        <w:t xml:space="preserve">oglasnoj ploči </w:t>
      </w:r>
      <w:r w:rsidR="0060342A">
        <w:t xml:space="preserve">Trgovačkog suda u Zagrebu </w:t>
      </w:r>
      <w:r w:rsidR="001A6B7B">
        <w:t>istog dana</w:t>
      </w:r>
      <w:r w:rsidR="00342745" w:rsidRPr="005F3621">
        <w:t xml:space="preserve">, a oglas o </w:t>
      </w:r>
      <w:r w:rsidR="008312F5">
        <w:t>devetom</w:t>
      </w:r>
      <w:r w:rsidR="00A8408A">
        <w:t xml:space="preserve"> </w:t>
      </w:r>
      <w:r w:rsidR="00342745" w:rsidRPr="005F3621">
        <w:t xml:space="preserve">ročištu za prodaju usmenom i javnom dražbom </w:t>
      </w:r>
      <w:r w:rsidR="0060342A">
        <w:t xml:space="preserve">istaknut na </w:t>
      </w:r>
      <w:r w:rsidR="00342745" w:rsidRPr="005F3621">
        <w:t xml:space="preserve">web stranicama </w:t>
      </w:r>
      <w:r w:rsidR="0060342A">
        <w:t>Hrvatske</w:t>
      </w:r>
      <w:r w:rsidR="00342745" w:rsidRPr="005F3621">
        <w:t xml:space="preserve"> gospodarsk</w:t>
      </w:r>
      <w:r w:rsidR="0060342A">
        <w:t>e</w:t>
      </w:r>
      <w:r w:rsidR="00342745" w:rsidRPr="005F3621">
        <w:t xml:space="preserve"> komor</w:t>
      </w:r>
      <w:r w:rsidR="0060342A">
        <w:t>e i Sudačke mreže.</w:t>
      </w:r>
    </w:p>
    <w:p w:rsidRDefault="00342745" w:rsidP="00000731" w:rsidR="00342745">
      <w:pPr>
        <w:ind w:firstLine="720"/>
        <w:jc w:val="both"/>
      </w:pPr>
      <w:r w:rsidRPr="005F3621">
        <w:t xml:space="preserve">Na </w:t>
      </w:r>
      <w:r w:rsidR="008312F5">
        <w:t>9</w:t>
      </w:r>
      <w:r w:rsidR="00E22830">
        <w:t xml:space="preserve">. </w:t>
      </w:r>
      <w:r w:rsidRPr="005F3621">
        <w:t>usmenoj javnoj dražbi održanoj na Trgovačkom sudu u Zagrebu</w:t>
      </w:r>
      <w:r w:rsidR="00BE31E2">
        <w:t xml:space="preserve"> </w:t>
      </w:r>
      <w:r w:rsidR="001A6B7B">
        <w:t xml:space="preserve"> dana </w:t>
      </w:r>
      <w:r w:rsidR="008312F5">
        <w:t>05</w:t>
      </w:r>
      <w:r w:rsidR="00A87F66">
        <w:t xml:space="preserve">. </w:t>
      </w:r>
      <w:r w:rsidR="008312F5">
        <w:t>rujna</w:t>
      </w:r>
      <w:r w:rsidR="00A87F66">
        <w:t xml:space="preserve"> 2018</w:t>
      </w:r>
      <w:r w:rsidR="006B1643" w:rsidRPr="001A6B7B">
        <w:t>.</w:t>
      </w:r>
      <w:r w:rsidRPr="001A6B7B">
        <w:t xml:space="preserve"> </w:t>
      </w:r>
      <w:r w:rsidR="00000731">
        <w:t xml:space="preserve">pristupio je kupac </w:t>
      </w:r>
      <w:r w:rsidR="008312F5">
        <w:t>Roulette d.o.o., iz Zagreba, Horvatova 27, OIB:56509284877</w:t>
      </w:r>
      <w:r w:rsidR="00000731">
        <w:t xml:space="preserve">, kao jedini ponuđač, koji je </w:t>
      </w:r>
      <w:r w:rsidR="00921076">
        <w:t xml:space="preserve">ispunio uvjete za kupnju i </w:t>
      </w:r>
      <w:r w:rsidR="00000731">
        <w:t>za predmetne nekretnine ponudio cijenu sadr</w:t>
      </w:r>
      <w:r w:rsidR="00921076">
        <w:t xml:space="preserve">žanu u zaključku o prodaji od </w:t>
      </w:r>
      <w:r w:rsidR="00A87F66">
        <w:t>0</w:t>
      </w:r>
      <w:r w:rsidR="008312F5">
        <w:t>7. travnja 2016</w:t>
      </w:r>
      <w:r w:rsidR="00000731">
        <w:t xml:space="preserve">. </w:t>
      </w:r>
      <w:r w:rsidR="00AE445B" w:rsidRPr="00DE6D86">
        <w:t xml:space="preserve">te </w:t>
      </w:r>
      <w:r w:rsidRPr="00DE6D86">
        <w:t xml:space="preserve">je sukladno odredbi članka </w:t>
      </w:r>
      <w:r w:rsidR="0060342A" w:rsidRPr="009E5511">
        <w:t xml:space="preserve">103. </w:t>
      </w:r>
      <w:r w:rsidRPr="009E5511">
        <w:t xml:space="preserve">stavak </w:t>
      </w:r>
      <w:r w:rsidR="001A6B7B">
        <w:t>4</w:t>
      </w:r>
      <w:r w:rsidRPr="009E5511">
        <w:t>. OZ-a ispunio uvjete da</w:t>
      </w:r>
      <w:r w:rsidR="00861FBA">
        <w:t xml:space="preserve"> mu se dosude naprijed opisane nekretnine</w:t>
      </w:r>
      <w:r w:rsidRPr="009E5511">
        <w:t>.</w:t>
      </w:r>
    </w:p>
    <w:p w:rsidRDefault="001A6B7B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</w:t>
      </w:r>
      <w:r w:rsidR="00342745" w:rsidRPr="005F3621">
        <w:rPr>
          <w:rFonts w:cs="Times New Roman" w:hAnsi="Times New Roman" w:ascii="Times New Roman"/>
          <w:sz w:val="24"/>
        </w:rPr>
        <w:t>meljem odredbi članka 164. SZ-a a u skladu sa odredbom članka 1</w:t>
      </w:r>
      <w:r w:rsidR="0060342A">
        <w:rPr>
          <w:rFonts w:cs="Times New Roman" w:hAnsi="Times New Roman" w:ascii="Times New Roman"/>
          <w:sz w:val="24"/>
        </w:rPr>
        <w:t xml:space="preserve">08. OZ-a </w:t>
      </w:r>
      <w:r w:rsidR="00342745"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5F3621">
      <w:pPr>
        <w:ind w:firstLine="708"/>
        <w:jc w:val="both"/>
      </w:pPr>
    </w:p>
    <w:p w:rsidRDefault="007854B8" w:rsidP="00120A2D" w:rsidR="00120A2D">
      <w:pPr>
        <w:pStyle w:val="Bezproreda"/>
        <w:jc w:val="center"/>
      </w:pPr>
      <w:r>
        <w:t xml:space="preserve">U </w:t>
      </w:r>
      <w:r w:rsidR="0007340C" w:rsidRPr="005F3621">
        <w:t>Zagreb</w:t>
      </w:r>
      <w:r>
        <w:t>u</w:t>
      </w:r>
      <w:r w:rsidR="00342745" w:rsidRPr="005F3621">
        <w:t xml:space="preserve">, </w:t>
      </w:r>
      <w:r w:rsidR="008312F5">
        <w:t>05</w:t>
      </w:r>
      <w:r w:rsidR="007E7446">
        <w:t xml:space="preserve">. </w:t>
      </w:r>
      <w:r w:rsidR="008312F5">
        <w:t>rujna</w:t>
      </w:r>
      <w:r w:rsidR="007E7446">
        <w:t xml:space="preserve"> 2018</w:t>
      </w:r>
      <w:r w:rsidR="00BE31E2">
        <w:t>.</w:t>
      </w:r>
      <w:r>
        <w:t xml:space="preserve"> godine</w:t>
      </w:r>
    </w:p>
    <w:p w:rsidRDefault="00000731" w:rsidP="00120A2D" w:rsidR="00773C0B">
      <w:pPr>
        <w:pStyle w:val="Bezproreda"/>
        <w:jc w:val="right"/>
      </w:pPr>
      <w:r w:rsidRPr="00000731">
        <w:t>SUDAC:</w:t>
      </w:r>
    </w:p>
    <w:p w:rsidRDefault="00F22136" w:rsidP="007854B8" w:rsidR="00773C0B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 w:rsidR="00773C0B">
        <w:tab/>
      </w:r>
      <w:r w:rsidR="00000731">
        <w:t>Vesna Sremac Šoštar</w:t>
      </w:r>
      <w:r w:rsidR="00935A00">
        <w:t xml:space="preserve">, v.r. </w:t>
      </w:r>
    </w:p>
    <w:p w:rsidRDefault="00935A00" w:rsidP="007854B8" w:rsidR="00935A00">
      <w:pPr>
        <w:pStyle w:val="Uvuenotijeloteksta"/>
        <w:ind w:firstLine="141" w:left="1983"/>
        <w:jc w:val="right"/>
      </w:pPr>
      <w:r>
        <w:t>Za točnost otpravka</w:t>
      </w:r>
    </w:p>
    <w:p w:rsidRDefault="00935A00" w:rsidP="007854B8" w:rsidR="00935A00">
      <w:pPr>
        <w:pStyle w:val="Uvuenotijeloteksta"/>
        <w:ind w:firstLine="141" w:left="1983"/>
        <w:jc w:val="right"/>
      </w:pPr>
      <w:r>
        <w:t>Greta Jurišić</w:t>
      </w:r>
    </w:p>
    <w:p w:rsidRDefault="00507096" w:rsidP="00773C0B" w:rsidR="00507096">
      <w:pPr>
        <w:jc w:val="both"/>
      </w:pPr>
    </w:p>
    <w:p w:rsidRDefault="00507096" w:rsidP="00773C0B" w:rsidR="00507096">
      <w:pPr>
        <w:jc w:val="both"/>
      </w:pPr>
    </w:p>
    <w:p w:rsidRDefault="00507096" w:rsidP="00773C0B" w:rsidR="00507096">
      <w:pPr>
        <w:jc w:val="both"/>
      </w:pPr>
    </w:p>
    <w:p w:rsidRDefault="007854B8" w:rsidP="00773C0B" w:rsidR="007854B8">
      <w:pPr>
        <w:jc w:val="both"/>
      </w:pPr>
    </w:p>
    <w:p w:rsidRDefault="00773C0B" w:rsidP="00773C0B" w:rsidR="00773C0B" w:rsidRPr="005F3621">
      <w:pPr>
        <w:jc w:val="both"/>
      </w:pPr>
      <w:r w:rsidRPr="005F3621">
        <w:t>UPUTA O PRAVNOM LIJEKU:</w:t>
      </w:r>
    </w:p>
    <w:p w:rsidRDefault="00773C0B" w:rsidP="00773C0B" w:rsidR="00773C0B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861FBA" w:rsidP="00861FBA" w:rsidR="00861F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861FBA" w:rsidR="00861F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935A00" w:rsidR="00861FBA" w:rsidRPr="005F3621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7854B8" w:rsidR="00861FBA" w:rsidRPr="005F3621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709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034" w:rsidR="00844034">
      <w:r>
        <w:separator/>
      </w:r>
    </w:p>
  </w:endnote>
  <w:endnote w:id="0" w:type="continuationSeparator">
    <w:p w:rsidRDefault="00844034" w:rsidR="00844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034" w:rsidR="00844034">
      <w:r>
        <w:separator/>
      </w:r>
    </w:p>
  </w:footnote>
  <w:footnote w:id="0" w:type="continuationSeparator">
    <w:p w:rsidRDefault="00844034" w:rsidR="00844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5A0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 w:rsidR="00704FBF">
      <w:t>372</w:t>
    </w:r>
    <w:r w:rsidR="002365A5" w:rsidRPr="005F3621">
      <w:t>/</w:t>
    </w:r>
    <w:r w:rsidR="00704FBF">
      <w:t>15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648937"/>
      <w:docPartObj>
        <w:docPartGallery w:val="Page Numbers (Top of Page)"/>
        <w:docPartUnique/>
      </w:docPartObj>
    </w:sdtPr>
    <w:sdtEndPr/>
    <w:sdtContent>
      <w:p w:rsidRDefault="007854B8" w:rsidP="007854B8" w:rsidR="007854B8">
        <w:pPr>
          <w:pStyle w:val="Zaglavlje"/>
          <w:jc w:val="right"/>
        </w:pPr>
        <w:r>
          <w:t>48.St-</w:t>
        </w:r>
        <w:r w:rsidR="00E136BB">
          <w:t>372/15</w:t>
        </w:r>
      </w:p>
    </w:sdtContent>
  </w:sdt>
  <w:p w:rsidRDefault="007854B8" w:rsidR="007854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086E0E"/>
    <w:multiLevelType w:val="hybridMultilevel"/>
    <w:tmpl w:val="A3625548"/>
    <w:lvl w:tplc="76DA2370" w:ilvl="0">
      <w:start w:val="2"/>
      <w:numFmt w:val="bullet"/>
      <w:lvlText w:val="-"/>
      <w:lvlJc w:val="left"/>
      <w:pPr>
        <w:ind w:hanging="360" w:left="1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60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4">
    <w:nsid w:val="379871F5"/>
    <w:multiLevelType w:val="hybridMultilevel"/>
    <w:tmpl w:val="364C533E"/>
    <w:lvl w:tplc="798085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E63CCA"/>
    <w:multiLevelType w:val="hybridMultilevel"/>
    <w:tmpl w:val="092890FC"/>
    <w:lvl w:tplc="76DA237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5">
    <w:nsid w:val="7A015BFA"/>
    <w:multiLevelType w:val="hybridMultilevel"/>
    <w:tmpl w:val="B78C1058"/>
    <w:lvl w:tplc="B40A8CE6" w:ilvl="0">
      <w:numFmt w:val="bullet"/>
      <w:lvlText w:val="-"/>
      <w:lvlJc w:val="left"/>
      <w:pPr>
        <w:ind w:hanging="825" w:left="1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0"/>
  </w:num>
  <w:num w:numId="5">
    <w:abstractNumId w:val="12"/>
  </w:num>
  <w:num w:numId="6">
    <w:abstractNumId w:val="7"/>
  </w:num>
  <w:num w:numId="7">
    <w:abstractNumId w:val="14"/>
  </w:num>
  <w:num w:numId="8">
    <w:abstractNumId w:val="3"/>
  </w:num>
  <w:num w:numId="9">
    <w:abstractNumId w:val="16"/>
  </w:num>
  <w:num w:numId="10">
    <w:abstractNumId w:val="13"/>
  </w:num>
  <w:num w:numId="11">
    <w:abstractNumId w:val="6"/>
  </w:num>
  <w:num w:numId="12">
    <w:abstractNumId w:val="4"/>
  </w:num>
  <w:num w:numId="13">
    <w:abstractNumId w:val="5"/>
  </w:num>
  <w:num w:numId="14">
    <w:abstractNumId w:val="11"/>
  </w:num>
  <w:num w:numId="15">
    <w:abstractNumId w:val="9"/>
  </w:num>
  <w:num w:numId="16">
    <w:abstractNumId w:val="1"/>
  </w:num>
  <w:num w:numId="17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67C6"/>
    <w:rsid w:val="0004626B"/>
    <w:rsid w:val="0006282E"/>
    <w:rsid w:val="00064B8B"/>
    <w:rsid w:val="0007340C"/>
    <w:rsid w:val="0008428F"/>
    <w:rsid w:val="000B118B"/>
    <w:rsid w:val="000C44C8"/>
    <w:rsid w:val="000D433A"/>
    <w:rsid w:val="000F00A7"/>
    <w:rsid w:val="000F2AA5"/>
    <w:rsid w:val="00105DED"/>
    <w:rsid w:val="00120A2D"/>
    <w:rsid w:val="00124A94"/>
    <w:rsid w:val="00167C21"/>
    <w:rsid w:val="00185CCC"/>
    <w:rsid w:val="00197FFA"/>
    <w:rsid w:val="001A0199"/>
    <w:rsid w:val="001A6B7B"/>
    <w:rsid w:val="001B24D8"/>
    <w:rsid w:val="001D467A"/>
    <w:rsid w:val="002048C5"/>
    <w:rsid w:val="00232160"/>
    <w:rsid w:val="002365A5"/>
    <w:rsid w:val="002809DD"/>
    <w:rsid w:val="002B215D"/>
    <w:rsid w:val="002B7936"/>
    <w:rsid w:val="002D4481"/>
    <w:rsid w:val="002E2883"/>
    <w:rsid w:val="002E5453"/>
    <w:rsid w:val="002F0020"/>
    <w:rsid w:val="002F1343"/>
    <w:rsid w:val="002F15B8"/>
    <w:rsid w:val="00314D53"/>
    <w:rsid w:val="00316D33"/>
    <w:rsid w:val="00331302"/>
    <w:rsid w:val="00333139"/>
    <w:rsid w:val="0033778C"/>
    <w:rsid w:val="00342745"/>
    <w:rsid w:val="00361C64"/>
    <w:rsid w:val="00361DF8"/>
    <w:rsid w:val="00373C6C"/>
    <w:rsid w:val="00374D53"/>
    <w:rsid w:val="00392362"/>
    <w:rsid w:val="003D3D1A"/>
    <w:rsid w:val="003F1805"/>
    <w:rsid w:val="00400B55"/>
    <w:rsid w:val="00412E3F"/>
    <w:rsid w:val="004148B7"/>
    <w:rsid w:val="004153F5"/>
    <w:rsid w:val="004213F4"/>
    <w:rsid w:val="004270F7"/>
    <w:rsid w:val="00444A46"/>
    <w:rsid w:val="004451EF"/>
    <w:rsid w:val="0045250C"/>
    <w:rsid w:val="00466525"/>
    <w:rsid w:val="004B0809"/>
    <w:rsid w:val="004B2C85"/>
    <w:rsid w:val="004D5CA7"/>
    <w:rsid w:val="004D73BC"/>
    <w:rsid w:val="004D7CF5"/>
    <w:rsid w:val="00503BE3"/>
    <w:rsid w:val="00506B19"/>
    <w:rsid w:val="00507096"/>
    <w:rsid w:val="00512693"/>
    <w:rsid w:val="00554211"/>
    <w:rsid w:val="00560B2B"/>
    <w:rsid w:val="00563B94"/>
    <w:rsid w:val="0058023A"/>
    <w:rsid w:val="00592CB5"/>
    <w:rsid w:val="005F3621"/>
    <w:rsid w:val="0060342A"/>
    <w:rsid w:val="006110EC"/>
    <w:rsid w:val="00622282"/>
    <w:rsid w:val="00633709"/>
    <w:rsid w:val="00647155"/>
    <w:rsid w:val="006546B8"/>
    <w:rsid w:val="00685199"/>
    <w:rsid w:val="00691E8E"/>
    <w:rsid w:val="006A48C8"/>
    <w:rsid w:val="006B0885"/>
    <w:rsid w:val="006B1643"/>
    <w:rsid w:val="006B353C"/>
    <w:rsid w:val="006C2827"/>
    <w:rsid w:val="006C75CA"/>
    <w:rsid w:val="006D4DB7"/>
    <w:rsid w:val="006E15B1"/>
    <w:rsid w:val="006F38F5"/>
    <w:rsid w:val="006F77C4"/>
    <w:rsid w:val="007025E0"/>
    <w:rsid w:val="00703590"/>
    <w:rsid w:val="00704FBF"/>
    <w:rsid w:val="00767103"/>
    <w:rsid w:val="007678A2"/>
    <w:rsid w:val="00773C0B"/>
    <w:rsid w:val="007854B8"/>
    <w:rsid w:val="00794366"/>
    <w:rsid w:val="007A0250"/>
    <w:rsid w:val="007A0ABD"/>
    <w:rsid w:val="007D25D9"/>
    <w:rsid w:val="007E7446"/>
    <w:rsid w:val="007F6D6F"/>
    <w:rsid w:val="00801DF2"/>
    <w:rsid w:val="008230E3"/>
    <w:rsid w:val="00830E98"/>
    <w:rsid w:val="008312F5"/>
    <w:rsid w:val="00844034"/>
    <w:rsid w:val="00854B4E"/>
    <w:rsid w:val="00861FBA"/>
    <w:rsid w:val="0087771C"/>
    <w:rsid w:val="008C550D"/>
    <w:rsid w:val="008C61CE"/>
    <w:rsid w:val="008D0264"/>
    <w:rsid w:val="008D1F56"/>
    <w:rsid w:val="008E7B11"/>
    <w:rsid w:val="00910646"/>
    <w:rsid w:val="00921076"/>
    <w:rsid w:val="00923C68"/>
    <w:rsid w:val="00935A00"/>
    <w:rsid w:val="00935DED"/>
    <w:rsid w:val="009515ED"/>
    <w:rsid w:val="00960F4E"/>
    <w:rsid w:val="00992912"/>
    <w:rsid w:val="009B6221"/>
    <w:rsid w:val="009C3B39"/>
    <w:rsid w:val="009D5FF7"/>
    <w:rsid w:val="009E5511"/>
    <w:rsid w:val="00A10CCA"/>
    <w:rsid w:val="00A12C3D"/>
    <w:rsid w:val="00A16C89"/>
    <w:rsid w:val="00A17196"/>
    <w:rsid w:val="00A3082A"/>
    <w:rsid w:val="00A31CB4"/>
    <w:rsid w:val="00A43333"/>
    <w:rsid w:val="00A53CB8"/>
    <w:rsid w:val="00A806E8"/>
    <w:rsid w:val="00A80BF5"/>
    <w:rsid w:val="00A8408A"/>
    <w:rsid w:val="00A87F66"/>
    <w:rsid w:val="00AD7A1B"/>
    <w:rsid w:val="00AE28C7"/>
    <w:rsid w:val="00AE445B"/>
    <w:rsid w:val="00AF4F34"/>
    <w:rsid w:val="00B01320"/>
    <w:rsid w:val="00B075F8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812F4"/>
    <w:rsid w:val="00B91C19"/>
    <w:rsid w:val="00B929EE"/>
    <w:rsid w:val="00BA159B"/>
    <w:rsid w:val="00BA198C"/>
    <w:rsid w:val="00BA698F"/>
    <w:rsid w:val="00BC2753"/>
    <w:rsid w:val="00BC2D70"/>
    <w:rsid w:val="00BE3191"/>
    <w:rsid w:val="00BE31E2"/>
    <w:rsid w:val="00BE699A"/>
    <w:rsid w:val="00BF42EC"/>
    <w:rsid w:val="00C04A2D"/>
    <w:rsid w:val="00C172BF"/>
    <w:rsid w:val="00C21015"/>
    <w:rsid w:val="00C22F9B"/>
    <w:rsid w:val="00C3142B"/>
    <w:rsid w:val="00C31D80"/>
    <w:rsid w:val="00C35ABC"/>
    <w:rsid w:val="00C41D74"/>
    <w:rsid w:val="00C42687"/>
    <w:rsid w:val="00C46A70"/>
    <w:rsid w:val="00C713B5"/>
    <w:rsid w:val="00C7181F"/>
    <w:rsid w:val="00C72F13"/>
    <w:rsid w:val="00C7731C"/>
    <w:rsid w:val="00C81737"/>
    <w:rsid w:val="00C841C3"/>
    <w:rsid w:val="00C955C4"/>
    <w:rsid w:val="00CA0CA4"/>
    <w:rsid w:val="00CA126B"/>
    <w:rsid w:val="00CB1B44"/>
    <w:rsid w:val="00CB1E77"/>
    <w:rsid w:val="00CB452B"/>
    <w:rsid w:val="00CC1D94"/>
    <w:rsid w:val="00CE350D"/>
    <w:rsid w:val="00CE4AD0"/>
    <w:rsid w:val="00CF7962"/>
    <w:rsid w:val="00D2100F"/>
    <w:rsid w:val="00D27E4F"/>
    <w:rsid w:val="00D45B56"/>
    <w:rsid w:val="00D5779B"/>
    <w:rsid w:val="00D63402"/>
    <w:rsid w:val="00D651A8"/>
    <w:rsid w:val="00D8523B"/>
    <w:rsid w:val="00D92622"/>
    <w:rsid w:val="00DA488D"/>
    <w:rsid w:val="00DB57AB"/>
    <w:rsid w:val="00DB6978"/>
    <w:rsid w:val="00DD1ABE"/>
    <w:rsid w:val="00DE6D86"/>
    <w:rsid w:val="00DF4124"/>
    <w:rsid w:val="00DF4DE0"/>
    <w:rsid w:val="00E02F70"/>
    <w:rsid w:val="00E136BB"/>
    <w:rsid w:val="00E169CC"/>
    <w:rsid w:val="00E22830"/>
    <w:rsid w:val="00E403AC"/>
    <w:rsid w:val="00E6119E"/>
    <w:rsid w:val="00E66974"/>
    <w:rsid w:val="00EB0E50"/>
    <w:rsid w:val="00EB76D2"/>
    <w:rsid w:val="00EC0FC1"/>
    <w:rsid w:val="00EC396C"/>
    <w:rsid w:val="00F22136"/>
    <w:rsid w:val="00F3024F"/>
    <w:rsid w:val="00F464A3"/>
    <w:rsid w:val="00F50C1E"/>
    <w:rsid w:val="00F82CEF"/>
    <w:rsid w:val="00F86E5D"/>
    <w:rsid w:val="00F92F05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Zagreb; ROULETTE d.o.o. za usluge</izvorni_sadrzaj>
    <derivirana_varijabla naziv="DomainObject.Predmet.StrankaFormated_1">  FINA.Regionalni centar Zagreb; ROULETTE d.o.o. za usluge</derivirana_varijabla>
  </DomainObject.Predmet.StrankaFormated>
  <DomainObject.Predmet.StrankaFormatedOIB>
    <izvorni_sadrzaj>  FINA.Regionalni centar Zagreb, OIB 85821130368; ROULETTE d.o.o. za usluge, OIB 56509284877</izvorni_sadrzaj>
    <derivirana_varijabla naziv="DomainObject.Predmet.StrankaFormatedOIB_1">  FINA.Regionalni centar Zagreb, OIB 85821130368; ROULETTE d.o.o. za usluge, OIB 56509284877</derivirana_varijabla>
  </DomainObject.Predmet.StrankaFormatedOIB>
  <DomainObject.Predmet.StrankaFormatedWithAdress>
    <izvorni_sadrzaj> FINA.Regionalni centar Zagreb; ROULETTE d.o.o. za usluge, Horvatova 27, 10000 Zagreb</izvorni_sadrzaj>
    <derivirana_varijabla naziv="DomainObject.Predmet.StrankaFormatedWithAdress_1"> FINA.Regionalni centar Zagreb; ROULETTE d.o.o. za usluge, Horvatova 27, 10000 Zagreb</derivirana_varijabla>
  </DomainObject.Predmet.StrankaFormatedWithAdress>
  <DomainObject.Predmet.StrankaFormatedWithAdressOIB>
    <izvorni_sadrzaj> FINA.Regionalni centar Zagreb, OIB 85821130368; ROULETTE d.o.o. za usluge, OIB 56509284877, Horvatova 27, 10000 Zagreb</izvorni_sadrzaj>
    <derivirana_varijabla naziv="DomainObject.Predmet.StrankaFormatedWithAdressOIB_1"> FINA.Regionalni centar Zagreb, OIB 85821130368; ROULETTE d.o.o. za usluge, OIB 56509284877, Horvatova 27, 10000 Zagreb</derivirana_varijabla>
  </DomainObject.Predmet.StrankaFormatedWithAdressOIB>
  <DomainObject.Predmet.StrankaWithAdress>
    <izvorni_sadrzaj>FINA.Regionalni centar Zagreb ,ROULETTE d.o.o. za usluge Horvatova 27,10000 Zagreb</izvorni_sadrzaj>
    <derivirana_varijabla naziv="DomainObject.Predmet.StrankaWithAdress_1">FINA.Regionalni centar Zagreb ,ROULETTE d.o.o. za usluge Horvatova 27,10000 Zagreb</derivirana_varijabla>
  </DomainObject.Predmet.StrankaWithAdress>
  <DomainObject.Predmet.StrankaWithAdressOIB>
    <izvorni_sadrzaj>FINA.Regionalni centar Zagreb, OIB 85821130368,ROULETTE d.o.o. za usluge, OIB 56509284877, Horvatova 27,10000 Zagreb</izvorni_sadrzaj>
    <derivirana_varijabla naziv="DomainObject.Predmet.StrankaWithAdressOIB_1">FINA.Regionalni centar Zagreb, OIB 85821130368,ROULETTE d.o.o. za usluge, OIB 56509284877, Horvatova 27,10000 Zagreb</derivirana_varijabla>
  </DomainObject.Predmet.StrankaWithAdressOIB>
  <DomainObject.Predmet.StrankaNazivFormated>
    <izvorni_sadrzaj>FINA.Regionalni centar Zagreb,ROULETTE d.o.o. za usluge</izvorni_sadrzaj>
    <derivirana_varijabla naziv="DomainObject.Predmet.StrankaNazivFormated_1">FINA.Regionalni centar Zagreb,ROULETTE d.o.o. za usluge</derivirana_varijabla>
  </DomainObject.Predmet.StrankaNazivFormated>
  <DomainObject.Predmet.StrankaNazivFormatedOIB>
    <izvorni_sadrzaj>FINA.Regionalni centar Zagreb, OIB 85821130368,ROULETTE d.o.o. za usluge, OIB 56509284877</izvorni_sadrzaj>
    <derivirana_varijabla naziv="DomainObject.Predmet.StrankaNazivFormatedOIB_1">FINA.Regionalni centar Zagreb, OIB 85821130368,ROULETTE d.o.o. za usluge, OIB 56509284877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  <item>ROULETTE d.o.o. za usluge</item>
    </izvorni_sadrzaj>
    <derivirana_varijabla naziv="DomainObject.Predmet.StrankaListFormated_1">
      <item>FINA.Regionalni centar Zagreb</item>
      <item>ROULETTE d.o.o. za usluge</item>
    </derivirana_varijabla>
  </DomainObject.Predmet.StrankaListFormated>
  <DomainObject.Predmet.StrankaListFormatedOIB>
    <izvorni_sadrzaj>
      <item>FINA.Regionalni centar Zagreb, OIB 85821130368</item>
      <item>ROULETTE d.o.o. za usluge, OIB 56509284877</item>
    </izvorni_sadrzaj>
    <derivirana_varijabla naziv="DomainObject.Predmet.StrankaListFormatedOIB_1">
      <item>FINA.Regionalni centar Zagreb, OIB 85821130368</item>
      <item>ROULETTE d.o.o. za usluge, OIB 56509284877</item>
    </derivirana_varijabla>
  </DomainObject.Predmet.StrankaListFormatedOIB>
  <DomainObject.Predmet.StrankaListFormatedWithAdress>
    <izvorni_sadrzaj>
      <item>FINA.Regionalni centar Zagreb</item>
      <item>ROULETTE d.o.o. za usluge, Horvatova 27, 10000 Zagreb</item>
    </izvorni_sadrzaj>
    <derivirana_varijabla naziv="DomainObject.Predmet.StrankaListFormatedWithAdress_1">
      <item>FINA.Regionalni centar Zagreb</item>
      <item>ROULETTE d.o.o. za usluge, Horvatova 27, 10000 Zagreb</item>
    </derivirana_varijabla>
  </DomainObject.Predmet.StrankaListFormatedWithAdress>
  <DomainObject.Predmet.StrankaListFormatedWithAdressOIB>
    <izvorni_sadrzaj>
      <item>FINA.Regionalni centar Zagreb, OIB 85821130368</item>
      <item>ROULETTE d.o.o. za usluge, OIB 56509284877, Horvatova 27, 10000 Zagreb</item>
    </izvorni_sadrzaj>
    <derivirana_varijabla naziv="DomainObject.Predmet.StrankaListFormatedWithAdressOIB_1">
      <item>FINA.Regionalni centar Zagreb, OIB 85821130368</item>
      <item>ROULETTE d.o.o. za usluge, OIB 56509284877, Horvatova 27, 10000 Zagreb</item>
    </derivirana_varijabla>
  </DomainObject.Predmet.StrankaListFormatedWithAdressOIB>
  <DomainObject.Predmet.StrankaListNazivFormated>
    <izvorni_sadrzaj>
      <item>FINA.Regionalni centar Zagreb</item>
      <item>ROULETTE d.o.o. za usluge</item>
    </izvorni_sadrzaj>
    <derivirana_varijabla naziv="DomainObject.Predmet.StrankaListNazivFormated_1">
      <item>FINA.Regionalni centar Zagreb</item>
      <item>ROULETTE d.o.o. za usluge</item>
    </derivirana_varijabla>
  </DomainObject.Predmet.StrankaListNazivFormated>
  <DomainObject.Predmet.StrankaListNazivFormatedOIB>
    <izvorni_sadrzaj>
      <item>FINA.Regionalni centar Zagreb, OIB 85821130368</item>
      <item>ROULETTE d.o.o. za usluge, OIB 56509284877</item>
    </izvorni_sadrzaj>
    <derivirana_varijabla naziv="DomainObject.Predmet.StrankaListNazivFormatedOIB_1">
      <item>FINA.Regionalni centar Zagreb, OIB 85821130368</item>
      <item>ROULETTE d.o.o. za usluge, OIB 56509284877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 i dr.</izvorni_sadrzaj>
    <derivirana_varijabla naziv="DomainObject.Predmet.StrankaIDrugi_1">FINA.Regionalni centar Zagreb i dr.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 i dr.</izvorni_sadrzaj>
    <derivirana_varijabla naziv="DomainObject.Predmet.StrankaIDrugiAdressOIB_1">FINA.Regionalni centar Zagreb, OIB 85821130368 i dr.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806</properties:Words>
  <properties:Characters>4226</properties:Characters>
  <properties:Lines>109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2018-09-05T11:01:00Z</dcterms:created>
  <dc:creator>BISERKA CALIC</dc:creator>
  <cp:lastModifiedBy>Matea Bizjak</cp:lastModifiedBy>
  <cp:lastPrinted>2017-12-19T06:08:00Z</cp:lastPrinted>
  <dcterms:modified xmlns:xsi="http://www.w3.org/2001/XMLSchema-instance" xsi:type="dcterms:W3CDTF">2018-09-05T11:17:00Z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(St-372-15-rješenje o dosudi-.docx)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