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fc4e420" w14:paraId="fc4e420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FD24EA">
        <w:t>1109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FD24EA">
        <w:t>VECO IN SPE jednostavno društvo s ograničenom odgovornošću za završne radove u građevinarstvu</w:t>
      </w:r>
      <w:r w:rsidR="007E0DEB">
        <w:t>,</w:t>
      </w:r>
      <w:r w:rsidR="002B40D7">
        <w:t xml:space="preserve"> </w:t>
      </w:r>
      <w:r>
        <w:t xml:space="preserve">MBS: </w:t>
      </w:r>
      <w:r w:rsidR="00FD24EA">
        <w:t>030143480</w:t>
      </w:r>
      <w:r>
        <w:t xml:space="preserve">, OIB: </w:t>
      </w:r>
      <w:r w:rsidR="00FD24EA">
        <w:t>52965554966</w:t>
      </w:r>
      <w:r w:rsidR="00B05FE1">
        <w:t>,</w:t>
      </w:r>
      <w:r>
        <w:t xml:space="preserve"> </w:t>
      </w:r>
      <w:r w:rsidR="00FD24EA">
        <w:t xml:space="preserve">Dalj, J. </w:t>
      </w:r>
      <w:proofErr w:type="spellStart"/>
      <w:r w:rsidR="00FD24EA">
        <w:t>Astaloša</w:t>
      </w:r>
      <w:proofErr w:type="spellEnd"/>
      <w:r w:rsidR="00FD24EA">
        <w:t xml:space="preserve"> 2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D24EA">
        <w:t>5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3734EF">
        <w:t xml:space="preserve">VECO IN SPE jednostavno društvo s ograničenom odgovornošću za završne radove u građevinarstvu, MBS: 030143480, OIB: 52965554966, Dalj, J. </w:t>
      </w:r>
      <w:proofErr w:type="spellStart"/>
      <w:r w:rsidR="003734EF">
        <w:t>Astaloša</w:t>
      </w:r>
      <w:proofErr w:type="spellEnd"/>
      <w:r w:rsidR="003734EF">
        <w:t xml:space="preserve"> 2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3734EF">
        <w:t>21.731,26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3734EF">
        <w:t>Vedran Perić</w:t>
      </w:r>
      <w:r w:rsidR="001C29A0">
        <w:t xml:space="preserve">, </w:t>
      </w:r>
      <w:r w:rsidR="00FD4C38">
        <w:t xml:space="preserve">OIB: </w:t>
      </w:r>
      <w:r w:rsidR="003734EF">
        <w:t>20435186927</w:t>
      </w:r>
      <w:r w:rsidR="00755864">
        <w:t xml:space="preserve">, </w:t>
      </w:r>
      <w:r w:rsidR="003734EF">
        <w:t xml:space="preserve">Dalj, Josipa </w:t>
      </w:r>
      <w:proofErr w:type="spellStart"/>
      <w:r w:rsidR="003734EF">
        <w:t>Astaloša</w:t>
      </w:r>
      <w:proofErr w:type="spellEnd"/>
      <w:r w:rsidR="003734EF">
        <w:t xml:space="preserve"> 2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3734EF">
        <w:t>1109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3734EF">
        <w:t>5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3734EF">
        <w:t>26</w:t>
      </w:r>
      <w:r w:rsidR="00361DEF">
        <w:t>/</w:t>
      </w:r>
      <w:r w:rsidR="00541D38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F32" w:rsidP="00D95CE2" w:rsidR="00BD4F32">
      <w:r>
        <w:separator/>
      </w:r>
    </w:p>
  </w:endnote>
  <w:endnote w:id="0" w:type="continuationSeparator">
    <w:p w:rsidRDefault="00BD4F32" w:rsidP="00D95CE2" w:rsidR="00BD4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F32" w:rsidP="00D95CE2" w:rsidR="00BD4F32">
      <w:r>
        <w:separator/>
      </w:r>
    </w:p>
  </w:footnote>
  <w:footnote w:id="0" w:type="continuationSeparator">
    <w:p w:rsidRDefault="00BD4F32" w:rsidP="00D95CE2" w:rsidR="00BD4F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055A0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495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443F"/>
    <w:rsid w:val="008169C7"/>
    <w:rsid w:val="00820EAB"/>
    <w:rsid w:val="008241A3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4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St-1109/2018</izvorni_sadrzaj>
    <derivirana_varijabla naziv="DomainObject.Predmet.OznakaBroj_1">St-1109/2018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VECO IN SPE jednostavno društvo s ograničenom odgovornošću za završne radove u građevinarstvu</izvorni_sadrzaj>
    <derivirana_varijabla naziv="DomainObject.Predmet.ProtustrankaFormated_1">  VECO IN SPE jednostavno društvo s ograničenom odgovornošću za završne radove u građevinarstvu</derivirana_varijabla>
  </DomainObject.Predmet.ProtustrankaFormated>
  <DomainObject.Predmet.ProtustrankaFormatedOIB>
    <izvorni_sadrzaj>  VECO IN SPE jednostavno društvo s ograničenom odgovornošću za završne radove u građevinarstvu, OIB 52965554966</izvorni_sadrzaj>
    <derivirana_varijabla naziv="DomainObject.Predmet.ProtustrankaFormatedOIB_1">  VECO IN SPE jednostavno društvo s ograničenom odgovornošću za završne radove u građevinarstvu, OIB 52965554966</derivirana_varijabla>
  </DomainObject.Predmet.ProtustrankaFormatedOIB>
  <DomainObject.Predmet.ProtustrankaFormatedWithAdress>
    <izvorni_sadrzaj> VECO IN SPE jednostavno društvo s ograničenom odgovornošću za završne radove u građevinarstvu, J. Astaloša 2, 31226 Dalj</izvorni_sadrzaj>
    <derivirana_varijabla naziv="DomainObject.Predmet.ProtustrankaFormatedWithAdress_1"> VECO IN SPE jednostavno društvo s ograničenom odgovornošću za završne radove u građevinarstvu, J. Astaloša 2, 31226 Dalj</derivirana_varijabla>
  </DomainObject.Predmet.ProtustrankaFormatedWithAdress>
  <DomainObject.Predmet.ProtustrankaFormatedWithAdressOIB>
    <izvorni_sadrzaj> VECO IN SPE jednostavno društvo s ograničenom odgovornošću za završne radove u građevinarstvu, OIB 52965554966, J. Astaloša 2, 31226 Dalj</izvorni_sadrzaj>
    <derivirana_varijabla naziv="DomainObject.Predmet.ProtustrankaFormatedWithAdressOIB_1"> VECO IN SPE jednostavno društvo s ograničenom odgovornošću za završne radove u građevinarstvu, OIB 52965554966, J. Astaloša 2, 31226 Dalj</derivirana_varijabla>
  </DomainObject.Predmet.ProtustrankaFormatedWithAdressOIB>
  <DomainObject.Predmet.ProtustrankaWithAdress>
    <izvorni_sadrzaj>VECO IN SPE jednostavno društvo s ograničenom odgovornošću za završne radove u građevinarstvu J. Astaloša 2, 31226 Dalj</izvorni_sadrzaj>
    <derivirana_varijabla naziv="DomainObject.Predmet.ProtustrankaWithAdress_1">VECO IN SPE jednostavno društvo s ograničenom odgovornošću za završne radove u građevinarstvu J. Astaloša 2, 31226 Dalj</derivirana_varijabla>
  </DomainObject.Predmet.ProtustrankaWithAdress>
  <DomainObject.Predmet.ProtustrankaWithAdressOIB>
    <izvorni_sadrzaj>VECO IN SPE jednostavno društvo s ograničenom odgovornošću za završne radove u građevinarstvu, OIB 52965554966, J. Astaloša 2, 31226 Dalj</izvorni_sadrzaj>
    <derivirana_varijabla naziv="DomainObject.Predmet.ProtustrankaWithAdressOIB_1">VECO IN SPE jednostavno društvo s ograničenom odgovornošću za završne radove u građevinarstvu, OIB 52965554966, J. Astaloša 2, 31226 Dalj</derivirana_varijabla>
  </DomainObject.Predmet.ProtustrankaWithAdressOIB>
  <DomainObject.Predmet.ProtustrankaNazivFormated>
    <izvorni_sadrzaj>VECO IN SPE jednostavno društvo s ograničenom odgovornošću za završne radove u građevinarstvu</izvorni_sadrzaj>
    <derivirana_varijabla naziv="DomainObject.Predmet.ProtustrankaNazivFormated_1">VECO IN SPE jednostavno društvo s ograničenom odgovornošću za završne radove u građevinarstvu</derivirana_varijabla>
  </DomainObject.Predmet.ProtustrankaNazivFormated>
  <DomainObject.Predmet.ProtustrankaNazivFormatedOIB>
    <izvorni_sadrzaj>VECO IN SPE jednostavno društvo s ograničenom odgovornošću za završne radove u građevinarstvu, OIB 52965554966</izvorni_sadrzaj>
    <derivirana_varijabla naziv="DomainObject.Predmet.ProtustrankaNazivFormatedOIB_1">VECO IN SPE jednostavno društvo s ograničenom odgovornošću za završne radove u građevinarstvu, OIB 52965554966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VECO IN SPE jednostavno društvo s ograničenom odgovornošću za završne radove u građevinarstvu</item>
    </izvorni_sadrzaj>
    <derivirana_varijabla naziv="DomainObject.Predmet.ProtuStrankaListFormated_1">
      <item>VECO IN SPE jednostavno društvo s ograničenom odgovornošću za završne radove u građevinarstvu</item>
    </derivirana_varijabla>
  </DomainObject.Predmet.ProtuStrankaListFormated>
  <DomainObject.Predmet.ProtuStrankaListFormatedOIB>
    <izvorni_sadrzaj>
      <item>VECO IN SPE jednostavno društvo s ograničenom odgovornošću za završne radove u građevinarstvu, OIB 52965554966</item>
    </izvorni_sadrzaj>
    <derivirana_varijabla naziv="DomainObject.Predmet.ProtuStrankaListFormatedOIB_1">
      <item>VECO IN SPE jednostavno društvo s ograničenom odgovornošću za završne radove u građevinarstvu, OIB 52965554966</item>
    </derivirana_varijabla>
  </DomainObject.Predmet.ProtuStrankaListFormatedOIB>
  <DomainObject.Predmet.ProtuStrankaListFormatedWithAdress>
    <izvorni_sadrzaj>
      <item>VECO IN SPE jednostavno društvo s ograničenom odgovornošću za završne radove u građevinarstvu, J. Astaloša 2, 31226 Dalj</item>
    </izvorni_sadrzaj>
    <derivirana_varijabla naziv="DomainObject.Predmet.ProtuStrankaListFormatedWithAdress_1">
      <item>VECO IN SPE jednostavno društvo s ograničenom odgovornošću za završne radove u građevinarstvu, J. Astaloša 2, 31226 Dalj</item>
    </derivirana_varijabla>
  </DomainObject.Predmet.ProtuStrankaListFormatedWithAdress>
  <DomainObject.Predmet.ProtuStrankaListFormatedWithAdressOIB>
    <izvorni_sadrzaj>
      <item>VECO IN SPE jednostavno društvo s ograničenom odgovornošću za završne radove u građevinarstvu, OIB 52965554966, J. Astaloša 2, 31226 Dalj</item>
    </izvorni_sadrzaj>
    <derivirana_varijabla naziv="DomainObject.Predmet.ProtuStrankaListFormatedWithAdressOIB_1">
      <item>VECO IN SPE jednostavno društvo s ograničenom odgovornošću za završne radove u građevinarstvu, OIB 52965554966, J. Astaloša 2, 31226 Dalj</item>
    </derivirana_varijabla>
  </DomainObject.Predmet.ProtuStrankaListFormatedWithAdressOIB>
  <DomainObject.Predmet.ProtuStrankaListNazivFormated>
    <izvorni_sadrzaj>
      <item>VECO IN SPE jednostavno društvo s ograničenom odgovornošću za završne radove u građevinarstvu</item>
    </izvorni_sadrzaj>
    <derivirana_varijabla naziv="DomainObject.Predmet.ProtuStrankaListNazivFormated_1">
      <item>VECO IN SPE jednostavno društvo s ograničenom odgovornošću za završne radove u građevinarstvu</item>
    </derivirana_varijabla>
  </DomainObject.Predmet.ProtuStrankaListNazivFormated>
  <DomainObject.Predmet.ProtuStrankaListNazivFormatedOIB>
    <izvorni_sadrzaj>
      <item>VECO IN SPE jednostavno društvo s ograničenom odgovornošću za završne radove u građevinarstvu, OIB 52965554966</item>
    </izvorni_sadrzaj>
    <derivirana_varijabla naziv="DomainObject.Predmet.ProtuStrankaListNazivFormatedOIB_1">
      <item>VECO IN SPE jednostavno društvo s ograničenom odgovornošću za završne radove u građevinarstvu, OIB 52965554966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VECO IN SPE jednostavno društvo s ograničenom odgovornošću za završne radove u građevinarstvu</izvorni_sadrzaj>
    <derivirana_varijabla naziv="DomainObject.Predmet.ProtustrankaIDrugi_1">VECO IN SPE jednostavno društvo s ograničenom odgovornošću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VECO IN SPE jednostavno društvo s ograničenom odgovornošću za završne radove u građevinarstvu, OIB 52965554966, J. Astaloša 2, 31226 Dalj</izvorni_sadrzaj>
    <derivirana_varijabla naziv="DomainObject.Predmet.ProtustrankaIDrugiAdressOIB_1">VECO IN SPE jednostavno društvo s ograničenom odgovornošću za završne radove u građevinarstvu, OIB 52965554966, J. Astaloša 2,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VECO IN SPE jednostavno društvo s ograničenom odgovornošću za završne radove u građevinarstvu</item>
    </izvorni_sadrzaj>
    <derivirana_varijabla naziv="DomainObject.Predmet.SudioniciListNaziv_1">
      <item>FINA RC OSIJEK</item>
      <item>VECO IN SPE jednostavno društvo s ograničenom odgovornošću za završne radove u građevinarstvu</item>
    </derivirana_varijabla>
  </DomainObject.Predmet.SudioniciListNaziv>
  <DomainObject.Predmet.SudioniciListAdressOIB>
    <izvorni_sadrzaj>
      <item>FINA RC OSIJEK, OIB 85821130368</item>
      <item>VECO IN SPE jednostavno društvo s ograničenom odgovornošću za završne radove u građevinarstvu, OIB 52965554966, J. Astaloša 2,31226 Dalj</item>
    </izvorni_sadrzaj>
    <derivirana_varijabla naziv="DomainObject.Predmet.SudioniciListAdressOIB_1">
      <item>FINA RC OSIJEK, OIB 85821130368</item>
      <item>VECO IN SPE jednostavno društvo s ograničenom odgovornošću za završne radove u građevinarstvu, OIB 52965554966, J. Astaloša 2,31226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52965554966</item>
    </izvorni_sadrzaj>
    <derivirana_varijabla naziv="DomainObject.Predmet.SudioniciListNazivOIB_1">
      <item>, OIB 85821130368</item>
      <item>, OIB 52965554966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1B314-C1A7-4C2C-8FDD-024F4AE61E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410</properties:Words>
  <properties:Characters>2236</properties:Characters>
  <properties:Lines>58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2018-09-05T08:07:00Z</dcterms:created>
  <dc:creator>Snježana Andrijanić</dc:creator>
  <cp:lastModifiedBy>Renata Horvat</cp:lastModifiedBy>
  <cp:lastPrinted>2018-07-20T09:12:00Z</cp:lastPrinted>
  <dcterms:modified xmlns:xsi="http://www.w3.org/2001/XMLSchema-instance" xsi:type="dcterms:W3CDTF">2018-09-05T08:12:00Z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(VECO IN SPE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