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ae82" w14:paraId="18eae82" w:rsidRDefault="0097040B" w:rsidP="00576BA6" w:rsidR="0097040B" w:rsidRPr="004072E5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 w:rsidRPr="004072E5">
        <w:t xml:space="preserve">   </w:t>
      </w:r>
      <w:r w:rsidR="00836807" w:rsidRPr="004072E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072E5">
        <w:tc>
          <w:tcPr>
            <w:tcW w:type="dxa" w:w="3060"/>
          </w:tcPr>
          <w:p w:rsidRDefault="0097040B" w:rsidP="003B2A53" w:rsidR="0097040B" w:rsidRPr="004072E5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4072E5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072E5">
              <w:rPr>
                <w:b w:val="false"/>
                <w:sz w:val="24"/>
              </w:rPr>
              <w:t xml:space="preserve">REPUBLIKA </w:t>
            </w:r>
            <w:r w:rsidR="0097040B" w:rsidRPr="004072E5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072E5">
            <w:pPr>
              <w:ind w:firstLine="0"/>
            </w:pPr>
            <w:r w:rsidRPr="004072E5">
              <w:t>Trgovački sud u Zagrebu</w:t>
            </w:r>
          </w:p>
          <w:p w:rsidRDefault="0097040B" w:rsidP="00BD535C" w:rsidR="0097040B" w:rsidRPr="004072E5">
            <w:pPr>
              <w:ind w:firstLine="0"/>
            </w:pPr>
            <w:r w:rsidRPr="004072E5">
              <w:t>Zagreb, Amruševa 2/II</w:t>
            </w:r>
          </w:p>
        </w:tc>
      </w:tr>
    </w:tbl>
    <w:p w:rsidRDefault="004008CE" w:rsidP="003B2A53" w:rsidR="004008CE" w:rsidRPr="004072E5"/>
    <w:p w:rsidRDefault="004008CE" w:rsidP="003B2A53" w:rsidR="004008CE" w:rsidRPr="004072E5">
      <w:r w:rsidRPr="004072E5">
        <w:rPr>
          <w:lang w:val="pt-BR"/>
        </w:rPr>
        <w:t xml:space="preserve">                  </w:t>
      </w:r>
      <w:r w:rsidR="00BD535C" w:rsidRPr="004072E5">
        <w:rPr>
          <w:lang w:val="pt-BR"/>
        </w:rPr>
        <w:t xml:space="preserve">                                                                                   </w:t>
      </w:r>
      <w:r w:rsidRPr="004072E5">
        <w:t>4</w:t>
      </w:r>
      <w:r w:rsidR="00D15754" w:rsidRPr="004072E5">
        <w:t>8</w:t>
      </w:r>
      <w:r w:rsidR="00551AA2" w:rsidRPr="004072E5">
        <w:t xml:space="preserve"> </w:t>
      </w:r>
      <w:r w:rsidRPr="004072E5">
        <w:t>St-</w:t>
      </w:r>
      <w:r w:rsidR="00396117" w:rsidRPr="004072E5">
        <w:t>7007</w:t>
      </w:r>
      <w:r w:rsidRPr="004072E5">
        <w:t>/1</w:t>
      </w:r>
      <w:r w:rsidR="00396117" w:rsidRPr="004072E5">
        <w:t>6</w:t>
      </w:r>
    </w:p>
    <w:p w:rsidRDefault="00BD535C" w:rsidP="003B2A53" w:rsidR="004008CE" w:rsidRPr="004072E5">
      <w:r w:rsidRPr="004072E5">
        <w:t xml:space="preserve">                          </w:t>
      </w:r>
      <w:r w:rsidR="004008CE" w:rsidRPr="004072E5">
        <w:t>R E P U B L I K A  H R V A T S K A</w:t>
      </w:r>
    </w:p>
    <w:p w:rsidRDefault="004008CE" w:rsidP="003B2A53" w:rsidR="004008CE" w:rsidRPr="004072E5">
      <w:r w:rsidRPr="004072E5">
        <w:t xml:space="preserve">   </w:t>
      </w:r>
      <w:r w:rsidR="00BD535C" w:rsidRPr="004072E5">
        <w:t xml:space="preserve">                                       </w:t>
      </w:r>
      <w:r w:rsidRPr="004072E5">
        <w:t xml:space="preserve">R J E Š E NJ E </w:t>
      </w:r>
      <w:r w:rsidRPr="004072E5">
        <w:tab/>
      </w:r>
      <w:r w:rsidRPr="004072E5">
        <w:tab/>
      </w:r>
      <w:r w:rsidRPr="004072E5">
        <w:tab/>
      </w:r>
      <w:r w:rsidRPr="004072E5">
        <w:tab/>
      </w:r>
      <w:r w:rsidRPr="004072E5">
        <w:tab/>
      </w:r>
    </w:p>
    <w:p w:rsidRDefault="004008CE" w:rsidP="003B2A53" w:rsidR="004008CE" w:rsidRPr="004072E5"/>
    <w:p w:rsidRDefault="00D15754" w:rsidP="003B2A53" w:rsidR="004008CE" w:rsidRPr="004072E5">
      <w:r w:rsidRPr="004072E5">
        <w:t>TRGOVAČKI SUD U ZAGREBU, po stečajnom sucu Vesni Sremac Šoštar</w:t>
      </w:r>
      <w:r w:rsidR="005258C2" w:rsidRPr="004072E5">
        <w:t xml:space="preserve">, u stečajnom postupku nad </w:t>
      </w:r>
      <w:r w:rsidR="008A2886" w:rsidRPr="004072E5">
        <w:t xml:space="preserve">stečajnim dužnikom </w:t>
      </w:r>
      <w:r w:rsidR="00396117" w:rsidRPr="004072E5">
        <w:t>KBB KLIMA d.o.o</w:t>
      </w:r>
      <w:r w:rsidR="00DB69FC" w:rsidRPr="004072E5">
        <w:t>.</w:t>
      </w:r>
      <w:r w:rsidR="00B77C2D" w:rsidRPr="004072E5">
        <w:t>,</w:t>
      </w:r>
      <w:r w:rsidR="00396117" w:rsidRPr="004072E5">
        <w:t xml:space="preserve"> Ulica Kneza Branimira 29/I, Zagreb,</w:t>
      </w:r>
      <w:r w:rsidR="00B77C2D" w:rsidRPr="004072E5">
        <w:t xml:space="preserve"> MBS: </w:t>
      </w:r>
      <w:r w:rsidR="00EA68F6" w:rsidRPr="004072E5">
        <w:t>080918635</w:t>
      </w:r>
      <w:r w:rsidR="00B77C2D" w:rsidRPr="004072E5">
        <w:t xml:space="preserve">, OIB: </w:t>
      </w:r>
      <w:r w:rsidR="00EA68F6" w:rsidRPr="004072E5">
        <w:t>54554994968</w:t>
      </w:r>
      <w:r w:rsidRPr="004072E5">
        <w:t xml:space="preserve">, rješavajući po prijedlogu stečajnog upravitelja, radi razrješenja dužnosti stečajnog upravitelja, </w:t>
      </w:r>
      <w:r w:rsidR="004008CE" w:rsidRPr="004072E5">
        <w:t xml:space="preserve">dana </w:t>
      </w:r>
      <w:r w:rsidR="00EA68F6" w:rsidRPr="004072E5">
        <w:t>08</w:t>
      </w:r>
      <w:r w:rsidR="001E174F" w:rsidRPr="004072E5">
        <w:t xml:space="preserve">. </w:t>
      </w:r>
      <w:r w:rsidR="00EA68F6" w:rsidRPr="004072E5">
        <w:t>lipnja</w:t>
      </w:r>
      <w:r w:rsidR="001E174F" w:rsidRPr="004072E5">
        <w:t xml:space="preserve"> 2018</w:t>
      </w:r>
      <w:r w:rsidR="004008CE" w:rsidRPr="004072E5">
        <w:t>.</w:t>
      </w:r>
      <w:r w:rsidRPr="004072E5">
        <w:t>g.</w:t>
      </w:r>
    </w:p>
    <w:p w:rsidRDefault="000D234B" w:rsidP="003B2A53" w:rsidR="000D234B" w:rsidRPr="004072E5"/>
    <w:p w:rsidRDefault="00BD535C" w:rsidP="003B2A53" w:rsidR="002179C2" w:rsidRPr="004072E5">
      <w:r w:rsidRPr="004072E5">
        <w:t xml:space="preserve">                                               </w:t>
      </w:r>
      <w:r w:rsidR="002179C2" w:rsidRPr="004072E5">
        <w:t>r i j e š i o    j e</w:t>
      </w:r>
    </w:p>
    <w:p w:rsidRDefault="0097040B" w:rsidP="003B2A53" w:rsidR="0097040B" w:rsidRPr="004072E5"/>
    <w:p w:rsidRDefault="005D0B68" w:rsidP="00DB69FC" w:rsidR="00A124A5" w:rsidRPr="004072E5">
      <w:pPr>
        <w:pStyle w:val="Odlomakpopisa"/>
        <w:numPr>
          <w:ilvl w:val="0"/>
          <w:numId w:val="3"/>
        </w:numPr>
      </w:pPr>
      <w:r w:rsidRPr="004072E5">
        <w:t>JURE MARUŠIĆ</w:t>
      </w:r>
      <w:r w:rsidR="00A8450E" w:rsidRPr="004072E5">
        <w:t xml:space="preserve">, OIB: </w:t>
      </w:r>
      <w:r w:rsidRPr="004072E5">
        <w:t>52703189678</w:t>
      </w:r>
      <w:r w:rsidR="00A8450E" w:rsidRPr="004072E5">
        <w:t xml:space="preserve">, </w:t>
      </w:r>
      <w:r w:rsidRPr="004072E5">
        <w:t>Bleiewisova 2</w:t>
      </w:r>
      <w:r w:rsidR="00A8450E" w:rsidRPr="004072E5">
        <w:t xml:space="preserve">, </w:t>
      </w:r>
      <w:r w:rsidRPr="004072E5">
        <w:t>Zagreb</w:t>
      </w:r>
      <w:r w:rsidR="00A8450E" w:rsidRPr="004072E5">
        <w:t xml:space="preserve">, </w:t>
      </w:r>
      <w:r w:rsidR="006B600E" w:rsidRPr="004072E5">
        <w:t xml:space="preserve">razrješava se dužnosti stečajnog upravitelja dužnika </w:t>
      </w:r>
      <w:r w:rsidR="00A124A5" w:rsidRPr="004072E5">
        <w:t>KBB KLIMA d.o.o., Ulica Kneza Branimira 29/I, Zagreb, MBS: 080918635, OIB: 54554994968</w:t>
      </w:r>
    </w:p>
    <w:p w:rsidRDefault="00A124A5" w:rsidP="00BD535C" w:rsidR="00A11EB7" w:rsidRPr="004072E5">
      <w:pPr>
        <w:pStyle w:val="Odlomakpopisa"/>
        <w:numPr>
          <w:ilvl w:val="0"/>
          <w:numId w:val="3"/>
        </w:numPr>
      </w:pPr>
      <w:r w:rsidRPr="004072E5">
        <w:t>JUGOSLAV PURAN</w:t>
      </w:r>
      <w:r w:rsidR="00DB69FC" w:rsidRPr="004072E5">
        <w:t xml:space="preserve">, </w:t>
      </w:r>
      <w:r w:rsidR="000B3E4B" w:rsidRPr="004072E5">
        <w:t>OIB:</w:t>
      </w:r>
      <w:r w:rsidR="003F53B9" w:rsidRPr="004072E5">
        <w:t>70582689973</w:t>
      </w:r>
      <w:r w:rsidR="006B600E" w:rsidRPr="004072E5">
        <w:t>,</w:t>
      </w:r>
      <w:r w:rsidR="00A8450E" w:rsidRPr="004072E5">
        <w:t xml:space="preserve"> </w:t>
      </w:r>
      <w:r w:rsidR="003C135E">
        <w:t>Josipa</w:t>
      </w:r>
      <w:r w:rsidR="003F53B9" w:rsidRPr="004072E5">
        <w:t xml:space="preserve"> Jelačića 12, Bjelovar</w:t>
      </w:r>
      <w:r w:rsidR="00A8450E" w:rsidRPr="004072E5">
        <w:t xml:space="preserve"> </w:t>
      </w:r>
      <w:r w:rsidR="00604508" w:rsidRPr="004072E5">
        <w:t xml:space="preserve">imenuje </w:t>
      </w:r>
      <w:r w:rsidR="003A49B9" w:rsidRPr="004072E5">
        <w:t xml:space="preserve">se </w:t>
      </w:r>
      <w:r w:rsidR="006B600E" w:rsidRPr="004072E5">
        <w:t>stečajn</w:t>
      </w:r>
      <w:r w:rsidR="007F3910" w:rsidRPr="004072E5">
        <w:t>im</w:t>
      </w:r>
      <w:r w:rsidR="006B600E" w:rsidRPr="004072E5">
        <w:t xml:space="preserve"> upravitelj</w:t>
      </w:r>
      <w:r w:rsidR="007F3910" w:rsidRPr="004072E5">
        <w:t>em</w:t>
      </w:r>
      <w:r w:rsidR="006B600E" w:rsidRPr="004072E5">
        <w:t xml:space="preserve"> dužnika</w:t>
      </w:r>
      <w:r w:rsidR="004C20D2" w:rsidRPr="004072E5">
        <w:t xml:space="preserve"> </w:t>
      </w:r>
      <w:r w:rsidR="00A11EB7" w:rsidRPr="004072E5">
        <w:t>KBB KLIMA d.o.o., Ulica Kneza Branimira 29/I, Zagreb, MBS: 080918635, OIB: 54554994968</w:t>
      </w:r>
    </w:p>
    <w:p w:rsidRDefault="008E6585" w:rsidP="00BD535C" w:rsidR="007C698F" w:rsidRPr="004072E5">
      <w:pPr>
        <w:pStyle w:val="Odlomakpopisa"/>
        <w:numPr>
          <w:ilvl w:val="0"/>
          <w:numId w:val="3"/>
        </w:numPr>
      </w:pPr>
      <w:r w:rsidRPr="004072E5">
        <w:t xml:space="preserve">Ovo rješenje će se </w:t>
      </w:r>
      <w:r w:rsidR="00E614F7" w:rsidRPr="004072E5">
        <w:t>objavi</w:t>
      </w:r>
      <w:r w:rsidR="003A49B9" w:rsidRPr="004072E5">
        <w:t xml:space="preserve">ti na e-oglasnoj ploči suda te </w:t>
      </w:r>
      <w:r w:rsidRPr="004072E5">
        <w:t xml:space="preserve">dostaviti sudskom registru ovog suda. </w:t>
      </w:r>
    </w:p>
    <w:p w:rsidRDefault="001976F7" w:rsidP="003B2A53" w:rsidR="001976F7" w:rsidRPr="004072E5"/>
    <w:p w:rsidRDefault="00BD535C" w:rsidP="003B2A53" w:rsidR="008E6585" w:rsidRPr="004072E5">
      <w:r w:rsidRPr="004072E5">
        <w:t xml:space="preserve">                                               </w:t>
      </w:r>
      <w:r w:rsidR="008E6585" w:rsidRPr="004072E5">
        <w:t>Obrazloženje</w:t>
      </w:r>
    </w:p>
    <w:p w:rsidRDefault="000E55DB" w:rsidP="003B2A53" w:rsidR="000E55DB" w:rsidRPr="004072E5"/>
    <w:p w:rsidRDefault="00FC4653" w:rsidP="001E174F" w:rsidR="005258C2" w:rsidRPr="004072E5">
      <w:r w:rsidRPr="004072E5">
        <w:t xml:space="preserve">  R</w:t>
      </w:r>
      <w:r w:rsidR="000B3E4B" w:rsidRPr="004072E5">
        <w:t xml:space="preserve">ješenjem </w:t>
      </w:r>
      <w:r w:rsidR="009D6EF3" w:rsidRPr="004072E5">
        <w:t xml:space="preserve">Trgovačkog suda u </w:t>
      </w:r>
      <w:r w:rsidRPr="004072E5">
        <w:t>Zagreb</w:t>
      </w:r>
      <w:r w:rsidR="009D6EF3" w:rsidRPr="004072E5">
        <w:t xml:space="preserve">u, broj </w:t>
      </w:r>
      <w:r w:rsidRPr="004072E5">
        <w:t>gornji,</w:t>
      </w:r>
      <w:r w:rsidR="009D6EF3" w:rsidRPr="004072E5">
        <w:t xml:space="preserve"> od </w:t>
      </w:r>
      <w:r w:rsidR="00A74494" w:rsidRPr="004072E5">
        <w:t>04</w:t>
      </w:r>
      <w:r w:rsidR="00DB69FC" w:rsidRPr="004072E5">
        <w:t xml:space="preserve">. </w:t>
      </w:r>
      <w:r w:rsidR="00A74494" w:rsidRPr="004072E5">
        <w:t>lipnja</w:t>
      </w:r>
      <w:r w:rsidR="00DB69FC" w:rsidRPr="004072E5">
        <w:t xml:space="preserve"> </w:t>
      </w:r>
      <w:r w:rsidR="00A74494" w:rsidRPr="004072E5">
        <w:t>2018</w:t>
      </w:r>
      <w:r w:rsidRPr="004072E5">
        <w:t>.</w:t>
      </w:r>
      <w:r w:rsidR="000B3E4B" w:rsidRPr="004072E5">
        <w:t xml:space="preserve"> nad dužnikom </w:t>
      </w:r>
      <w:r w:rsidR="00F63700" w:rsidRPr="004072E5">
        <w:t>KBB KLIMA d.o.o., Ulica Kneza Branimira 29/I, Zagreb, MBS: 080918635, OIB: 54554994968</w:t>
      </w:r>
      <w:r w:rsidR="00A378AF" w:rsidRPr="004072E5">
        <w:t xml:space="preserve"> </w:t>
      </w:r>
      <w:r w:rsidR="00DB69FC" w:rsidRPr="004072E5">
        <w:t>otvoren je stečajni postupak</w:t>
      </w:r>
      <w:r w:rsidR="003A49B9" w:rsidRPr="004072E5">
        <w:t xml:space="preserve">, </w:t>
      </w:r>
      <w:r w:rsidR="009D6EF3" w:rsidRPr="004072E5">
        <w:t>sukladno odredbama</w:t>
      </w:r>
      <w:r w:rsidR="000B3E4B" w:rsidRPr="004072E5">
        <w:t xml:space="preserve"> član</w:t>
      </w:r>
      <w:r w:rsidR="00DB69FC" w:rsidRPr="004072E5">
        <w:t>ka</w:t>
      </w:r>
      <w:r w:rsidR="000B3E4B" w:rsidRPr="004072E5">
        <w:t xml:space="preserve"> </w:t>
      </w:r>
      <w:r w:rsidR="00DB69FC" w:rsidRPr="004072E5">
        <w:t>444 stavka</w:t>
      </w:r>
      <w:r w:rsidR="009D6EF3" w:rsidRPr="004072E5">
        <w:t xml:space="preserve"> </w:t>
      </w:r>
      <w:r w:rsidR="00DB69FC" w:rsidRPr="004072E5">
        <w:t>2</w:t>
      </w:r>
      <w:r w:rsidR="009D6EF3" w:rsidRPr="004072E5">
        <w:t xml:space="preserve"> SZ-a ( NN </w:t>
      </w:r>
      <w:r w:rsidR="003A49B9" w:rsidRPr="004072E5">
        <w:t>71/15</w:t>
      </w:r>
      <w:r w:rsidR="00D31A74" w:rsidRPr="004072E5">
        <w:t xml:space="preserve">) </w:t>
      </w:r>
      <w:r w:rsidR="000B3E4B" w:rsidRPr="004072E5">
        <w:t xml:space="preserve">imenovan </w:t>
      </w:r>
      <w:r w:rsidR="003A49B9" w:rsidRPr="004072E5">
        <w:t xml:space="preserve">je </w:t>
      </w:r>
      <w:r w:rsidR="000B3E4B" w:rsidRPr="004072E5">
        <w:t>stečajni upravitelj</w:t>
      </w:r>
      <w:r w:rsidR="001E174F" w:rsidRPr="004072E5">
        <w:t xml:space="preserve"> </w:t>
      </w:r>
      <w:r w:rsidR="00F63700" w:rsidRPr="004072E5">
        <w:t>JURE MARUŠIĆ, OIB: 52703189678, Bleiewisova 2, Zagreb</w:t>
      </w:r>
      <w:r w:rsidR="00DB69FC" w:rsidRPr="004072E5">
        <w:t>.</w:t>
      </w:r>
      <w:r w:rsidR="003A49B9" w:rsidRPr="004072E5">
        <w:t xml:space="preserve"> </w:t>
      </w:r>
      <w:r w:rsidR="001E174F" w:rsidRPr="004072E5">
        <w:t xml:space="preserve">Podneskom od </w:t>
      </w:r>
      <w:r w:rsidR="00F63700" w:rsidRPr="004072E5">
        <w:t>06</w:t>
      </w:r>
      <w:r w:rsidR="001B16FF" w:rsidRPr="004072E5">
        <w:t>.</w:t>
      </w:r>
      <w:r w:rsidR="00F63700" w:rsidRPr="004072E5">
        <w:t>06</w:t>
      </w:r>
      <w:r w:rsidR="001E174F" w:rsidRPr="004072E5">
        <w:t>.2018</w:t>
      </w:r>
      <w:r w:rsidR="003A49B9" w:rsidRPr="004072E5">
        <w:t xml:space="preserve">. </w:t>
      </w:r>
      <w:r w:rsidR="00F63700" w:rsidRPr="004072E5">
        <w:t>imenovani</w:t>
      </w:r>
      <w:r w:rsidR="003B2A53" w:rsidRPr="004072E5">
        <w:t xml:space="preserve"> </w:t>
      </w:r>
      <w:r w:rsidR="00F63700" w:rsidRPr="004072E5">
        <w:t>je podnio</w:t>
      </w:r>
      <w:r w:rsidR="000B3E4B" w:rsidRPr="004072E5">
        <w:t xml:space="preserve"> zahtjev za </w:t>
      </w:r>
      <w:r w:rsidR="003A49B9" w:rsidRPr="004072E5">
        <w:t>razrješenje navodeći kao razlog</w:t>
      </w:r>
      <w:r w:rsidR="00BE25C9" w:rsidRPr="004072E5">
        <w:t xml:space="preserve"> </w:t>
      </w:r>
      <w:r w:rsidR="001002C8" w:rsidRPr="004072E5">
        <w:t>optere</w:t>
      </w:r>
      <w:r w:rsidR="00F279DF" w:rsidRPr="004072E5">
        <w:t>ćenost</w:t>
      </w:r>
      <w:r w:rsidR="000B1A1C" w:rsidRPr="004072E5">
        <w:t xml:space="preserve"> posl</w:t>
      </w:r>
      <w:r w:rsidR="00F20E19" w:rsidRPr="004072E5">
        <w:t>om</w:t>
      </w:r>
      <w:r w:rsidR="003A49B9" w:rsidRPr="004072E5">
        <w:t xml:space="preserve">. Uz zahtjev je </w:t>
      </w:r>
      <w:r w:rsidR="000B3E4B" w:rsidRPr="004072E5">
        <w:t xml:space="preserve">dosadašnji stečajni upravitelj dostavio </w:t>
      </w:r>
      <w:r w:rsidR="00F20E19" w:rsidRPr="004072E5">
        <w:t>rješenjem M</w:t>
      </w:r>
      <w:r w:rsidR="000B1A1C" w:rsidRPr="004072E5">
        <w:t>inistar</w:t>
      </w:r>
      <w:r w:rsidR="00F279DF" w:rsidRPr="004072E5">
        <w:t>s</w:t>
      </w:r>
      <w:r w:rsidR="000B1A1C" w:rsidRPr="004072E5">
        <w:t>tva pravosuđa</w:t>
      </w:r>
      <w:r w:rsidR="00BE25C9" w:rsidRPr="004072E5">
        <w:t xml:space="preserve"> </w:t>
      </w:r>
      <w:r w:rsidR="003375F3" w:rsidRPr="004072E5">
        <w:t>prema kojem se stečajni upravitelj privremeno izuzima od izbora za stečajnog upravitelja metodom slučajnog odabira u stečajnom postupku do 31.12.2020. godine.</w:t>
      </w:r>
    </w:p>
    <w:p w:rsidRDefault="006F52B0" w:rsidP="005258C2" w:rsidR="00D82AE0" w:rsidRPr="004072E5">
      <w:r w:rsidRPr="004072E5">
        <w:t>Slijedom naprijed navedenog</w:t>
      </w:r>
      <w:r w:rsidR="003B2A53" w:rsidRPr="004072E5">
        <w:t>, valjalo je dosadašnjeg stečajnog upravitelja razriješ</w:t>
      </w:r>
      <w:r w:rsidR="00BD535C" w:rsidRPr="004072E5">
        <w:t>iti</w:t>
      </w:r>
      <w:r w:rsidR="005258C2" w:rsidRPr="004072E5">
        <w:t>, imenovati novoga primjenom članka 84</w:t>
      </w:r>
      <w:r w:rsidR="001E174F" w:rsidRPr="004072E5">
        <w:t xml:space="preserve"> stavka 1</w:t>
      </w:r>
      <w:r w:rsidR="005258C2" w:rsidRPr="004072E5">
        <w:t xml:space="preserve"> SZ-a (NN 71/15)</w:t>
      </w:r>
      <w:r w:rsidR="001E174F" w:rsidRPr="004072E5">
        <w:t xml:space="preserve"> metodom slučajnog odabira s liste A stečajnih upravitelja</w:t>
      </w:r>
      <w:r w:rsidR="00F20E19" w:rsidRPr="004072E5">
        <w:t xml:space="preserve"> i riješiti kao u izreci.</w:t>
      </w:r>
    </w:p>
    <w:p w:rsidRDefault="00576BA6" w:rsidP="003B2A53" w:rsidR="00576BA6" w:rsidRPr="004072E5"/>
    <w:p w:rsidRDefault="005258C2" w:rsidP="003B2A53" w:rsidR="008E6585" w:rsidRPr="004072E5">
      <w:r w:rsidRPr="004072E5">
        <w:t xml:space="preserve">                             U </w:t>
      </w:r>
      <w:r w:rsidR="008E6585" w:rsidRPr="004072E5">
        <w:t>Zagreb</w:t>
      </w:r>
      <w:r w:rsidRPr="004072E5">
        <w:t>u</w:t>
      </w:r>
      <w:r w:rsidR="008E6585" w:rsidRPr="004072E5">
        <w:t xml:space="preserve">, </w:t>
      </w:r>
      <w:r w:rsidR="00F279DF" w:rsidRPr="004072E5">
        <w:t>08</w:t>
      </w:r>
      <w:r w:rsidR="001E174F" w:rsidRPr="004072E5">
        <w:t xml:space="preserve">. </w:t>
      </w:r>
      <w:r w:rsidR="007A4689" w:rsidRPr="004072E5">
        <w:t>lipnja</w:t>
      </w:r>
      <w:r w:rsidR="001E174F" w:rsidRPr="004072E5">
        <w:t xml:space="preserve"> 2018</w:t>
      </w:r>
      <w:r w:rsidR="00B84D54" w:rsidRPr="004072E5">
        <w:t>.</w:t>
      </w:r>
      <w:r w:rsidR="004072E5">
        <w:t>godine</w:t>
      </w:r>
    </w:p>
    <w:p w:rsidRDefault="002179C2" w:rsidP="003B2A53" w:rsidR="002179C2" w:rsidRPr="004072E5"/>
    <w:p w:rsidRDefault="00DE242F" w:rsidP="003B2A53" w:rsidR="008E6585" w:rsidRPr="004072E5">
      <w:r w:rsidRPr="004072E5">
        <w:tab/>
      </w:r>
      <w:r w:rsidRPr="004072E5">
        <w:tab/>
      </w:r>
      <w:r w:rsidRPr="004072E5">
        <w:tab/>
      </w:r>
      <w:r w:rsidRPr="004072E5">
        <w:tab/>
      </w:r>
      <w:r w:rsidRPr="004072E5">
        <w:tab/>
      </w:r>
      <w:r w:rsidRPr="004072E5">
        <w:tab/>
      </w:r>
      <w:r w:rsidRPr="004072E5">
        <w:tab/>
      </w:r>
      <w:r w:rsidR="005258C2" w:rsidRPr="004072E5">
        <w:t xml:space="preserve">                             </w:t>
      </w:r>
      <w:r w:rsidR="008E6585" w:rsidRPr="004072E5">
        <w:t>S</w:t>
      </w:r>
      <w:r w:rsidR="002179C2" w:rsidRPr="004072E5">
        <w:t>udac</w:t>
      </w:r>
      <w:r w:rsidR="008E6585" w:rsidRPr="004072E5">
        <w:t xml:space="preserve">: </w:t>
      </w:r>
    </w:p>
    <w:p w:rsidRDefault="005258C2" w:rsidP="004072E5" w:rsidR="004072E5">
      <w:pPr>
        <w:pStyle w:val="Uvuenotijeloteksta"/>
        <w:ind w:firstLine="141" w:left="1983"/>
        <w:jc w:val="right"/>
      </w:pPr>
      <w:r w:rsidRPr="004072E5">
        <w:t xml:space="preserve">                                        Vesna Sremac Šoštar</w:t>
      </w:r>
      <w:r w:rsidR="00440CD4">
        <w:t>, v.r.</w:t>
      </w:r>
    </w:p>
    <w:p w:rsidRDefault="00440CD4" w:rsidP="004072E5" w:rsidR="00440CD4">
      <w:pPr>
        <w:pStyle w:val="Uvuenotijeloteksta"/>
        <w:ind w:firstLine="141" w:left="1983"/>
        <w:jc w:val="right"/>
      </w:pPr>
      <w:r>
        <w:t>Za točnost otpravka</w:t>
      </w:r>
    </w:p>
    <w:p w:rsidRDefault="00440CD4" w:rsidP="004072E5" w:rsidR="00440CD4" w:rsidRPr="004072E5">
      <w:pPr>
        <w:pStyle w:val="Uvuenotijeloteksta"/>
        <w:ind w:firstLine="141" w:left="1983"/>
        <w:jc w:val="right"/>
      </w:pPr>
      <w:r>
        <w:t>Greta Jurišić</w:t>
      </w:r>
    </w:p>
    <w:p w:rsidRDefault="008D5B22" w:rsidP="00576BA6" w:rsidR="008D5B22" w:rsidRPr="004072E5">
      <w:pPr>
        <w:jc w:val="right"/>
      </w:pPr>
    </w:p>
    <w:p w:rsidRDefault="003A49B9" w:rsidP="003B2A53" w:rsidR="003A49B9" w:rsidRPr="004072E5"/>
    <w:p w:rsidRDefault="001E174F" w:rsidP="003B2A53" w:rsidR="001E174F" w:rsidRPr="004072E5"/>
    <w:p w:rsidRDefault="001E174F" w:rsidP="003B2A53" w:rsidR="001E174F" w:rsidRPr="004072E5"/>
    <w:p w:rsidRDefault="00576BA6" w:rsidP="003B2A53" w:rsidR="00576BA6" w:rsidRPr="004072E5"/>
    <w:p w:rsidRDefault="00576BA6" w:rsidP="00576BA6" w:rsidR="003A49B9" w:rsidRPr="004072E5">
      <w:pPr>
        <w:ind w:firstLine="0"/>
      </w:pPr>
      <w:r w:rsidRPr="004072E5">
        <w:t>U</w:t>
      </w:r>
      <w:r w:rsidR="002179C2" w:rsidRPr="004072E5">
        <w:t xml:space="preserve">puta o pravnom lijeku: </w:t>
      </w:r>
    </w:p>
    <w:p w:rsidRDefault="008E6585" w:rsidP="003A49B9" w:rsidR="008E6585" w:rsidRPr="004072E5">
      <w:pPr>
        <w:ind w:firstLine="0"/>
      </w:pPr>
      <w:r w:rsidRPr="004072E5">
        <w:t>Protiv ovog rješenja dopuštena je žalba u roku od 8 dana.  Žalba se podnosi ovom sudu u 2 primj</w:t>
      </w:r>
      <w:r w:rsidR="00B84D54" w:rsidRPr="004072E5">
        <w:t xml:space="preserve">erka za Visoki trgovački sud </w:t>
      </w:r>
      <w:r w:rsidR="003A49B9" w:rsidRPr="004072E5">
        <w:t>RH</w:t>
      </w:r>
      <w:r w:rsidR="000531CA" w:rsidRPr="004072E5">
        <w:t xml:space="preserve">, a pravo na žalbu imaju samo stečajni vjerovnici </w:t>
      </w:r>
      <w:r w:rsidR="003A49B9" w:rsidRPr="004072E5">
        <w:t xml:space="preserve">(članak 91 stavak </w:t>
      </w:r>
      <w:r w:rsidR="000531CA" w:rsidRPr="004072E5">
        <w:t>4 SZ-a)</w:t>
      </w:r>
    </w:p>
    <w:p w:rsidRDefault="004072E5" w:rsidP="00440CD4" w:rsidR="004072E5" w:rsidRPr="004072E5">
      <w:pPr>
        <w:pStyle w:val="Odlomakpopisa"/>
        <w:ind w:firstLine="0"/>
      </w:pPr>
    </w:p>
    <w:sectPr w:rsidSect="00576BA6" w:rsidR="004072E5" w:rsidRPr="004072E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52F" w:rsidP="003B2A53" w:rsidR="00C0452F">
      <w:r>
        <w:separator/>
      </w:r>
    </w:p>
  </w:endnote>
  <w:endnote w:id="0" w:type="continuationSeparator">
    <w:p w:rsidRDefault="00C0452F" w:rsidP="003B2A53" w:rsidR="00C04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C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52F" w:rsidP="003B2A53" w:rsidR="00C0452F">
      <w:r>
        <w:separator/>
      </w:r>
    </w:p>
  </w:footnote>
  <w:footnote w:id="0" w:type="continuationSeparator">
    <w:p w:rsidRDefault="00C0452F" w:rsidP="003B2A53" w:rsidR="00C04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440CD4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F279DF">
      <w:rPr>
        <w:rStyle w:val="Brojstranice"/>
      </w:rPr>
      <w:t>7007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B5728"/>
    <w:multiLevelType w:val="hybridMultilevel"/>
    <w:tmpl w:val="83942804"/>
    <w:lvl w:tplc="02886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A4DF0"/>
    <w:rsid w:val="000B1A1C"/>
    <w:rsid w:val="000B3E4B"/>
    <w:rsid w:val="000C5FFF"/>
    <w:rsid w:val="000D234B"/>
    <w:rsid w:val="000E55DB"/>
    <w:rsid w:val="000E75CC"/>
    <w:rsid w:val="001002C8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375F3"/>
    <w:rsid w:val="003559EE"/>
    <w:rsid w:val="00355D6D"/>
    <w:rsid w:val="00355DD4"/>
    <w:rsid w:val="00391515"/>
    <w:rsid w:val="00396117"/>
    <w:rsid w:val="0039740D"/>
    <w:rsid w:val="003A0E2C"/>
    <w:rsid w:val="003A49B9"/>
    <w:rsid w:val="003B2A53"/>
    <w:rsid w:val="003C135E"/>
    <w:rsid w:val="003C6364"/>
    <w:rsid w:val="003F53B9"/>
    <w:rsid w:val="004008CE"/>
    <w:rsid w:val="0040710B"/>
    <w:rsid w:val="004072E5"/>
    <w:rsid w:val="00440CD4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D0B68"/>
    <w:rsid w:val="005E336A"/>
    <w:rsid w:val="005F1D81"/>
    <w:rsid w:val="00604508"/>
    <w:rsid w:val="00626071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11EB7"/>
    <w:rsid w:val="00A124A5"/>
    <w:rsid w:val="00A378AF"/>
    <w:rsid w:val="00A56B1A"/>
    <w:rsid w:val="00A61B61"/>
    <w:rsid w:val="00A63274"/>
    <w:rsid w:val="00A74494"/>
    <w:rsid w:val="00A74BB1"/>
    <w:rsid w:val="00A75637"/>
    <w:rsid w:val="00A815E6"/>
    <w:rsid w:val="00A8450E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7C2D"/>
    <w:rsid w:val="00B84D54"/>
    <w:rsid w:val="00B901A3"/>
    <w:rsid w:val="00B949C2"/>
    <w:rsid w:val="00BA7D17"/>
    <w:rsid w:val="00BD535C"/>
    <w:rsid w:val="00BD7216"/>
    <w:rsid w:val="00BE25C9"/>
    <w:rsid w:val="00C0452F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31A74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A68F6"/>
    <w:rsid w:val="00EC1913"/>
    <w:rsid w:val="00ED545B"/>
    <w:rsid w:val="00F007D0"/>
    <w:rsid w:val="00F11B04"/>
    <w:rsid w:val="00F20E19"/>
    <w:rsid w:val="00F279DF"/>
    <w:rsid w:val="00F43FA9"/>
    <w:rsid w:val="00F62019"/>
    <w:rsid w:val="00F63700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7007</izvorni_sadrzaj>
    <derivirana_varijabla naziv="DomainObject.Predmet.Broj_1">7007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St-7007/2016</izvorni_sadrzaj>
    <derivirana_varijabla naziv="DomainObject.Predmet.OznakaBroj_1">St-7007/2016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KBB KLIMA d.o.o. zastupanog po punomoćniku Jan Viktor Klima; OD TRGOVEC &amp; VALENČAK</izvorni_sadrzaj>
    <derivirana_varijabla naziv="DomainObject.Predmet.ProtustrankaFormated_1">  KBB KLIMA d.o.o. zastupanog po punomoćniku Jan Viktor Klima; OD TRGOVEC &amp; VALENČAK</derivirana_varijabla>
  </DomainObject.Predmet.ProtustrankaFormated>
  <DomainObject.Predmet.ProtustrankaFormatedOIB>
    <izvorni_sadrzaj>  KBB KLIMA d.o.o., OIB 54554994968 zastupanog po punomoćniku Jan Viktor Klima; OD TRGOVEC &amp; VALENČAK</izvorni_sadrzaj>
    <derivirana_varijabla naziv="DomainObject.Predmet.ProtustrankaFormatedOIB_1">  KBB KLIMA d.o.o., OIB 54554994968 zastupanog po punomoćniku Jan Viktor Klima; OD TRGOVEC &amp; VALENČAK</derivirana_varijabla>
  </DomainObject.Predmet.ProtustrankaFormatedOIB>
  <DomainObject.Predmet.ProtustrankaFormatedWithAdress>
    <izvorni_sadrzaj> KBB KLIMA d.o.o., Ulica kneza Branimira 29/I, 10000 Zagreb zastupanog po punomoćniku Jan Viktor Klima; OD TRGOVEC &amp; VALENČAK</izvorni_sadrzaj>
    <derivirana_varijabla naziv="DomainObject.Predmet.ProtustrankaFormatedWithAdress_1"> KBB KLIMA d.o.o., Ulica kneza Branimira 29/I, 10000 Zagreb zastupanog po punomoćniku Jan Viktor Klima; OD TRGOVEC &amp; VALENČAK</derivirana_varijabla>
  </DomainObject.Predmet.ProtustrankaFormatedWithAdress>
  <DomainObject.Predmet.ProtustrankaFormatedWithAdressOIB>
    <izvorni_sadrzaj> KBB KLIMA d.o.o., OIB 54554994968, Ulica kneza Branimira 29/I, 10000 Zagreb zastupanog po punomoćniku Jan Viktor Klima; OD TRGOVEC &amp; VALENČAK</izvorni_sadrzaj>
    <derivirana_varijabla naziv="DomainObject.Predmet.ProtustrankaFormatedWithAdressOIB_1"> KBB KLIMA d.o.o., OIB 54554994968, Ulica kneza Branimira 29/I, 10000 Zagreb zastupanog po punomoćniku Jan Viktor Klima; OD TRGOVEC &amp; VALENČAK</derivirana_varijabla>
  </DomainObject.Predmet.ProtustrankaFormatedWithAdressOIB>
  <DomainObject.Predmet.ProtustrankaWithAdress>
    <izvorni_sadrzaj>KBB KLIMA d.o.o. Ulica kneza Branimira 29/I, 10000 Zagreb</izvorni_sadrzaj>
    <derivirana_varijabla naziv="DomainObject.Predmet.ProtustrankaWithAdress_1">KBB KLIMA d.o.o. Ulica kneza Branimira 29/I, 10000 Zagreb</derivirana_varijabla>
  </DomainObject.Predmet.ProtustrankaWithAdress>
  <DomainObject.Predmet.ProtustrankaWithAdressOIB>
    <izvorni_sadrzaj>KBB KLIMA d.o.o., OIB 54554994968, Ulica kneza Branimira 29/I, 10000 Zagreb</izvorni_sadrzaj>
    <derivirana_varijabla naziv="DomainObject.Predmet.ProtustrankaWithAdressOIB_1">KBB KLIMA d.o.o., OIB 54554994968, Ulica kneza Branimira 29/I, 10000 Zagreb</derivirana_varijabla>
  </DomainObject.Predmet.ProtustrankaWithAdressOIB>
  <DomainObject.Predmet.ProtustrankaNazivFormated>
    <izvorni_sadrzaj>KBB KLIMA d.o.o.</izvorni_sadrzaj>
    <derivirana_varijabla naziv="DomainObject.Predmet.ProtustrankaNazivFormated_1">KBB KLIMA d.o.o.</derivirana_varijabla>
  </DomainObject.Predmet.ProtustrankaNazivFormated>
  <DomainObject.Predmet.ProtustrankaNazivFormatedOIB>
    <izvorni_sadrzaj>KBB KLIMA d.o.o., OIB 54554994968</izvorni_sadrzaj>
    <derivirana_varijabla naziv="DomainObject.Predmet.ProtustrankaNazivFormatedOIB_1">KBB KLIMA d.o.o., OIB 54554994968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 MINISTARSTVO FINANCIJA Katančićeva 5,10000 Zagreb</izvorni_sadrzaj>
    <derivirana_varijabla naziv="DomainObject.Predmet.StrankaWithAdress_1">FINA Regionalni centar Zagreb Trg svibanjskih žrtava 1995. br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KBB KLIMA d.o.o. zastupanog po punomoćniku Jan Viktor Klima; OD TRGOVEC &amp; VALENČAK</item>
    </izvorni_sadrzaj>
    <derivirana_varijabla naziv="DomainObject.Predmet.ProtuStrankaListFormated_1">
      <item>KBB KLIMA d.o.o. zastupanog po punomoćniku Jan Viktor Klima; OD TRGOVEC &amp; VALENČAK</item>
    </derivirana_varijabla>
  </DomainObject.Predmet.ProtuStrankaListFormated>
  <DomainObject.Predmet.ProtuStrankaListFormatedOIB>
    <izvorni_sadrzaj>
      <item>KBB KLIMA d.o.o., OIB 54554994968 zastupanog po punomoćniku Jan Viktor Klima; OD TRGOVEC &amp; VALENČAK</item>
    </izvorni_sadrzaj>
    <derivirana_varijabla naziv="DomainObject.Predmet.ProtuStrankaListFormatedOIB_1">
      <item>KBB KLIMA d.o.o., OIB 54554994968 zastupanog po punomoćniku Jan Viktor Klima; OD TRGOVEC &amp; VALENČAK</item>
    </derivirana_varijabla>
  </DomainObject.Predmet.ProtuStrankaListFormatedOIB>
  <DomainObject.Predmet.ProtuStrankaListFormatedWithAdress>
    <izvorni_sadrzaj>
      <item>KBB KLIMA d.o.o., Ulica kneza Branimira 29/I, 10000 Zagreb zastupanog po punomoćniku Jan Viktor Klima; OD TRGOVEC &amp; VALENČAK</item>
    </izvorni_sadrzaj>
    <derivirana_varijabla naziv="DomainObject.Predmet.ProtuStrankaListFormatedWithAdress_1">
      <item>KBB KLIMA d.o.o., Ulica kneza Branimira 29/I, 10000 Zagreb zastupanog po punomoćniku Jan Viktor Klima; OD TRGOVEC &amp; VALENČAK</item>
    </derivirana_varijabla>
  </DomainObject.Predmet.ProtuStrankaListFormatedWithAdress>
  <DomainObject.Predmet.ProtuStrankaListFormatedWithAdressOIB>
    <izvorni_sadrzaj>
      <item>KBB KLIMA d.o.o., OIB 54554994968, Ulica kneza Branimira 29/I, 10000 Zagreb zastupanog po punomoćniku Jan Viktor Klima; OD TRGOVEC &amp; VALENČAK</item>
    </izvorni_sadrzaj>
    <derivirana_varijabla naziv="DomainObject.Predmet.ProtuStrankaListFormatedWithAdressOIB_1">
      <item>KBB KLIMA d.o.o., OIB 54554994968, Ulica kneza Branimira 29/I, 10000 Zagreb zastupanog po punomoćniku Jan Viktor Klima; OD TRGOVEC &amp; VALENČAK</item>
    </derivirana_varijabla>
  </DomainObject.Predmet.ProtuStrankaListFormatedWithAdressOIB>
  <DomainObject.Predmet.ProtuStrankaListNazivFormated>
    <izvorni_sadrzaj>
      <item>KBB KLIMA d.o.o.</item>
    </izvorni_sadrzaj>
    <derivirana_varijabla naziv="DomainObject.Predmet.ProtuStrankaListNazivFormated_1">
      <item>KBB KLIMA d.o.o.</item>
    </derivirana_varijabla>
  </DomainObject.Predmet.ProtuStrankaListNazivFormated>
  <DomainObject.Predmet.ProtuStrankaListNazivFormatedOIB>
    <izvorni_sadrzaj>
      <item>KBB KLIMA d.o.o., OIB 54554994968</item>
    </izvorni_sadrzaj>
    <derivirana_varijabla naziv="DomainObject.Predmet.ProtuStrankaListNazivFormatedOIB_1">
      <item>KBB KLIMA d.o.o., OIB 54554994968</item>
    </derivirana_varijabla>
  </DomainObject.Predmet.ProtuStrankaListNazivFormatedOIB>
  <DomainObject.Predmet.OstaliListFormated>
    <izvorni_sadrzaj>
      <item>Jan Viktor Klima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izvorni_sadrzaj>
    <derivirana_varijabla naziv="DomainObject.Predmet.OstaliListFormated_1">
      <item>Jan Viktor Klima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derivirana_varijabla>
  </DomainObject.Predmet.OstaliListFormated>
  <DomainObject.Predmet.OstaliListFormatedOIB>
    <izvorni_sadrzaj>
      <item>Jan Viktor Klima, OIB 00160273512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izvorni_sadrzaj>
    <derivirana_varijabla naziv="DomainObject.Predmet.OstaliListFormatedOIB_1">
      <item>Jan Viktor Klima, OIB 00160273512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derivirana_varijabla>
  </DomainObject.Predmet.OstaliListFormatedOIB>
  <DomainObject.Predmet.OstaliListFormatedWithAdress>
    <izvorni_sadrzaj>
      <item>Jan Viktor Klima,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izvorni_sadrzaj>
    <derivirana_varijabla naziv="DomainObject.Predmet.OstaliListFormatedWithAdress_1">
      <item>Jan Viktor Klima,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derivirana_varijabla>
  </DomainObject.Predmet.OstaliListFormatedWithAdress>
  <DomainObject.Predmet.OstaliListFormatedWithAdressOIB>
    <izvorni_sadrzaj>
      <item>Jan Viktor Klima, OIB 00160273512,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izvorni_sadrzaj>
    <derivirana_varijabla naziv="DomainObject.Predmet.OstaliListFormatedWithAdressOIB_1">
      <item>Jan Viktor Klima, OIB 00160273512,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derivirana_varijabla>
  </DomainObject.Predmet.OstaliListFormatedWithAdressOIB>
  <DomainObject.Predmet.OstaliListNazivFormated>
    <izvorni_sadrzaj>
      <item>Jan Viktor Klima</item>
      <item>Županijsko državno odvjetništvo u Zagrebu</item>
      <item>OD TRGOVEC &amp; VALENČAK</item>
    </izvorni_sadrzaj>
    <derivirana_varijabla naziv="DomainObject.Predmet.OstaliListNazivFormated_1">
      <item>Jan Viktor Klima</item>
      <item>Županijsko državno odvjetništvo u Zagrebu</item>
      <item>OD TRGOVEC &amp; VALENČAK</item>
    </derivirana_varijabla>
  </DomainObject.Predmet.OstaliListNazivFormated>
  <DomainObject.Predmet.OstaliListNazivFormatedOIB>
    <izvorni_sadrzaj>
      <item>Jan Viktor Klima, OIB 00160273512</item>
      <item>Županijsko državno odvjetništvo u Zagrebu</item>
      <item>OD TRGOVEC &amp; VALENČAK</item>
    </izvorni_sadrzaj>
    <derivirana_varijabla naziv="DomainObject.Predmet.OstaliListNazivFormatedOIB_1">
      <item>Jan Viktor Klima, OIB 00160273512</item>
      <item>Županijsko državno odvjetništvo u Zagrebu</item>
      <item>OD TRGOVEC &amp; VALENČAK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KBB KLIMA d.o.o.</izvorni_sadrzaj>
    <derivirana_varijabla naziv="DomainObject.Predmet.ProtustrankaIDrugi_1">KBB KLIMA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KBB KLIMA d.o.o., OIB 54554994968, Ulica kneza Branimira 29/I, 10000 Zagreb</izvorni_sadrzaj>
    <derivirana_varijabla naziv="DomainObject.Predmet.ProtustrankaIDrugiAdressOIB_1">KBB KLIMA d.o.o., OIB 54554994968, Ulica kneza Branimira 29/I,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KBB KLIMA d.o.o.</item>
      <item>FINA Regionalni centar Zagreb</item>
      <item>Jan Viktor Klima</item>
      <item>REPUBLIKA HRVATSKA MINISTARSTVO FINANCIJA</item>
      <item>Županijsko državno odvjetništvo u Zagrebu</item>
      <item>OD TRGOVEC &amp; VALENČAK</item>
    </izvorni_sadrzaj>
    <derivirana_varijabla naziv="DomainObject.Predmet.SudioniciListNaziv_1">
      <item>KBB KLIMA d.o.o.</item>
      <item>FINA Regionalni centar Zagreb</item>
      <item>Jan Viktor Klima</item>
      <item>REPUBLIKA HRVATSKA MINISTARSTVO FINANCIJA</item>
      <item>Županijsko državno odvjetništvo u Zagrebu</item>
      <item>OD TRGOVEC &amp; VALENČAK</item>
    </derivirana_varijabla>
  </DomainObject.Predmet.SudioniciListNaziv>
  <DomainObject.Predmet.SudioniciListAdressOIB>
    <izvorni_sadrzaj>
      <item>KBB KLIMA d.o.o., OIB 54554994968, Ulica kneza Branimira 29/I,10000 Zagreb</item>
      <item>FINA Regionalni centar Zagreb, OIB 85821130368, Trg svibanjskih žrtava 1995. br 1,10000 Zagreb</item>
      <item>Jan Viktor Klima, OIB 00160273512, Bergzeile 6,2320 Schwechat</item>
      <item>REPUBLIKA HRVATSKA MINISTARSTVO FINANCIJA, OIB 18683136487, Katančićeva 5,10000 Zagreb</item>
      <item>Županijsko državno odvjetništvo u Zagrebu, Savska cesta 41,10000 Zagreb</item>
      <item>OD TRGOVEC &amp; VALENČAK, Miramarska 24,10000 Zagreb</item>
    </izvorni_sadrzaj>
    <derivirana_varijabla naziv="DomainObject.Predmet.SudioniciListAdressOIB_1">
      <item>KBB KLIMA d.o.o., OIB 54554994968, Ulica kneza Branimira 29/I,10000 Zagreb</item>
      <item>FINA Regionalni centar Zagreb, OIB 85821130368, Trg svibanjskih žrtava 1995. br 1,10000 Zagreb</item>
      <item>Jan Viktor Klima, OIB 00160273512, Bergzeile 6,2320 Schwechat</item>
      <item>REPUBLIKA HRVATSKA MINISTARSTVO FINANCIJA, OIB 18683136487, Katančićeva 5,10000 Zagreb</item>
      <item>Županijsko državno odvjetništvo u Zagrebu, Savska cesta 41,10000 Zagreb</item>
      <item>OD TRGOVEC &amp; VALENČAK,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54554994968</item>
      <item>, OIB 85821130368</item>
      <item>, OIB 00160273512</item>
      <item>, OIB 18683136487</item>
      <item>, OIB null</item>
      <item>, OIB null</item>
    </izvorni_sadrzaj>
    <derivirana_varijabla naziv="DomainObject.Predmet.SudioniciListNazivOIB_1">
      <item>, OIB 54554994968</item>
      <item>, OIB 85821130368</item>
      <item>, OIB 00160273512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6A6D6-5383-4E4F-836F-5F35187BD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337</properties:Words>
  <properties:Characters>1888</properties:Characters>
  <properties:Lines>58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2018-06-08T06:07:00Z</dcterms:created>
  <dc:creator>Ante</dc:creator>
  <cp:lastModifiedBy>Matea Bizjak</cp:lastModifiedBy>
  <cp:lastPrinted>2018-06-08T09:33:00Z</cp:lastPrinted>
  <dcterms:modified xmlns:xsi="http://www.w3.org/2001/XMLSchema-instance" xsi:type="dcterms:W3CDTF">2018-06-08T09:33:00Z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(St-7007-16-razrješenje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