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74d4" w14:paraId="e9f74d4" w:rsidRDefault="00AE677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77D" w:rsidP="00AE677D" w:rsidR="00AE677D">
      <w:pPr>
        <w:pStyle w:val="Bezproreda"/>
      </w:pPr>
      <w:r>
        <w:t xml:space="preserve">    </w:t>
      </w:r>
    </w:p>
    <w:p w:rsidRDefault="00AE677D" w:rsidP="00AE677D" w:rsidR="00AE677D">
      <w:pPr>
        <w:pStyle w:val="Bezproreda"/>
      </w:pPr>
    </w:p>
    <w:p w:rsidRDefault="00AE677D" w:rsidP="00AE677D" w:rsidR="00AE649C">
      <w:pPr>
        <w:pStyle w:val="Bezproreda"/>
      </w:pPr>
      <w:r>
        <w:t xml:space="preserve">     </w:t>
      </w:r>
      <w:bookmarkStart w:name="_GoBack" w:id="0"/>
      <w:bookmarkEnd w:id="0"/>
      <w:r>
        <w:t xml:space="preserve"> Republika Hrvatska</w:t>
      </w:r>
    </w:p>
    <w:p w:rsidRDefault="00AE677D" w:rsidP="00AE677D" w:rsidR="00AE677D">
      <w:pPr>
        <w:pStyle w:val="Bezproreda"/>
      </w:pPr>
      <w:r>
        <w:t>Trgovački sud u Bjelovaru</w:t>
      </w:r>
    </w:p>
    <w:p w:rsidRDefault="00AE677D" w:rsidP="00AE677D" w:rsidR="00AE677D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E677D" w:rsidP="00AE677D" w:rsidR="00AE677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St-293/2018-2</w:t>
      </w:r>
    </w:p>
    <w:p w:rsidRDefault="00AE677D" w:rsidP="00AE677D" w:rsidR="00AE677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677D" w:rsidP="00AE677D" w:rsidR="00AE677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677D" w:rsidP="00AE677D" w:rsidR="00AE677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E677D" w:rsidP="00AE677D" w:rsidR="00AE677D">
      <w:pPr>
        <w:pStyle w:val="Bezproreda"/>
        <w:jc w:val="center"/>
        <w:rPr>
          <w:noProof/>
        </w:rPr>
      </w:pPr>
    </w:p>
    <w:p w:rsidRDefault="00AE677D" w:rsidP="00AE677D" w:rsidR="00AE677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E677D" w:rsidP="00AE677D" w:rsidR="00AE677D">
      <w:pPr>
        <w:pStyle w:val="Bezproreda"/>
        <w:jc w:val="center"/>
        <w:rPr>
          <w:b/>
          <w:noProof/>
        </w:rPr>
      </w:pPr>
    </w:p>
    <w:p w:rsidRDefault="00AE677D" w:rsidP="00AE677D" w:rsidR="00AE677D">
      <w:pPr>
        <w:pStyle w:val="Bezproreda"/>
        <w:jc w:val="both"/>
        <w:rPr>
          <w:b/>
          <w:noProof/>
        </w:rPr>
      </w:pPr>
    </w:p>
    <w:p w:rsidRDefault="00AE677D" w:rsidP="00AE677D" w:rsidR="00AE677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KUPSKA ZVONA j.d.o.o. za proizvodnju i uslužne djelatnosti </w:t>
      </w:r>
      <w:proofErr w:type="spellStart"/>
      <w:r>
        <w:t>Vratečko</w:t>
      </w:r>
      <w:proofErr w:type="spellEnd"/>
      <w:r>
        <w:t xml:space="preserve"> kbr. 89, OIB: 88056775517,  20. travnja  </w:t>
      </w:r>
      <w:r>
        <w:rPr>
          <w:noProof/>
        </w:rPr>
        <w:t xml:space="preserve">2018. </w:t>
      </w:r>
    </w:p>
    <w:p w:rsidRDefault="00AE677D" w:rsidP="00AE677D" w:rsidR="00AE677D">
      <w:pPr>
        <w:pStyle w:val="Bezproreda"/>
        <w:jc w:val="both"/>
        <w:rPr>
          <w:noProof/>
        </w:rPr>
      </w:pPr>
    </w:p>
    <w:p w:rsidRDefault="00AE677D" w:rsidP="00AE677D" w:rsidR="00AE677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E677D" w:rsidP="00AE677D" w:rsidR="00AE677D">
      <w:pPr>
        <w:pStyle w:val="Bezproreda"/>
        <w:jc w:val="both"/>
        <w:rPr>
          <w:b/>
          <w:noProof/>
        </w:rPr>
      </w:pPr>
    </w:p>
    <w:p w:rsidRDefault="00AE677D" w:rsidP="00AE677D" w:rsidR="00AE677D">
      <w:pPr>
        <w:pStyle w:val="Bezproreda"/>
        <w:ind w:firstLine="708"/>
        <w:jc w:val="both"/>
      </w:pPr>
      <w:r>
        <w:t xml:space="preserve">1.Pokreće se postupak radi utvrđivanja uvjeta za otvaranje stečajnog postupka nad dužnikom KUPSKA ZVONA j.d.o.o. za proizvodnju i uslužne djelatnosti </w:t>
      </w:r>
      <w:proofErr w:type="spellStart"/>
      <w:r>
        <w:t>Vratečko</w:t>
      </w:r>
      <w:proofErr w:type="spellEnd"/>
      <w:r>
        <w:t xml:space="preserve"> kbr. 89, OIB: 88056775517.</w:t>
      </w:r>
    </w:p>
    <w:p w:rsidRDefault="00AE677D" w:rsidP="00AE677D" w:rsidR="00AE677D">
      <w:pPr>
        <w:pStyle w:val="Bezproreda"/>
        <w:ind w:firstLine="708"/>
        <w:jc w:val="both"/>
      </w:pPr>
    </w:p>
    <w:p w:rsidRDefault="00AE677D" w:rsidP="00AE677D" w:rsidR="00AE677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E677D" w:rsidP="00AE677D" w:rsidR="00AE677D">
      <w:pPr>
        <w:pStyle w:val="Bezproreda"/>
        <w:jc w:val="both"/>
      </w:pPr>
    </w:p>
    <w:p w:rsidRDefault="00AE677D" w:rsidP="00AE677D" w:rsidR="00AE677D">
      <w:pPr>
        <w:pStyle w:val="Bezproreda"/>
        <w:jc w:val="center"/>
      </w:pPr>
      <w:r>
        <w:t>18. svibnja 2018. u 9,15 sati</w:t>
      </w:r>
    </w:p>
    <w:p w:rsidRDefault="00AE677D" w:rsidP="00AE677D" w:rsidR="00AE677D">
      <w:pPr>
        <w:pStyle w:val="Bezproreda"/>
        <w:jc w:val="both"/>
        <w:rPr>
          <w:b/>
        </w:rPr>
      </w:pPr>
    </w:p>
    <w:p w:rsidRDefault="00AE677D" w:rsidP="00AE677D" w:rsidR="00AE677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E677D" w:rsidP="00AE677D" w:rsidR="00AE677D">
      <w:pPr>
        <w:pStyle w:val="Bezproreda"/>
        <w:jc w:val="both"/>
      </w:pPr>
    </w:p>
    <w:p w:rsidRDefault="00AE677D" w:rsidP="00AE677D" w:rsidR="00AE677D">
      <w:pPr>
        <w:pStyle w:val="Bezproreda"/>
        <w:jc w:val="both"/>
      </w:pPr>
      <w:r>
        <w:t xml:space="preserve">- Financijska agencija </w:t>
      </w:r>
    </w:p>
    <w:p w:rsidRDefault="00AE677D" w:rsidP="00AE677D" w:rsidR="00AE677D">
      <w:pPr>
        <w:pStyle w:val="Bezproreda"/>
        <w:jc w:val="both"/>
      </w:pPr>
      <w:r>
        <w:t xml:space="preserve">- zakonski zastupnik dužnika Dubravko </w:t>
      </w:r>
      <w:proofErr w:type="spellStart"/>
      <w:r>
        <w:t>Dabac</w:t>
      </w:r>
      <w:proofErr w:type="spellEnd"/>
      <w:r>
        <w:t>.</w:t>
      </w:r>
    </w:p>
    <w:p w:rsidRDefault="00AE677D" w:rsidP="00AE677D" w:rsidR="00AE677D">
      <w:pPr>
        <w:pStyle w:val="Bezproreda"/>
        <w:jc w:val="both"/>
      </w:pPr>
    </w:p>
    <w:p w:rsidRDefault="00AE677D" w:rsidP="00AE677D" w:rsidR="00AE677D">
      <w:pPr>
        <w:pStyle w:val="Bezproreda"/>
        <w:jc w:val="both"/>
      </w:pPr>
      <w:r>
        <w:t xml:space="preserve">3. Nalaže se zakonskom zastupniku dužnika Dubravku </w:t>
      </w:r>
      <w:proofErr w:type="spellStart"/>
      <w:r>
        <w:t>Dabac</w:t>
      </w:r>
      <w:proofErr w:type="spellEnd"/>
      <w:r>
        <w:t xml:space="preserve">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E677D" w:rsidP="00AE677D" w:rsidR="00AE677D">
      <w:pPr>
        <w:pStyle w:val="Bezproreda"/>
        <w:jc w:val="both"/>
      </w:pPr>
    </w:p>
    <w:p w:rsidRDefault="00AE677D" w:rsidP="00AE677D" w:rsidR="00AE677D">
      <w:pPr>
        <w:pStyle w:val="Bezproreda"/>
        <w:jc w:val="both"/>
      </w:pPr>
    </w:p>
    <w:p w:rsidRDefault="00AE677D" w:rsidP="00AE677D" w:rsidR="00AE677D">
      <w:pPr>
        <w:pStyle w:val="Bezproreda"/>
        <w:jc w:val="center"/>
      </w:pPr>
      <w:r>
        <w:t>Obrazloženje</w:t>
      </w:r>
    </w:p>
    <w:p w:rsidRDefault="00AE677D" w:rsidP="00AE677D" w:rsidR="00AE677D">
      <w:pPr>
        <w:pStyle w:val="Bezproreda"/>
        <w:jc w:val="center"/>
      </w:pPr>
    </w:p>
    <w:p w:rsidRDefault="00AE677D" w:rsidP="00AE677D" w:rsidR="00AE677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KUPSKA ZVONA j.d.o.o. za proizvodnju i uslužne djelatnosti </w:t>
      </w:r>
      <w:proofErr w:type="spellStart"/>
      <w:r>
        <w:t>Vratečko</w:t>
      </w:r>
      <w:proofErr w:type="spellEnd"/>
      <w:r>
        <w:t xml:space="preserve"> kbr. </w:t>
      </w:r>
      <w:r>
        <w:lastRenderedPageBreak/>
        <w:t xml:space="preserve">89, OIB: 88056775517. U prijedlogu navodi da na dan 27. studenog 2017. dužnik u Očevidniku redoslijeda osnova za plaćanje ima evidentirane neizvršene osnove za plaćanje u neprekinutom razdoblju od 736 dana, u ukupnom iznosu od 30.419,60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AE677D" w:rsidP="00AE677D" w:rsidR="00AE677D">
      <w:pPr>
        <w:pStyle w:val="Bezproreda"/>
        <w:jc w:val="both"/>
      </w:pPr>
    </w:p>
    <w:p w:rsidRDefault="00AE677D" w:rsidP="00AE677D" w:rsidR="00AE677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736 dana i jednog zaposlenog.</w:t>
      </w:r>
    </w:p>
    <w:p w:rsidRDefault="00AE677D" w:rsidP="00AE677D" w:rsidR="00AE677D">
      <w:pPr>
        <w:pStyle w:val="Bezproreda"/>
        <w:jc w:val="both"/>
      </w:pPr>
    </w:p>
    <w:p w:rsidRDefault="00AE677D" w:rsidP="00AE677D" w:rsidR="00AE677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E677D" w:rsidP="00AE677D" w:rsidR="00AE677D">
      <w:pPr>
        <w:pStyle w:val="Bezproreda"/>
        <w:jc w:val="both"/>
      </w:pPr>
    </w:p>
    <w:p w:rsidRDefault="00AE677D" w:rsidP="00AE677D" w:rsidR="00AE677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E677D" w:rsidP="00AE677D" w:rsidR="00AE677D">
      <w:pPr>
        <w:pStyle w:val="Bezproreda"/>
        <w:jc w:val="both"/>
        <w:rPr>
          <w:i/>
          <w:u w:val="single"/>
        </w:rPr>
      </w:pPr>
    </w:p>
    <w:p w:rsidRDefault="00AE677D" w:rsidP="00AE677D" w:rsidR="00AE677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E677D" w:rsidP="00AE677D" w:rsidR="00AE677D">
      <w:pPr>
        <w:pStyle w:val="Bezproreda"/>
        <w:jc w:val="both"/>
      </w:pPr>
    </w:p>
    <w:p w:rsidRDefault="00AE677D" w:rsidP="00AE677D" w:rsidR="00AE677D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AE677D" w:rsidP="00AE677D" w:rsidR="00AE677D">
      <w:pPr>
        <w:pStyle w:val="Bezproreda"/>
        <w:jc w:val="both"/>
        <w:rPr>
          <w:noProof/>
        </w:rPr>
      </w:pPr>
    </w:p>
    <w:p w:rsidRDefault="00AE677D" w:rsidP="00AE677D" w:rsidR="00AE677D">
      <w:pPr>
        <w:pStyle w:val="Bezproreda"/>
        <w:jc w:val="center"/>
      </w:pPr>
      <w:r>
        <w:t>S u d a c</w:t>
      </w:r>
    </w:p>
    <w:p w:rsidRDefault="00AE677D" w:rsidP="00AE677D" w:rsidR="00AE677D">
      <w:pPr>
        <w:pStyle w:val="Bezproreda"/>
        <w:jc w:val="center"/>
      </w:pPr>
    </w:p>
    <w:p w:rsidRDefault="00AE677D" w:rsidP="00AE677D" w:rsidR="00AE677D">
      <w:pPr>
        <w:pStyle w:val="Bezproreda"/>
        <w:jc w:val="center"/>
      </w:pPr>
      <w:r>
        <w:t xml:space="preserve">Branka Pleskalt </w:t>
      </w:r>
      <w:r>
        <w:t>v.r.</w:t>
      </w:r>
    </w:p>
    <w:p w:rsidRDefault="00AE677D" w:rsidP="00AE677D" w:rsidR="00AE677D">
      <w:pPr>
        <w:pStyle w:val="Bezproreda"/>
        <w:jc w:val="center"/>
      </w:pPr>
    </w:p>
    <w:p w:rsidRDefault="00AE677D" w:rsidP="00AE677D" w:rsidR="00AE677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E677D" w:rsidP="00AE677D" w:rsidR="00AE677D">
      <w:pPr>
        <w:pStyle w:val="Bezproreda"/>
        <w:jc w:val="center"/>
      </w:pPr>
      <w:r>
        <w:t>Vesna Dragišić</w:t>
      </w:r>
    </w:p>
    <w:p w:rsidRDefault="00AE677D" w:rsidP="00AE677D" w:rsidR="00AE677D">
      <w:pPr>
        <w:pStyle w:val="Bezproreda"/>
        <w:jc w:val="both"/>
      </w:pPr>
      <w:r>
        <w:t xml:space="preserve">  </w:t>
      </w:r>
    </w:p>
    <w:p w:rsidRDefault="00AE677D" w:rsidP="00AE677D" w:rsidR="00AE677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77D" w:rsidP="00AE677D" w:rsidR="00AE677D">
      <w:pPr>
        <w:pStyle w:val="Bezproreda"/>
        <w:rPr>
          <w:noProof/>
        </w:rPr>
      </w:pPr>
    </w:p>
    <w:p w:rsidRDefault="00AE677D" w:rsidP="00AE677D" w:rsidR="00AE677D">
      <w:pPr>
        <w:pStyle w:val="Bezproreda"/>
        <w:rPr>
          <w:noProof/>
        </w:rPr>
      </w:pPr>
    </w:p>
    <w:p w:rsidRDefault="00AE649C" w:rsidP="00AE677D" w:rsidR="00AE649C" w:rsidRPr="00B76F3C">
      <w:pPr>
        <w:pStyle w:val="Bezproreda"/>
        <w:rPr>
          <w:lang w:eastAsia="en-US"/>
        </w:rPr>
      </w:pPr>
    </w:p>
    <w:sectPr w:rsidSect="00AE677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7718200"/>
      <w:docPartObj>
        <w:docPartGallery w:val="Page Numbers (Top of Page)"/>
        <w:docPartUnique/>
      </w:docPartObj>
    </w:sdtPr>
    <w:sdtContent>
      <w:p w:rsidRDefault="00AE677D" w:rsidR="00AE677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E677D" w:rsidR="008333A9">
    <w:pPr>
      <w:pStyle w:val="Zaglavlje"/>
    </w:pPr>
    <w:r>
      <w:t>Poslovni broj: 1 St-293/2018-2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77D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781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St-293/2018-2</izvorni_sadrzaj>
    <derivirana_varijabla naziv="DomainObject.Oznaka_1">St-293/2018-2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KUPSKA ZVONA j.d.o.o. za proizvodnju i uslužne djelatnosti</izvorni_sadrzaj>
    <derivirana_varijabla naziv="DomainObject.Predmet.ProtustrankaFormated_1">  KUPSKA ZVONA j.d.o.o. za proizvodnju i uslužne djelatnosti</derivirana_varijabla>
  </DomainObject.Predmet.ProtustrankaFormated>
  <DomainObject.Predmet.ProtustrankaFormatedOIB>
    <izvorni_sadrzaj>  KUPSKA ZVONA j.d.o.o. za proizvodnju i uslužne djelatnosti, OIB 88056775517</izvorni_sadrzaj>
    <derivirana_varijabla naziv="DomainObject.Predmet.ProtustrankaFormatedOIB_1">  KUPSKA ZVONA j.d.o.o. za proizvodnju i uslužne djelatnosti, OIB 88056775517</derivirana_varijabla>
  </DomainObject.Predmet.ProtustrankaFormatedOIB>
  <DomainObject.Predmet.ProtustrankaFormatedWithAdress>
    <izvorni_sadrzaj> KUPSKA ZVONA j.d.o.o. za proizvodnju i uslužne djelatnosti, Vratečko 89, 44250 Vratečko</izvorni_sadrzaj>
    <derivirana_varijabla naziv="DomainObject.Predmet.ProtustrankaFormatedWithAdress_1"> KUPSKA ZVONA j.d.o.o. za proizvodnju i uslužne djelatnosti, Vratečko 89, 44250 Vratečko</derivirana_varijabla>
  </DomainObject.Predmet.ProtustrankaFormatedWithAdress>
  <DomainObject.Predmet.ProtustrankaFormatedWithAdressOIB>
    <izvorni_sadrzaj> KUPSKA ZVONA j.d.o.o. za proizvodnju i uslužne djelatnosti, OIB 88056775517, Vratečko 89, 44250 Vratečko</izvorni_sadrzaj>
    <derivirana_varijabla naziv="DomainObject.Predmet.ProtustrankaFormatedWithAdressOIB_1"> KUPSKA ZVONA j.d.o.o. za proizvodnju i uslužne djelatnosti, OIB 88056775517, Vratečko 89, 44250 Vratečko</derivirana_varijabla>
  </DomainObject.Predmet.ProtustrankaFormatedWithAdressOIB>
  <DomainObject.Predmet.ProtustrankaWithAdress>
    <izvorni_sadrzaj>KUPSKA ZVONA j.d.o.o. za proizvodnju i uslužne djelatnosti Vratečko 89, 44250 Vratečko</izvorni_sadrzaj>
    <derivirana_varijabla naziv="DomainObject.Predmet.ProtustrankaWithAdress_1">KUPSKA ZVONA j.d.o.o. za proizvodnju i uslužne djelatnosti Vratečko 89, 44250 Vratečko</derivirana_varijabla>
  </DomainObject.Predmet.ProtustrankaWithAdress>
  <DomainObject.Predmet.ProtustrankaWithAdressOIB>
    <izvorni_sadrzaj>KUPSKA ZVONA j.d.o.o. za proizvodnju i uslužne djelatnosti, OIB 88056775517, Vratečko 89, 44250 Vratečko</izvorni_sadrzaj>
    <derivirana_varijabla naziv="DomainObject.Predmet.ProtustrankaWithAdressOIB_1">KUPSKA ZVONA j.d.o.o. za proizvodnju i uslužne djelatnosti, OIB 88056775517, Vratečko 89, 44250 Vratečko</derivirana_varijabla>
  </DomainObject.Predmet.ProtustrankaWithAdressOIB>
  <DomainObject.Predmet.ProtustrankaNazivFormated>
    <izvorni_sadrzaj>KUPSKA ZVONA j.d.o.o. za proizvodnju i uslužne djelatnosti</izvorni_sadrzaj>
    <derivirana_varijabla naziv="DomainObject.Predmet.ProtustrankaNazivFormated_1">KUPSKA ZVONA j.d.o.o. za proizvodnju i uslužne djelatnosti</derivirana_varijabla>
  </DomainObject.Predmet.ProtustrankaNazivFormated>
  <DomainObject.Predmet.ProtustrankaNazivFormatedOIB>
    <izvorni_sadrzaj>KUPSKA ZVONA j.d.o.o. za proizvodnju i uslužne djelatnosti, OIB 88056775517</izvorni_sadrzaj>
    <derivirana_varijabla naziv="DomainObject.Predmet.ProtustrankaNazivFormatedOIB_1">KUPSKA ZVONA j.d.o.o. za proizvodnju i uslužne djelatnosti, OIB 88056775517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KUPSKA ZVONA j.d.o.o. za proizvodnju i uslužne djelatnosti</item>
    </izvorni_sadrzaj>
    <derivirana_varijabla naziv="DomainObject.Predmet.ProtuStrankaListFormated_1">
      <item>KUPSKA ZVONA j.d.o.o. za proizvodnju i uslužne djelatnosti</item>
    </derivirana_varijabla>
  </DomainObject.Predmet.ProtuStrankaListFormated>
  <DomainObject.Predmet.ProtuStrankaListFormatedOIB>
    <izvorni_sadrzaj>
      <item>KUPSKA ZVONA j.d.o.o. za proizvodnju i uslužne djelatnosti, OIB 88056775517</item>
    </izvorni_sadrzaj>
    <derivirana_varijabla naziv="DomainObject.Predmet.ProtuStrankaListFormatedOIB_1">
      <item>KUPSKA ZVONA j.d.o.o. za proizvodnju i uslužne djelatnosti, OIB 88056775517</item>
    </derivirana_varijabla>
  </DomainObject.Predmet.ProtuStrankaListFormatedOIB>
  <DomainObject.Predmet.ProtuStrankaListFormatedWithAdress>
    <izvorni_sadrzaj>
      <item>KUPSKA ZVONA j.d.o.o. za proizvodnju i uslužne djelatnosti, Vratečko 89, 44250 Vratečko</item>
    </izvorni_sadrzaj>
    <derivirana_varijabla naziv="DomainObject.Predmet.ProtuStrankaListFormatedWithAdress_1">
      <item>KUPSKA ZVONA j.d.o.o. za proizvodnju i uslužne djelatnosti, Vratečko 89, 44250 Vratečko</item>
    </derivirana_varijabla>
  </DomainObject.Predmet.ProtuStrankaListFormatedWithAdress>
  <DomainObject.Predmet.ProtuStrankaListFormatedWithAdressOIB>
    <izvorni_sadrzaj>
      <item>KUPSKA ZVONA j.d.o.o. za proizvodnju i uslužne djelatnosti, OIB 88056775517, Vratečko 89, 44250 Vratečko</item>
    </izvorni_sadrzaj>
    <derivirana_varijabla naziv="DomainObject.Predmet.ProtuStrankaListFormatedWithAdressOIB_1">
      <item>KUPSKA ZVONA j.d.o.o. za proizvodnju i uslužne djelatnosti, OIB 88056775517, Vratečko 89, 44250 Vratečko</item>
    </derivirana_varijabla>
  </DomainObject.Predmet.ProtuStrankaListFormatedWithAdressOIB>
  <DomainObject.Predmet.ProtuStrankaListNazivFormated>
    <izvorni_sadrzaj>
      <item>KUPSKA ZVONA j.d.o.o. za proizvodnju i uslužne djelatnosti</item>
    </izvorni_sadrzaj>
    <derivirana_varijabla naziv="DomainObject.Predmet.ProtuStrankaListNazivFormated_1">
      <item>KUPSKA ZVONA j.d.o.o. za proizvodnju i uslužne djelatnosti</item>
    </derivirana_varijabla>
  </DomainObject.Predmet.ProtuStrankaListNazivFormated>
  <DomainObject.Predmet.ProtuStrankaListNazivFormatedOIB>
    <izvorni_sadrzaj>
      <item>KUPSKA ZVONA j.d.o.o. za proizvodnju i uslužne djelatnosti, OIB 88056775517</item>
    </izvorni_sadrzaj>
    <derivirana_varijabla naziv="DomainObject.Predmet.ProtuStrankaListNazivFormatedOIB_1">
      <item>KUPSKA ZVONA j.d.o.o. za proizvodnju i uslužne djelatnosti, OIB 88056775517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St-293/2018-2</izvorni_sadrzaj>
    <derivirana_varijabla naziv="DomainObject.PoslovniBrojDokumenta_1">St-293/2018-2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KUPSKA ZVONA j.d.o.o. za proizvodnju i uslužne djelatnosti</izvorni_sadrzaj>
    <derivirana_varijabla naziv="DomainObject.Predmet.ProtustrankaIDrugi_1">KUPSKA ZVONA j.d.o.o. za proizvodnju i uslužne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KUPSKA ZVONA j.d.o.o. za proizvodnju i uslužne djelatnosti, OIB 88056775517, Vratečko 89, 44250 Vratečko</izvorni_sadrzaj>
    <derivirana_varijabla naziv="DomainObject.Predmet.ProtustrankaIDrugiAdressOIB_1">KUPSKA ZVONA j.d.o.o. za proizvodnju i uslužne djelatnosti, OIB 88056775517, Vratečko 89, 44250 Vratečko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KUPSKA ZVONA j.d.o.o. za proizvodnju i uslužne djelatnosti</item>
      <item>FINA Regionalni centar Zagreb</item>
    </izvorni_sadrzaj>
    <derivirana_varijabla naziv="DomainObject.Predmet.SudioniciListNaziv_1">
      <item>KUPSKA ZVONA j.d.o.o. za proizvodnju i uslužne djelatnosti</item>
      <item>FINA Regionalni centar Zagreb</item>
    </derivirana_varijabla>
  </DomainObject.Predmet.SudioniciListNaziv>
  <DomainObject.Predmet.SudioniciListAdressOIB>
    <izvorni_sadrzaj>
      <item>KUPSKA ZVONA j.d.o.o. za proizvodnju i uslužne djelatnosti, OIB 88056775517, Vratečko 89,44250 Vratečko</item>
      <item>FINA Regionalni centar Zagreb, OIB 85821130368, Trg svibanjskih žrtava 1995. br. 1,10000 Zagreb</item>
    </izvorni_sadrzaj>
    <derivirana_varijabla naziv="DomainObject.Predmet.SudioniciListAdressOIB_1">
      <item>KUPSKA ZVONA j.d.o.o. za proizvodnju i uslužne djelatnosti, OIB 88056775517, Vratečko 89,44250 Vratečko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A952B-0B8F-481F-9E7E-8655202AB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3006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2018-04-20T10:00:00Z</cp:lastPrinted>
  <dcterms:modified xmlns:xsi="http://www.w3.org/2001/XMLSchema-instance" xsi:type="dcterms:W3CDTF">2018-04-20T10:00:00Z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