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03F7B" w:rsidR="00D80BB1" w:rsidP="00270B1E" w:rsidRDefault="00D80BB1" w14:paraId="03AB0339" w14:textId="77777777">
      <w:pPr>
        <w:pStyle w:val="Zaglavlje"/>
        <w:jc w:val="right"/>
        <w15:collapsed w:val="false"/>
        <w:rPr>
          <w:rFonts w:ascii="Arial" w:hAnsi="Arial" w:cs="Arial"/>
          <w:szCs w:val="24"/>
        </w:rPr>
      </w:pPr>
    </w:p>
    <w:p w:rsidRPr="00F03F7B" w:rsidR="00D80BB1" w:rsidP="00270B1E" w:rsidRDefault="00D80BB1" w14:paraId="52A7546F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F03F7B" w:rsidR="00D80BB1" w:rsidP="00270B1E" w:rsidRDefault="00D80BB1" w14:paraId="785EFF09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F03F7B" w:rsidR="00D80BB1" w:rsidP="00270B1E" w:rsidRDefault="00D80BB1" w14:paraId="6F6AFEDE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F03F7B" w:rsidR="00D80BB1" w:rsidP="00270B1E" w:rsidRDefault="00D80BB1" w14:paraId="76C07B90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F03F7B" w:rsidR="005703F4" w:rsidP="00270B1E" w:rsidRDefault="005703F4" w14:paraId="51513953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F03F7B" w:rsidR="00270B1E" w:rsidP="00270B1E" w:rsidRDefault="00270B1E" w14:paraId="3411024A" w14:textId="0CDB8D6F">
      <w:pPr>
        <w:pStyle w:val="Zaglavlje"/>
        <w:jc w:val="right"/>
        <w:rPr>
          <w:rFonts w:ascii="Arial" w:hAnsi="Arial" w:cs="Arial"/>
          <w:szCs w:val="24"/>
        </w:rPr>
      </w:pPr>
      <w:r w:rsidRPr="00F03F7B">
        <w:rPr>
          <w:rFonts w:ascii="Arial" w:hAnsi="Arial" w:cs="Arial"/>
          <w:szCs w:val="24"/>
        </w:rPr>
        <w:t xml:space="preserve"> St-</w:t>
      </w:r>
      <w:r w:rsidR="007F46D6">
        <w:rPr>
          <w:rFonts w:ascii="Arial" w:hAnsi="Arial" w:cs="Arial"/>
          <w:szCs w:val="24"/>
        </w:rPr>
        <w:t>364</w:t>
      </w:r>
      <w:r w:rsidR="00C557DD">
        <w:rPr>
          <w:rFonts w:ascii="Arial" w:hAnsi="Arial" w:cs="Arial"/>
          <w:szCs w:val="24"/>
        </w:rPr>
        <w:t>/2025-3</w:t>
      </w:r>
    </w:p>
    <w:p w:rsidRPr="00F03F7B" w:rsidR="00C93C56" w:rsidP="00270B1E" w:rsidRDefault="00C93C56" w14:paraId="0B91A242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F03F7B" w:rsidR="00270B1E" w:rsidP="00270B1E" w:rsidRDefault="00270B1E" w14:paraId="6D0A7B7E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E75566" w:rsidR="00270B1E" w:rsidP="00A342BF" w:rsidRDefault="00270B1E" w14:paraId="46306F7C" w14:textId="03660ACA">
      <w:pPr>
        <w:ind w:firstLine="708"/>
        <w:rPr>
          <w:rFonts w:ascii="Arial" w:hAnsi="Arial" w:eastAsia="Times New Roman" w:cs="Arial"/>
          <w:szCs w:val="24"/>
          <w:lang w:eastAsia="hr-HR"/>
        </w:rPr>
      </w:pPr>
      <w:r w:rsidRPr="00F03F7B">
        <w:rPr>
          <w:rFonts w:ascii="Arial" w:hAnsi="Arial" w:cs="Arial"/>
          <w:szCs w:val="24"/>
        </w:rPr>
        <w:t>Trgovački sud u Pazinu,</w:t>
      </w:r>
      <w:r w:rsidRPr="00F03F7B">
        <w:rPr>
          <w:rFonts w:ascii="Arial" w:hAnsi="Arial" w:eastAsia="Times New Roman" w:cs="Arial"/>
          <w:szCs w:val="24"/>
          <w:lang w:eastAsia="hr-HR"/>
        </w:rPr>
        <w:t xml:space="preserve"> po sutkinji Tamari Lakoseljac Benčić, kao sucu pojedincu, povodom zahtjeva</w:t>
      </w:r>
      <w:r w:rsidRPr="00F03F7B" w:rsidR="001D2A35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F03F7B" w:rsidR="001B5366">
        <w:rPr>
          <w:rFonts w:ascii="Arial" w:hAnsi="Arial" w:eastAsia="Times New Roman" w:cs="Arial"/>
          <w:szCs w:val="24"/>
          <w:lang w:eastAsia="hr-HR"/>
        </w:rPr>
        <w:t xml:space="preserve">Financijske agencije, OIB 85821130368, Regionalnog centra Rijeka, Podružnice Pula, Pula, </w:t>
      </w:r>
      <w:proofErr w:type="spellStart"/>
      <w:r w:rsidRPr="00F03F7B" w:rsidR="001B5366">
        <w:rPr>
          <w:rFonts w:ascii="Arial" w:hAnsi="Arial" w:eastAsia="Times New Roman" w:cs="Arial"/>
          <w:szCs w:val="24"/>
          <w:lang w:eastAsia="hr-HR"/>
        </w:rPr>
        <w:t>Giardini</w:t>
      </w:r>
      <w:proofErr w:type="spellEnd"/>
      <w:r w:rsidRPr="00F03F7B" w:rsidR="001B5366">
        <w:rPr>
          <w:rFonts w:ascii="Arial" w:hAnsi="Arial" w:eastAsia="Times New Roman" w:cs="Arial"/>
          <w:szCs w:val="24"/>
          <w:lang w:eastAsia="hr-HR"/>
        </w:rPr>
        <w:t xml:space="preserve"> 5</w:t>
      </w:r>
      <w:r w:rsidRPr="00F03F7B">
        <w:rPr>
          <w:rFonts w:ascii="Arial" w:hAnsi="Arial" w:eastAsia="Times New Roman" w:cs="Arial"/>
          <w:szCs w:val="24"/>
          <w:lang w:eastAsia="hr-HR"/>
        </w:rPr>
        <w:t>, za provedbu skraćenog stečajnog postupka nad pravnom osobom (dužnikom)</w:t>
      </w:r>
      <w:r w:rsidR="00481014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7F46D6" w:rsidR="007F46D6">
        <w:rPr>
          <w:rFonts w:ascii="Arial" w:hAnsi="Arial" w:eastAsia="Times New Roman" w:cs="Arial"/>
          <w:szCs w:val="24"/>
          <w:lang w:eastAsia="hr-HR"/>
        </w:rPr>
        <w:t>TAMO BAU d.o.o., Poreč</w:t>
      </w:r>
      <w:r w:rsidR="007F46D6">
        <w:rPr>
          <w:rFonts w:ascii="Arial" w:hAnsi="Arial" w:eastAsia="Times New Roman" w:cs="Arial"/>
          <w:szCs w:val="24"/>
          <w:lang w:eastAsia="hr-HR"/>
        </w:rPr>
        <w:t xml:space="preserve">, </w:t>
      </w:r>
      <w:r w:rsidRPr="00FA7214" w:rsidR="00FA7214">
        <w:rPr>
          <w:rFonts w:ascii="Arial" w:hAnsi="Arial" w:eastAsia="Times New Roman" w:cs="Arial"/>
          <w:szCs w:val="24"/>
          <w:lang w:eastAsia="hr-HR"/>
        </w:rPr>
        <w:t>Mate Vlašića 20</w:t>
      </w:r>
      <w:r w:rsidR="00FA7214">
        <w:rPr>
          <w:rFonts w:ascii="Arial" w:hAnsi="Arial" w:eastAsia="Times New Roman" w:cs="Arial"/>
          <w:szCs w:val="24"/>
          <w:lang w:eastAsia="hr-HR"/>
        </w:rPr>
        <w:t xml:space="preserve">, OIB </w:t>
      </w:r>
      <w:r w:rsidRPr="00FA7214" w:rsidR="00FA7214">
        <w:rPr>
          <w:rFonts w:ascii="Arial" w:hAnsi="Arial" w:eastAsia="Times New Roman" w:cs="Arial"/>
          <w:szCs w:val="24"/>
          <w:lang w:eastAsia="hr-HR"/>
        </w:rPr>
        <w:t>10057893550</w:t>
      </w:r>
      <w:r w:rsidR="00FA7214">
        <w:rPr>
          <w:rFonts w:ascii="Arial" w:hAnsi="Arial" w:eastAsia="Times New Roman" w:cs="Arial"/>
          <w:szCs w:val="24"/>
          <w:lang w:eastAsia="hr-HR"/>
        </w:rPr>
        <w:t xml:space="preserve">, MBS </w:t>
      </w:r>
      <w:r w:rsidRPr="00A342BF" w:rsidR="00A342BF">
        <w:rPr>
          <w:rFonts w:ascii="Arial" w:hAnsi="Arial" w:eastAsia="Times New Roman" w:cs="Arial"/>
          <w:szCs w:val="24"/>
          <w:lang w:eastAsia="hr-HR"/>
        </w:rPr>
        <w:t>130095146</w:t>
      </w:r>
      <w:r w:rsidRPr="00F03F7B" w:rsidR="0055464A">
        <w:rPr>
          <w:rFonts w:ascii="Arial" w:hAnsi="Arial" w:eastAsia="Times New Roman" w:cs="Arial"/>
          <w:szCs w:val="24"/>
          <w:lang w:eastAsia="hr-HR"/>
        </w:rPr>
        <w:t xml:space="preserve">, </w:t>
      </w:r>
      <w:r w:rsidRPr="00F03F7B">
        <w:rPr>
          <w:rFonts w:ascii="Arial" w:hAnsi="Arial" w:eastAsia="Times New Roman" w:cs="Arial"/>
          <w:szCs w:val="24"/>
          <w:lang w:eastAsia="hr-HR"/>
        </w:rPr>
        <w:t xml:space="preserve">nakon izvršenog uvida u sudski registar, sukladno odredbama čl. 428. i 430. Stečajnog zakona (Narodne novine br. 71/15, 104/17, </w:t>
      </w:r>
      <w:r w:rsidRPr="00F03F7B" w:rsidR="00152983">
        <w:rPr>
          <w:rFonts w:ascii="Arial" w:hAnsi="Arial" w:eastAsia="Times New Roman" w:cs="Arial"/>
          <w:szCs w:val="24"/>
          <w:lang w:eastAsia="hr-HR"/>
        </w:rPr>
        <w:t xml:space="preserve">36/22, </w:t>
      </w:r>
      <w:r w:rsidRPr="00F03F7B" w:rsidR="00062A31">
        <w:rPr>
          <w:rFonts w:ascii="Arial" w:hAnsi="Arial" w:eastAsia="Times New Roman" w:cs="Arial"/>
          <w:szCs w:val="24"/>
          <w:lang w:eastAsia="hr-HR"/>
        </w:rPr>
        <w:t xml:space="preserve">27/24, </w:t>
      </w:r>
      <w:r w:rsidRPr="00F03F7B">
        <w:rPr>
          <w:rFonts w:ascii="Arial" w:hAnsi="Arial" w:eastAsia="Times New Roman" w:cs="Arial"/>
          <w:szCs w:val="24"/>
          <w:lang w:eastAsia="hr-HR"/>
        </w:rPr>
        <w:t xml:space="preserve">dalje SZ), </w:t>
      </w:r>
      <w:r w:rsidR="00A342BF">
        <w:rPr>
          <w:rFonts w:ascii="Arial" w:hAnsi="Arial" w:eastAsia="Times New Roman" w:cs="Arial"/>
          <w:szCs w:val="24"/>
          <w:lang w:eastAsia="hr-HR"/>
        </w:rPr>
        <w:t>22</w:t>
      </w:r>
      <w:r w:rsidR="007A3FE8">
        <w:rPr>
          <w:rFonts w:ascii="Arial" w:hAnsi="Arial" w:eastAsia="Times New Roman" w:cs="Arial"/>
          <w:szCs w:val="24"/>
          <w:lang w:eastAsia="hr-HR"/>
        </w:rPr>
        <w:t>. listopada</w:t>
      </w:r>
      <w:r w:rsidR="00374FEB">
        <w:rPr>
          <w:rFonts w:ascii="Arial" w:hAnsi="Arial" w:eastAsia="Times New Roman" w:cs="Arial"/>
          <w:szCs w:val="24"/>
          <w:lang w:eastAsia="hr-HR"/>
        </w:rPr>
        <w:t xml:space="preserve"> 2025</w:t>
      </w:r>
      <w:r w:rsidRPr="00F03F7B" w:rsidR="00D67981">
        <w:rPr>
          <w:rFonts w:ascii="Arial" w:hAnsi="Arial" w:eastAsia="Times New Roman" w:cs="Arial"/>
          <w:szCs w:val="24"/>
          <w:lang w:eastAsia="hr-HR"/>
        </w:rPr>
        <w:t>.</w:t>
      </w:r>
      <w:r w:rsidRPr="00F03F7B">
        <w:rPr>
          <w:rFonts w:ascii="Arial" w:hAnsi="Arial" w:eastAsia="Times New Roman" w:cs="Arial"/>
          <w:szCs w:val="24"/>
          <w:lang w:eastAsia="hr-HR"/>
        </w:rPr>
        <w:t xml:space="preserve"> objavljuje sljedeći</w:t>
      </w:r>
    </w:p>
    <w:p w:rsidRPr="00F03F7B" w:rsidR="00270B1E" w:rsidP="00270B1E" w:rsidRDefault="00270B1E" w14:paraId="4B31B24D" w14:textId="77777777">
      <w:pPr>
        <w:ind w:firstLine="708"/>
        <w:rPr>
          <w:rFonts w:ascii="Arial" w:hAnsi="Arial" w:eastAsia="Times New Roman" w:cs="Arial"/>
          <w:color w:val="FF0000"/>
          <w:szCs w:val="24"/>
          <w:lang w:eastAsia="hr-HR"/>
        </w:rPr>
      </w:pPr>
    </w:p>
    <w:p w:rsidRPr="00F03F7B" w:rsidR="00270B1E" w:rsidP="00270B1E" w:rsidRDefault="00270B1E" w14:paraId="4C920E09" w14:textId="77777777">
      <w:pPr>
        <w:jc w:val="center"/>
        <w:rPr>
          <w:rFonts w:ascii="Arial" w:hAnsi="Arial" w:cs="Arial"/>
          <w:szCs w:val="24"/>
        </w:rPr>
      </w:pPr>
      <w:r w:rsidRPr="00F03F7B">
        <w:rPr>
          <w:rFonts w:ascii="Arial" w:hAnsi="Arial" w:cs="Arial"/>
          <w:szCs w:val="24"/>
        </w:rPr>
        <w:t>O G L A S</w:t>
      </w:r>
    </w:p>
    <w:p w:rsidRPr="00F03F7B" w:rsidR="00270B1E" w:rsidP="00270B1E" w:rsidRDefault="00270B1E" w14:paraId="1A3155D9" w14:textId="77777777">
      <w:pPr>
        <w:ind w:firstLine="708"/>
        <w:rPr>
          <w:rFonts w:ascii="Arial" w:hAnsi="Arial" w:cs="Arial"/>
          <w:color w:val="FF0000"/>
          <w:szCs w:val="24"/>
        </w:rPr>
      </w:pPr>
    </w:p>
    <w:p w:rsidRPr="00F03F7B" w:rsidR="00270B1E" w:rsidP="00270B1E" w:rsidRDefault="00270B1E" w14:paraId="71B732DB" w14:textId="1D263A89">
      <w:pPr>
        <w:ind w:firstLine="708"/>
        <w:rPr>
          <w:rFonts w:ascii="Arial" w:hAnsi="Arial" w:eastAsia="Times New Roman" w:cs="Arial"/>
          <w:szCs w:val="24"/>
          <w:lang w:eastAsia="hr-HR"/>
        </w:rPr>
      </w:pPr>
      <w:r w:rsidRPr="00F03F7B">
        <w:rPr>
          <w:rFonts w:ascii="Arial" w:hAnsi="Arial" w:cs="Arial"/>
          <w:szCs w:val="24"/>
        </w:rPr>
        <w:t>I. Dužnik</w:t>
      </w:r>
      <w:r w:rsidRPr="00F03F7B" w:rsidR="0025667E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7F46D6" w:rsidR="000F40D7">
        <w:rPr>
          <w:rFonts w:ascii="Arial" w:hAnsi="Arial" w:eastAsia="Times New Roman" w:cs="Arial"/>
          <w:szCs w:val="24"/>
          <w:lang w:eastAsia="hr-HR"/>
        </w:rPr>
        <w:t>TAMO BAU d.o.o., Poreč</w:t>
      </w:r>
      <w:r w:rsidR="000F40D7">
        <w:rPr>
          <w:rFonts w:ascii="Arial" w:hAnsi="Arial" w:eastAsia="Times New Roman" w:cs="Arial"/>
          <w:szCs w:val="24"/>
          <w:lang w:eastAsia="hr-HR"/>
        </w:rPr>
        <w:t xml:space="preserve">, </w:t>
      </w:r>
      <w:r w:rsidRPr="00FA7214" w:rsidR="000F40D7">
        <w:rPr>
          <w:rFonts w:ascii="Arial" w:hAnsi="Arial" w:eastAsia="Times New Roman" w:cs="Arial"/>
          <w:szCs w:val="24"/>
          <w:lang w:eastAsia="hr-HR"/>
        </w:rPr>
        <w:t>Mate Vlašića 20</w:t>
      </w:r>
      <w:r w:rsidR="000F40D7">
        <w:rPr>
          <w:rFonts w:ascii="Arial" w:hAnsi="Arial" w:eastAsia="Times New Roman" w:cs="Arial"/>
          <w:szCs w:val="24"/>
          <w:lang w:eastAsia="hr-HR"/>
        </w:rPr>
        <w:t xml:space="preserve">, OIB </w:t>
      </w:r>
      <w:r w:rsidRPr="00FA7214" w:rsidR="000F40D7">
        <w:rPr>
          <w:rFonts w:ascii="Arial" w:hAnsi="Arial" w:eastAsia="Times New Roman" w:cs="Arial"/>
          <w:szCs w:val="24"/>
          <w:lang w:eastAsia="hr-HR"/>
        </w:rPr>
        <w:t>10057893550</w:t>
      </w:r>
      <w:r w:rsidR="000F40D7">
        <w:rPr>
          <w:rFonts w:ascii="Arial" w:hAnsi="Arial" w:eastAsia="Times New Roman" w:cs="Arial"/>
          <w:szCs w:val="24"/>
          <w:lang w:eastAsia="hr-HR"/>
        </w:rPr>
        <w:t xml:space="preserve">, MBS </w:t>
      </w:r>
      <w:r w:rsidRPr="00A342BF" w:rsidR="000F40D7">
        <w:rPr>
          <w:rFonts w:ascii="Arial" w:hAnsi="Arial" w:eastAsia="Times New Roman" w:cs="Arial"/>
          <w:szCs w:val="24"/>
          <w:lang w:eastAsia="hr-HR"/>
        </w:rPr>
        <w:t>130095146</w:t>
      </w:r>
      <w:r w:rsidRPr="00F03F7B" w:rsidR="00D93265">
        <w:rPr>
          <w:rFonts w:ascii="Arial" w:hAnsi="Arial" w:eastAsia="Times New Roman" w:cs="Arial"/>
          <w:szCs w:val="24"/>
          <w:lang w:eastAsia="hr-HR"/>
        </w:rPr>
        <w:t>,</w:t>
      </w:r>
      <w:r w:rsidRPr="00F03F7B">
        <w:rPr>
          <w:rFonts w:ascii="Arial" w:hAnsi="Arial" w:eastAsia="Times New Roman" w:cs="Arial"/>
          <w:szCs w:val="24"/>
          <w:lang w:eastAsia="hr-HR"/>
        </w:rPr>
        <w:t xml:space="preserve"> je pravna osoba koja nema zaposlenih, koja je na dan </w:t>
      </w:r>
      <w:r w:rsidR="000F40D7">
        <w:rPr>
          <w:rFonts w:ascii="Arial" w:hAnsi="Arial" w:eastAsia="Times New Roman" w:cs="Arial"/>
          <w:szCs w:val="24"/>
          <w:lang w:eastAsia="hr-HR"/>
        </w:rPr>
        <w:t>8</w:t>
      </w:r>
      <w:r w:rsidR="0060629C">
        <w:rPr>
          <w:rFonts w:ascii="Arial" w:hAnsi="Arial" w:eastAsia="Times New Roman" w:cs="Arial"/>
          <w:szCs w:val="24"/>
          <w:lang w:eastAsia="hr-HR"/>
        </w:rPr>
        <w:t>. listopada</w:t>
      </w:r>
      <w:r w:rsidRPr="00F03F7B" w:rsidR="00252B42">
        <w:rPr>
          <w:rFonts w:ascii="Arial" w:hAnsi="Arial" w:eastAsia="Times New Roman" w:cs="Arial"/>
          <w:szCs w:val="24"/>
          <w:lang w:eastAsia="hr-HR"/>
        </w:rPr>
        <w:t xml:space="preserve"> </w:t>
      </w:r>
      <w:r w:rsidR="00252B42">
        <w:rPr>
          <w:rFonts w:ascii="Arial" w:hAnsi="Arial" w:eastAsia="Times New Roman" w:cs="Arial"/>
          <w:szCs w:val="24"/>
          <w:lang w:eastAsia="hr-HR"/>
        </w:rPr>
        <w:t>2025</w:t>
      </w:r>
      <w:r w:rsidRPr="00F03F7B">
        <w:rPr>
          <w:rFonts w:ascii="Arial" w:hAnsi="Arial" w:eastAsia="Times New Roman" w:cs="Arial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54F58">
        <w:rPr>
          <w:rFonts w:ascii="Arial" w:hAnsi="Arial" w:eastAsia="Times New Roman" w:cs="Arial"/>
          <w:szCs w:val="24"/>
          <w:lang w:eastAsia="hr-HR"/>
        </w:rPr>
        <w:t>120</w:t>
      </w:r>
      <w:r w:rsidRPr="00F03F7B">
        <w:rPr>
          <w:rFonts w:ascii="Arial" w:hAnsi="Arial" w:eastAsia="Times New Roman" w:cs="Arial"/>
          <w:szCs w:val="24"/>
          <w:lang w:eastAsia="hr-HR"/>
        </w:rPr>
        <w:t xml:space="preserve"> dana te za koju nisu ispunjeni uvjeti za pokretanje drugog postupka radi brisanja iz sudskog registra.</w:t>
      </w:r>
    </w:p>
    <w:p w:rsidRPr="00F03F7B" w:rsidR="00270B1E" w:rsidP="00270B1E" w:rsidRDefault="00270B1E" w14:paraId="1C26F146" w14:textId="77777777">
      <w:pPr>
        <w:ind w:firstLine="708"/>
        <w:rPr>
          <w:rFonts w:ascii="Arial" w:hAnsi="Arial" w:cs="Arial"/>
          <w:szCs w:val="24"/>
        </w:rPr>
      </w:pPr>
    </w:p>
    <w:p w:rsidRPr="000F40D7" w:rsidR="00270B1E" w:rsidP="00270B1E" w:rsidRDefault="00270B1E" w14:paraId="1D02CBB2" w14:textId="3D881D45">
      <w:pPr>
        <w:ind w:firstLine="708"/>
        <w:rPr>
          <w:rFonts w:ascii="Arial" w:hAnsi="Arial" w:cs="Arial"/>
          <w:szCs w:val="24"/>
        </w:rPr>
      </w:pPr>
      <w:r w:rsidRPr="00F03F7B">
        <w:rPr>
          <w:rFonts w:ascii="Arial" w:hAnsi="Arial" w:cs="Arial"/>
          <w:szCs w:val="24"/>
        </w:rPr>
        <w:t xml:space="preserve">II. Utvrđuje se da je ukupni iznos duga evidentiranog na temelju neizvršenih osnova za plaćanje dužnika na dan </w:t>
      </w:r>
      <w:r w:rsidR="000F40D7">
        <w:rPr>
          <w:rFonts w:ascii="Arial" w:hAnsi="Arial" w:cs="Arial"/>
          <w:szCs w:val="24"/>
        </w:rPr>
        <w:t>8</w:t>
      </w:r>
      <w:r w:rsidR="00054F58">
        <w:rPr>
          <w:rFonts w:ascii="Arial" w:hAnsi="Arial" w:cs="Arial"/>
          <w:szCs w:val="24"/>
        </w:rPr>
        <w:t>. listopada</w:t>
      </w:r>
      <w:r w:rsidRPr="00F03F7B" w:rsidR="00252B42">
        <w:rPr>
          <w:rFonts w:ascii="Arial" w:hAnsi="Arial" w:cs="Arial"/>
          <w:szCs w:val="24"/>
        </w:rPr>
        <w:t xml:space="preserve"> </w:t>
      </w:r>
      <w:r w:rsidR="00252B42">
        <w:rPr>
          <w:rFonts w:ascii="Arial" w:hAnsi="Arial" w:cs="Arial"/>
          <w:szCs w:val="24"/>
        </w:rPr>
        <w:t>2025</w:t>
      </w:r>
      <w:r w:rsidRPr="00F03F7B">
        <w:rPr>
          <w:rFonts w:ascii="Arial" w:hAnsi="Arial" w:cs="Arial"/>
          <w:szCs w:val="24"/>
        </w:rPr>
        <w:t xml:space="preserve">. </w:t>
      </w:r>
      <w:r w:rsidRPr="000F40D7">
        <w:rPr>
          <w:rFonts w:ascii="Arial" w:hAnsi="Arial" w:cs="Arial"/>
          <w:szCs w:val="24"/>
        </w:rPr>
        <w:t xml:space="preserve">iznosio </w:t>
      </w:r>
      <w:r w:rsidRPr="000F40D7" w:rsidR="000F40D7">
        <w:rPr>
          <w:rFonts w:ascii="Arial" w:hAnsi="Arial" w:cs="Arial"/>
          <w:szCs w:val="24"/>
        </w:rPr>
        <w:t>2.270,67</w:t>
      </w:r>
      <w:r w:rsidRPr="000F40D7" w:rsidR="00BA7252">
        <w:rPr>
          <w:rFonts w:ascii="Arial" w:hAnsi="Arial" w:cs="Arial"/>
          <w:szCs w:val="24"/>
        </w:rPr>
        <w:t xml:space="preserve"> </w:t>
      </w:r>
      <w:r w:rsidRPr="000F40D7" w:rsidR="00837F7F">
        <w:rPr>
          <w:rFonts w:ascii="Arial" w:hAnsi="Arial" w:cs="Arial"/>
          <w:szCs w:val="24"/>
        </w:rPr>
        <w:t>EUR</w:t>
      </w:r>
      <w:r w:rsidRPr="000F40D7">
        <w:rPr>
          <w:rFonts w:ascii="Arial" w:hAnsi="Arial" w:cs="Arial"/>
          <w:szCs w:val="24"/>
        </w:rPr>
        <w:t>.</w:t>
      </w:r>
    </w:p>
    <w:p w:rsidRPr="00F03F7B" w:rsidR="00270B1E" w:rsidP="00270B1E" w:rsidRDefault="00270B1E" w14:paraId="0F4D2729" w14:textId="77777777">
      <w:pPr>
        <w:rPr>
          <w:rFonts w:ascii="Arial" w:hAnsi="Arial" w:cs="Arial"/>
          <w:color w:val="FF0000"/>
          <w:szCs w:val="24"/>
        </w:rPr>
      </w:pPr>
    </w:p>
    <w:p w:rsidRPr="00F03F7B" w:rsidR="00270B1E" w:rsidP="00270B1E" w:rsidRDefault="00270B1E" w14:paraId="1DE40BEA" w14:textId="77777777">
      <w:pPr>
        <w:ind w:firstLine="708"/>
        <w:rPr>
          <w:rFonts w:ascii="Arial" w:hAnsi="Arial" w:eastAsia="Times New Roman" w:cs="Arial"/>
          <w:szCs w:val="24"/>
          <w:lang w:eastAsia="hr-HR"/>
        </w:rPr>
      </w:pPr>
      <w:r w:rsidRPr="00F03F7B">
        <w:rPr>
          <w:rFonts w:ascii="Arial" w:hAnsi="Arial" w:cs="Arial"/>
          <w:szCs w:val="24"/>
        </w:rPr>
        <w:t xml:space="preserve">III. </w:t>
      </w:r>
      <w:r w:rsidRPr="00F03F7B">
        <w:rPr>
          <w:rFonts w:ascii="Arial" w:hAnsi="Arial" w:eastAsia="Times New Roman" w:cs="Arial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Pr="00F03F7B" w:rsidR="00270B1E" w:rsidP="00270B1E" w:rsidRDefault="00270B1E" w14:paraId="50A9D671" w14:textId="77777777">
      <w:pPr>
        <w:ind w:firstLine="708"/>
        <w:rPr>
          <w:rFonts w:ascii="Arial" w:hAnsi="Arial" w:eastAsia="Times New Roman" w:cs="Arial"/>
          <w:color w:val="FF0000"/>
          <w:szCs w:val="24"/>
          <w:lang w:eastAsia="hr-HR"/>
        </w:rPr>
      </w:pPr>
    </w:p>
    <w:p w:rsidRPr="00F03F7B" w:rsidR="00270B1E" w:rsidP="00270B1E" w:rsidRDefault="00270B1E" w14:paraId="1E947D00" w14:textId="24CCE6AC">
      <w:pPr>
        <w:ind w:firstLine="708"/>
        <w:rPr>
          <w:rFonts w:ascii="Arial" w:hAnsi="Arial" w:eastAsia="Times New Roman" w:cs="Arial"/>
          <w:szCs w:val="24"/>
          <w:lang w:eastAsia="hr-HR"/>
        </w:rPr>
      </w:pPr>
      <w:r w:rsidRPr="00F03F7B">
        <w:rPr>
          <w:rFonts w:ascii="Arial" w:hAnsi="Arial" w:eastAsia="Times New Roman" w:cs="Arial"/>
          <w:szCs w:val="24"/>
          <w:lang w:eastAsia="hr-HR"/>
        </w:rPr>
        <w:t xml:space="preserve">IV. </w:t>
      </w:r>
      <w:r w:rsidRPr="00F03F7B" w:rsidR="00C44F07">
        <w:rPr>
          <w:rFonts w:ascii="Arial" w:hAnsi="Arial" w:eastAsia="Times New Roman" w:cs="Arial"/>
          <w:szCs w:val="24"/>
          <w:lang w:eastAsia="hr-HR"/>
        </w:rPr>
        <w:t>Pozivaju se vjerovnici dužnika da najkasnije u roku od 45 dana od dostave ovog oglasa na mrežnoj stranici e-Oglasna ploča sudova, pozivom na gornji broj spisa, predlože otvaranje stečajnog postupka nad dužnikom te solidarno predujme sredstva za namirenje troškova stečajnog postupka u visini 132,72 eura u Fond za namirenje troškova stečajnog postupka ovoga suda broj HR4323900011300029763, poziv na broj 3333-</w:t>
      </w:r>
      <w:r w:rsidR="000F40D7">
        <w:rPr>
          <w:rFonts w:ascii="Arial" w:hAnsi="Arial" w:eastAsia="Times New Roman" w:cs="Arial"/>
          <w:szCs w:val="24"/>
          <w:lang w:eastAsia="hr-HR"/>
        </w:rPr>
        <w:t>364</w:t>
      </w:r>
      <w:r w:rsidR="00252B42">
        <w:rPr>
          <w:rFonts w:ascii="Arial" w:hAnsi="Arial" w:eastAsia="Times New Roman" w:cs="Arial"/>
          <w:szCs w:val="24"/>
          <w:lang w:eastAsia="hr-HR"/>
        </w:rPr>
        <w:t>-2025</w:t>
      </w:r>
      <w:r w:rsidRPr="00F03F7B" w:rsidR="00C44F07">
        <w:rPr>
          <w:rFonts w:ascii="Arial" w:hAnsi="Arial" w:eastAsia="Times New Roman" w:cs="Arial"/>
          <w:szCs w:val="24"/>
          <w:lang w:eastAsia="hr-HR"/>
        </w:rPr>
        <w:t>, i da u istom roku uplate na depozit ovog suda broj HR4323900011300029763, poziv na broj 020-</w:t>
      </w:r>
      <w:r w:rsidR="000F40D7">
        <w:rPr>
          <w:rFonts w:ascii="Arial" w:hAnsi="Arial" w:eastAsia="Times New Roman" w:cs="Arial"/>
          <w:szCs w:val="24"/>
          <w:lang w:eastAsia="hr-HR"/>
        </w:rPr>
        <w:t>364</w:t>
      </w:r>
      <w:r w:rsidRPr="00F03F7B" w:rsidR="003C6E99">
        <w:rPr>
          <w:rFonts w:ascii="Arial" w:hAnsi="Arial" w:eastAsia="Times New Roman" w:cs="Arial"/>
          <w:szCs w:val="24"/>
          <w:lang w:eastAsia="hr-HR"/>
        </w:rPr>
        <w:t>-</w:t>
      </w:r>
      <w:r w:rsidR="00252B42">
        <w:rPr>
          <w:rFonts w:ascii="Arial" w:hAnsi="Arial" w:eastAsia="Times New Roman" w:cs="Arial"/>
          <w:szCs w:val="24"/>
          <w:lang w:eastAsia="hr-HR"/>
        </w:rPr>
        <w:t>25</w:t>
      </w:r>
      <w:r w:rsidRPr="00F03F7B" w:rsidR="00C44F07">
        <w:rPr>
          <w:rFonts w:ascii="Arial" w:hAnsi="Arial" w:eastAsia="Times New Roman" w:cs="Arial"/>
          <w:szCs w:val="24"/>
          <w:lang w:eastAsia="hr-HR"/>
        </w:rPr>
        <w:t xml:space="preserve"> dodatni iznos predujma u visini od 1.327,23 eura za namirenje troškova stečajnog postupka, te da dokaz o uplati dostave sudu (čl. 114. st. 1. u vezi s čl. 431. st. 1. SZ-a). Predujam nisu dužni platiti radnici i prijašnji dužnikovi radnici ako su podnijeli prijedlog za otvaranje stečajnoga postupka radi namirenja svoje dospjele tražbine po osnovi rada, Financijska agencija ako je podnijela prijedlog za otvaranje stečajnoga postupka u skladu s čl. 110. st. 1. SZ-a, te Republika Hrvatska.</w:t>
      </w:r>
    </w:p>
    <w:p w:rsidRPr="00F03F7B" w:rsidR="00512531" w:rsidP="00270B1E" w:rsidRDefault="00512531" w14:paraId="418C3B92" w14:textId="77777777">
      <w:pPr>
        <w:ind w:firstLine="708"/>
        <w:rPr>
          <w:rFonts w:ascii="Arial" w:hAnsi="Arial" w:cs="Arial"/>
          <w:color w:val="FF0000"/>
          <w:szCs w:val="24"/>
        </w:rPr>
      </w:pPr>
    </w:p>
    <w:p w:rsidRPr="00F03F7B" w:rsidR="00270B1E" w:rsidP="00270B1E" w:rsidRDefault="00270B1E" w14:paraId="3BD63053" w14:textId="77777777">
      <w:pPr>
        <w:ind w:firstLine="708"/>
        <w:rPr>
          <w:rFonts w:ascii="Arial" w:hAnsi="Arial" w:cs="Arial"/>
          <w:szCs w:val="24"/>
        </w:rPr>
      </w:pPr>
      <w:r w:rsidRPr="00F03F7B">
        <w:rPr>
          <w:rFonts w:ascii="Arial" w:hAnsi="Arial" w:cs="Arial"/>
          <w:szCs w:val="24"/>
        </w:rPr>
        <w:t>V. Ako osoba ovlaštena za zastupanje dužnika po zakonu u roku od 15 dana</w:t>
      </w:r>
      <w:r w:rsidRPr="00F03F7B">
        <w:rPr>
          <w:rFonts w:ascii="Arial" w:hAnsi="Arial" w:eastAsia="Times New Roman" w:cs="Arial"/>
          <w:szCs w:val="24"/>
          <w:lang w:eastAsia="hr-HR"/>
        </w:rPr>
        <w:t xml:space="preserve"> od objave ovog oglasa na mrežnoj stranici e-Oglasna ploča sudova</w:t>
      </w:r>
      <w:r w:rsidRPr="00F03F7B">
        <w:rPr>
          <w:rFonts w:ascii="Arial" w:hAnsi="Arial" w:cs="Arial"/>
          <w:szCs w:val="24"/>
        </w:rPr>
        <w:t xml:space="preserve"> ne podnese </w:t>
      </w:r>
      <w:r w:rsidRPr="00F03F7B">
        <w:rPr>
          <w:rFonts w:ascii="Arial" w:hAnsi="Arial" w:eastAsia="Times New Roman" w:cs="Arial"/>
          <w:szCs w:val="24"/>
          <w:lang w:eastAsia="hr-HR"/>
        </w:rPr>
        <w:t xml:space="preserve">javnobilježnički ovjerovljen </w:t>
      </w:r>
      <w:r w:rsidRPr="00F03F7B">
        <w:rPr>
          <w:rFonts w:ascii="Arial" w:hAnsi="Arial" w:cs="Arial"/>
          <w:szCs w:val="24"/>
        </w:rPr>
        <w:t xml:space="preserve">popis imovine i obveza dužnika ili ako iz tog popisa proizlazi </w:t>
      </w:r>
      <w:r w:rsidRPr="00F03F7B">
        <w:rPr>
          <w:rFonts w:ascii="Arial" w:hAnsi="Arial" w:cs="Arial"/>
          <w:szCs w:val="24"/>
        </w:rPr>
        <w:lastRenderedPageBreak/>
        <w:t>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Pr="00F03F7B" w:rsidR="00270B1E" w:rsidP="00270B1E" w:rsidRDefault="00270B1E" w14:paraId="2308A34A" w14:textId="77777777">
      <w:pPr>
        <w:ind w:firstLine="708"/>
        <w:rPr>
          <w:rFonts w:ascii="Arial" w:hAnsi="Arial" w:cs="Arial"/>
          <w:szCs w:val="24"/>
        </w:rPr>
      </w:pPr>
    </w:p>
    <w:p w:rsidRPr="00F03F7B" w:rsidR="00270B1E" w:rsidP="00270B1E" w:rsidRDefault="00270B1E" w14:paraId="1D6D1E22" w14:textId="03C55161">
      <w:pPr>
        <w:jc w:val="center"/>
        <w:rPr>
          <w:rFonts w:ascii="Arial" w:hAnsi="Arial" w:cs="Arial"/>
          <w:szCs w:val="24"/>
        </w:rPr>
      </w:pPr>
      <w:r w:rsidRPr="00F03F7B">
        <w:rPr>
          <w:rFonts w:ascii="Arial" w:hAnsi="Arial" w:cs="Arial"/>
          <w:szCs w:val="24"/>
        </w:rPr>
        <w:t xml:space="preserve">U Pazinu </w:t>
      </w:r>
      <w:r w:rsidR="000F40D7">
        <w:rPr>
          <w:rFonts w:ascii="Arial" w:hAnsi="Arial" w:cs="Arial"/>
          <w:szCs w:val="24"/>
        </w:rPr>
        <w:t>22</w:t>
      </w:r>
      <w:r w:rsidR="005537A3">
        <w:rPr>
          <w:rFonts w:ascii="Arial" w:hAnsi="Arial" w:cs="Arial"/>
          <w:szCs w:val="24"/>
        </w:rPr>
        <w:t>. listopada</w:t>
      </w:r>
      <w:r w:rsidRPr="00F03F7B" w:rsidR="00374FEB">
        <w:rPr>
          <w:rFonts w:ascii="Arial" w:hAnsi="Arial" w:cs="Arial"/>
          <w:szCs w:val="24"/>
        </w:rPr>
        <w:t xml:space="preserve"> </w:t>
      </w:r>
      <w:r w:rsidR="00374FEB">
        <w:rPr>
          <w:rFonts w:ascii="Arial" w:hAnsi="Arial" w:cs="Arial"/>
          <w:szCs w:val="24"/>
        </w:rPr>
        <w:t>2025</w:t>
      </w:r>
      <w:r w:rsidRPr="00F03F7B">
        <w:rPr>
          <w:rFonts w:ascii="Arial" w:hAnsi="Arial" w:cs="Arial"/>
          <w:szCs w:val="24"/>
        </w:rPr>
        <w:t>.</w:t>
      </w:r>
    </w:p>
    <w:p w:rsidRPr="00F03F7B" w:rsidR="004B6839" w:rsidP="00270B1E" w:rsidRDefault="004B6839" w14:paraId="7E29C66E" w14:textId="77777777">
      <w:pPr>
        <w:ind w:left="5664" w:firstLine="708"/>
        <w:jc w:val="center"/>
        <w:rPr>
          <w:rFonts w:ascii="Arial" w:hAnsi="Arial" w:cs="Arial"/>
          <w:szCs w:val="24"/>
        </w:rPr>
      </w:pPr>
    </w:p>
    <w:p w:rsidRPr="00F03F7B" w:rsidR="00270B1E" w:rsidP="008D57D2" w:rsidRDefault="008D57D2" w14:paraId="23AE6020" w14:textId="77777777">
      <w:pPr>
        <w:jc w:val="center"/>
        <w:rPr>
          <w:rFonts w:ascii="Arial" w:hAnsi="Arial" w:cs="Arial"/>
          <w:szCs w:val="24"/>
        </w:rPr>
      </w:pP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 w:rsidR="00270B1E">
        <w:rPr>
          <w:rFonts w:ascii="Arial" w:hAnsi="Arial" w:cs="Arial"/>
          <w:szCs w:val="24"/>
        </w:rPr>
        <w:t>Sutkinja</w:t>
      </w:r>
    </w:p>
    <w:p w:rsidRPr="00F03F7B" w:rsidR="001A6F64" w:rsidP="008D57D2" w:rsidRDefault="001A6F64" w14:paraId="73AA7055" w14:textId="77777777">
      <w:pPr>
        <w:jc w:val="center"/>
        <w:rPr>
          <w:rFonts w:ascii="Arial" w:hAnsi="Arial" w:cs="Arial"/>
          <w:szCs w:val="24"/>
        </w:rPr>
      </w:pPr>
    </w:p>
    <w:p w:rsidRPr="00F03F7B" w:rsidR="00270B1E" w:rsidP="008D57D2" w:rsidRDefault="008D57D2" w14:paraId="6CA45C5F" w14:textId="043D9B40">
      <w:pPr>
        <w:jc w:val="center"/>
        <w:rPr>
          <w:rFonts w:ascii="Arial" w:hAnsi="Arial" w:cs="Arial"/>
          <w:szCs w:val="24"/>
        </w:rPr>
      </w:pP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>
        <w:rPr>
          <w:rFonts w:ascii="Arial" w:hAnsi="Arial" w:cs="Arial"/>
          <w:szCs w:val="24"/>
        </w:rPr>
        <w:tab/>
      </w:r>
      <w:r w:rsidRPr="00F03F7B" w:rsidR="00270B1E">
        <w:rPr>
          <w:rFonts w:ascii="Arial" w:hAnsi="Arial" w:cs="Arial"/>
          <w:szCs w:val="24"/>
        </w:rPr>
        <w:t>Tamara Lakoseljac Benčić</w:t>
      </w:r>
    </w:p>
    <w:p w:rsidRPr="00F03F7B" w:rsidR="00E87FFB" w:rsidP="00270B1E" w:rsidRDefault="00E87FFB" w14:paraId="78788D23" w14:textId="77777777">
      <w:pPr>
        <w:rPr>
          <w:rFonts w:ascii="Arial" w:hAnsi="Arial" w:cs="Arial"/>
          <w:szCs w:val="24"/>
        </w:rPr>
      </w:pPr>
    </w:p>
    <w:p w:rsidRPr="00F03F7B" w:rsidR="00DF1938" w:rsidP="00270B1E" w:rsidRDefault="00DF1938" w14:paraId="7B25D125" w14:textId="77777777">
      <w:pPr>
        <w:rPr>
          <w:rFonts w:ascii="Arial" w:hAnsi="Arial" w:cs="Arial"/>
          <w:szCs w:val="24"/>
        </w:rPr>
      </w:pPr>
    </w:p>
    <w:p w:rsidRPr="00F03F7B" w:rsidR="00DF1938" w:rsidP="00270B1E" w:rsidRDefault="00DF1938" w14:paraId="3D62599A" w14:textId="77777777">
      <w:pPr>
        <w:rPr>
          <w:rFonts w:ascii="Arial" w:hAnsi="Arial" w:cs="Arial"/>
          <w:szCs w:val="24"/>
        </w:rPr>
      </w:pPr>
    </w:p>
    <w:p w:rsidRPr="00F03F7B" w:rsidR="00270B1E" w:rsidP="00270B1E" w:rsidRDefault="00270B1E" w14:paraId="43CB75D2" w14:textId="74D57E7C">
      <w:pPr>
        <w:rPr>
          <w:rFonts w:ascii="Arial" w:hAnsi="Arial" w:cs="Arial"/>
          <w:szCs w:val="24"/>
        </w:rPr>
      </w:pPr>
      <w:r w:rsidRPr="00F03F7B">
        <w:rPr>
          <w:rFonts w:ascii="Arial" w:hAnsi="Arial" w:cs="Arial"/>
          <w:szCs w:val="24"/>
        </w:rPr>
        <w:t>DNA:</w:t>
      </w:r>
    </w:p>
    <w:p w:rsidRPr="00F03F7B" w:rsidR="00270B1E" w:rsidP="00270B1E" w:rsidRDefault="00270B1E" w14:paraId="6F73C7BD" w14:textId="77777777">
      <w:pPr>
        <w:jc w:val="left"/>
        <w:rPr>
          <w:rFonts w:ascii="Arial" w:hAnsi="Arial" w:cs="Arial"/>
          <w:szCs w:val="24"/>
        </w:rPr>
      </w:pPr>
      <w:r w:rsidRPr="00F03F7B">
        <w:rPr>
          <w:rFonts w:ascii="Arial" w:hAnsi="Arial" w:cs="Arial"/>
          <w:szCs w:val="24"/>
        </w:rPr>
        <w:t xml:space="preserve">- </w:t>
      </w:r>
      <w:r w:rsidRPr="00F03F7B" w:rsidR="00AA276E">
        <w:rPr>
          <w:rFonts w:ascii="Arial" w:hAnsi="Arial" w:cs="Arial"/>
          <w:szCs w:val="24"/>
        </w:rPr>
        <w:t xml:space="preserve">Mrežna </w:t>
      </w:r>
      <w:r w:rsidRPr="00F03F7B">
        <w:rPr>
          <w:rFonts w:ascii="Arial" w:hAnsi="Arial" w:cs="Arial"/>
          <w:szCs w:val="24"/>
        </w:rPr>
        <w:t>stranica e-Oglasna ploča sudova (55 dana).</w:t>
      </w:r>
    </w:p>
    <w:p w:rsidRPr="00F03F7B" w:rsidR="00270B1E" w:rsidP="00270B1E" w:rsidRDefault="00270B1E" w14:paraId="47C27E51" w14:textId="77777777">
      <w:pPr>
        <w:rPr>
          <w:rFonts w:ascii="Arial" w:hAnsi="Arial" w:cs="Arial"/>
          <w:szCs w:val="24"/>
        </w:rPr>
      </w:pPr>
    </w:p>
    <w:p w:rsidRPr="00F03F7B" w:rsidR="008A13A5" w:rsidRDefault="008A13A5" w14:paraId="0B74CF8E" w14:textId="77777777">
      <w:pPr>
        <w:rPr>
          <w:rFonts w:ascii="Arial" w:hAnsi="Arial" w:cs="Arial"/>
          <w:szCs w:val="24"/>
        </w:rPr>
      </w:pPr>
    </w:p>
    <w:sectPr w:rsidRPr="00F03F7B" w:rsidR="008A13A5" w:rsidSect="00B90990">
      <w:headerReference w:type="default" r:id="rId8"/>
      <w:headerReference w:type="firs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6B48" w:rsidP="00270B1E" w:rsidRDefault="006E6B48" w14:paraId="1595879E" w14:textId="77777777">
      <w:r>
        <w:separator/>
      </w:r>
    </w:p>
  </w:endnote>
  <w:endnote w:type="continuationSeparator" w:id="0">
    <w:p w:rsidR="006E6B48" w:rsidP="00270B1E" w:rsidRDefault="006E6B48" w14:paraId="6ED0F55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6B48" w:rsidP="00270B1E" w:rsidRDefault="006E6B48" w14:paraId="1B4B442B" w14:textId="77777777">
      <w:r>
        <w:separator/>
      </w:r>
    </w:p>
  </w:footnote>
  <w:footnote w:type="continuationSeparator" w:id="0">
    <w:p w:rsidR="006E6B48" w:rsidP="00270B1E" w:rsidRDefault="006E6B48" w14:paraId="05F18D3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46172" w:rsidR="00831CE7" w:rsidP="00831CE7" w:rsidRDefault="00E71503" w14:paraId="0DCD0AED" w14:textId="5296A708">
    <w:pPr>
      <w:pStyle w:val="Zaglavlje"/>
      <w:jc w:val="right"/>
      <w:rPr>
        <w:rFonts w:ascii="Arial" w:hAnsi="Arial" w:cs="Arial"/>
        <w:szCs w:val="24"/>
      </w:rPr>
    </w:pPr>
    <w:r w:rsidRPr="00AA57C8">
      <w:rPr>
        <w:rFonts w:ascii="Arial" w:hAnsi="Arial" w:cs="Arial"/>
      </w:rPr>
      <w:tab/>
    </w:r>
    <w:sdt>
      <w:sdtPr>
        <w:rPr>
          <w:rFonts w:ascii="Arial" w:hAnsi="Arial" w:cs="Arial"/>
        </w:rPr>
        <w:id w:val="-233161111"/>
        <w:docPartObj>
          <w:docPartGallery w:val="Page Numbers (Top of Page)"/>
          <w:docPartUnique/>
        </w:docPartObj>
      </w:sdtPr>
      <w:sdtEndPr/>
      <w:sdtContent>
        <w:r w:rsidRPr="00AA57C8">
          <w:rPr>
            <w:rFonts w:ascii="Arial" w:hAnsi="Arial" w:cs="Arial"/>
          </w:rPr>
          <w:fldChar w:fldCharType="begin"/>
        </w:r>
        <w:r w:rsidRPr="00AA57C8">
          <w:rPr>
            <w:rFonts w:ascii="Arial" w:hAnsi="Arial" w:cs="Arial"/>
          </w:rPr>
          <w:instrText>PAGE   \* MERGEFORMAT</w:instrText>
        </w:r>
        <w:r w:rsidRPr="00AA57C8">
          <w:rPr>
            <w:rFonts w:ascii="Arial" w:hAnsi="Arial" w:cs="Arial"/>
          </w:rPr>
          <w:fldChar w:fldCharType="separate"/>
        </w:r>
        <w:r w:rsidR="007C4075">
          <w:rPr>
            <w:rFonts w:ascii="Arial" w:hAnsi="Arial" w:cs="Arial"/>
            <w:noProof/>
          </w:rPr>
          <w:t>2</w:t>
        </w:r>
        <w:r w:rsidRPr="00AA57C8">
          <w:rPr>
            <w:rFonts w:ascii="Arial" w:hAnsi="Arial" w:cs="Arial"/>
          </w:rPr>
          <w:fldChar w:fldCharType="end"/>
        </w:r>
      </w:sdtContent>
    </w:sdt>
    <w:r w:rsidRPr="00AA57C8">
      <w:rPr>
        <w:rFonts w:ascii="Arial" w:hAnsi="Arial" w:cs="Arial"/>
      </w:rPr>
      <w:tab/>
    </w:r>
    <w:r w:rsidRPr="00446172" w:rsidR="00831CE7">
      <w:rPr>
        <w:rFonts w:ascii="Arial" w:hAnsi="Arial" w:cs="Arial"/>
        <w:szCs w:val="24"/>
      </w:rPr>
      <w:t xml:space="preserve"> </w:t>
    </w:r>
    <w:r w:rsidRPr="00F03F7B" w:rsidR="00C557DD">
      <w:rPr>
        <w:rFonts w:ascii="Arial" w:hAnsi="Arial" w:cs="Arial"/>
        <w:szCs w:val="24"/>
      </w:rPr>
      <w:t>St-</w:t>
    </w:r>
    <w:r w:rsidR="007F46D6">
      <w:rPr>
        <w:rFonts w:ascii="Arial" w:hAnsi="Arial" w:cs="Arial"/>
        <w:szCs w:val="24"/>
      </w:rPr>
      <w:t>364</w:t>
    </w:r>
    <w:r w:rsidR="00C557DD">
      <w:rPr>
        <w:rFonts w:ascii="Arial" w:hAnsi="Arial" w:cs="Arial"/>
        <w:szCs w:val="24"/>
      </w:rPr>
      <w:t>/2025-3</w:t>
    </w:r>
  </w:p>
  <w:p w:rsidRPr="00AA57C8" w:rsidR="008A13A5" w:rsidP="00647077" w:rsidRDefault="008A13A5" w14:paraId="0E28D29C" w14:textId="77777777">
    <w:pPr>
      <w:pStyle w:val="Zaglavlje"/>
      <w:jc w:val="right"/>
      <w:rPr>
        <w:rFonts w:ascii="Arial" w:hAnsi="Arial" w:cs="Arial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8697293"/>
      <w:docPartObj>
        <w:docPartGallery w:val="Page Numbers (Top of Page)"/>
        <w:docPartUnique/>
      </w:docPartObj>
    </w:sdtPr>
    <w:sdtEndPr/>
    <w:sdtContent>
      <w:p w:rsidR="00E71503" w:rsidRDefault="005949CE" w14:paraId="40A17076" w14:textId="77777777">
        <w:pPr>
          <w:pStyle w:val="Zaglavlje"/>
          <w:jc w:val="center"/>
        </w:pPr>
      </w:p>
    </w:sdtContent>
  </w:sdt>
  <w:p w:rsidR="00E71503" w:rsidRDefault="00E71503" w14:paraId="0C64309E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B1E"/>
    <w:rsid w:val="00001E66"/>
    <w:rsid w:val="00002F78"/>
    <w:rsid w:val="00011218"/>
    <w:rsid w:val="00022037"/>
    <w:rsid w:val="000220C4"/>
    <w:rsid w:val="00025C0C"/>
    <w:rsid w:val="00032C0C"/>
    <w:rsid w:val="00035C8B"/>
    <w:rsid w:val="00042F19"/>
    <w:rsid w:val="000439C9"/>
    <w:rsid w:val="000456FE"/>
    <w:rsid w:val="00047647"/>
    <w:rsid w:val="00050FCB"/>
    <w:rsid w:val="00052B37"/>
    <w:rsid w:val="00052CAD"/>
    <w:rsid w:val="00054F58"/>
    <w:rsid w:val="00057271"/>
    <w:rsid w:val="00061B1C"/>
    <w:rsid w:val="00062A11"/>
    <w:rsid w:val="00062A31"/>
    <w:rsid w:val="00062E98"/>
    <w:rsid w:val="00064BD7"/>
    <w:rsid w:val="00066FDD"/>
    <w:rsid w:val="00070F00"/>
    <w:rsid w:val="00076212"/>
    <w:rsid w:val="00076456"/>
    <w:rsid w:val="0007693A"/>
    <w:rsid w:val="00086FAA"/>
    <w:rsid w:val="00090E71"/>
    <w:rsid w:val="00091F7D"/>
    <w:rsid w:val="00095E60"/>
    <w:rsid w:val="000A0181"/>
    <w:rsid w:val="000A3A45"/>
    <w:rsid w:val="000B07BF"/>
    <w:rsid w:val="000B53AE"/>
    <w:rsid w:val="000B7C1D"/>
    <w:rsid w:val="000C1847"/>
    <w:rsid w:val="000C44DF"/>
    <w:rsid w:val="000C75D5"/>
    <w:rsid w:val="000D024F"/>
    <w:rsid w:val="000D0EA6"/>
    <w:rsid w:val="000E55B4"/>
    <w:rsid w:val="000F40D7"/>
    <w:rsid w:val="000F530A"/>
    <w:rsid w:val="000F67C2"/>
    <w:rsid w:val="0010018A"/>
    <w:rsid w:val="001022DB"/>
    <w:rsid w:val="0010336C"/>
    <w:rsid w:val="0010649E"/>
    <w:rsid w:val="00110EE6"/>
    <w:rsid w:val="00113D0C"/>
    <w:rsid w:val="00115DBF"/>
    <w:rsid w:val="0012184E"/>
    <w:rsid w:val="00123106"/>
    <w:rsid w:val="00133222"/>
    <w:rsid w:val="0013489C"/>
    <w:rsid w:val="00135A96"/>
    <w:rsid w:val="00140890"/>
    <w:rsid w:val="00143FC4"/>
    <w:rsid w:val="001470A3"/>
    <w:rsid w:val="00152983"/>
    <w:rsid w:val="00155F64"/>
    <w:rsid w:val="00157886"/>
    <w:rsid w:val="0016082C"/>
    <w:rsid w:val="001625F1"/>
    <w:rsid w:val="001643C2"/>
    <w:rsid w:val="00165E69"/>
    <w:rsid w:val="00167F65"/>
    <w:rsid w:val="001756E8"/>
    <w:rsid w:val="00182E76"/>
    <w:rsid w:val="00186475"/>
    <w:rsid w:val="0019717B"/>
    <w:rsid w:val="001A0CCD"/>
    <w:rsid w:val="001A558D"/>
    <w:rsid w:val="001A6706"/>
    <w:rsid w:val="001A6F64"/>
    <w:rsid w:val="001B26AB"/>
    <w:rsid w:val="001B4B24"/>
    <w:rsid w:val="001B5366"/>
    <w:rsid w:val="001B5F00"/>
    <w:rsid w:val="001C0E15"/>
    <w:rsid w:val="001D15E9"/>
    <w:rsid w:val="001D2A35"/>
    <w:rsid w:val="001D6112"/>
    <w:rsid w:val="001D673A"/>
    <w:rsid w:val="001D7E56"/>
    <w:rsid w:val="001E3CFF"/>
    <w:rsid w:val="001F5EEE"/>
    <w:rsid w:val="001F64C2"/>
    <w:rsid w:val="001F72DD"/>
    <w:rsid w:val="002011BD"/>
    <w:rsid w:val="00201E11"/>
    <w:rsid w:val="00206C61"/>
    <w:rsid w:val="002076C6"/>
    <w:rsid w:val="00207B4D"/>
    <w:rsid w:val="0021090D"/>
    <w:rsid w:val="00216703"/>
    <w:rsid w:val="0021708F"/>
    <w:rsid w:val="002207DE"/>
    <w:rsid w:val="002275F2"/>
    <w:rsid w:val="002276C2"/>
    <w:rsid w:val="00235134"/>
    <w:rsid w:val="002368FB"/>
    <w:rsid w:val="002460F6"/>
    <w:rsid w:val="00251F5C"/>
    <w:rsid w:val="00252B42"/>
    <w:rsid w:val="002530B7"/>
    <w:rsid w:val="00254AEE"/>
    <w:rsid w:val="0025667E"/>
    <w:rsid w:val="002631B5"/>
    <w:rsid w:val="00267AC1"/>
    <w:rsid w:val="0027095D"/>
    <w:rsid w:val="00270B1E"/>
    <w:rsid w:val="00282285"/>
    <w:rsid w:val="002823D6"/>
    <w:rsid w:val="00283A80"/>
    <w:rsid w:val="00294892"/>
    <w:rsid w:val="002977AD"/>
    <w:rsid w:val="002A0D4D"/>
    <w:rsid w:val="002A3D5E"/>
    <w:rsid w:val="002A4CCF"/>
    <w:rsid w:val="002B725B"/>
    <w:rsid w:val="002E2148"/>
    <w:rsid w:val="002E314E"/>
    <w:rsid w:val="002E4D87"/>
    <w:rsid w:val="002F013C"/>
    <w:rsid w:val="002F73BF"/>
    <w:rsid w:val="00304CCC"/>
    <w:rsid w:val="003066E5"/>
    <w:rsid w:val="00311442"/>
    <w:rsid w:val="00311CCF"/>
    <w:rsid w:val="003123EF"/>
    <w:rsid w:val="00313DC6"/>
    <w:rsid w:val="00313F23"/>
    <w:rsid w:val="00314C2D"/>
    <w:rsid w:val="003204C7"/>
    <w:rsid w:val="00322A06"/>
    <w:rsid w:val="00324AE1"/>
    <w:rsid w:val="00326567"/>
    <w:rsid w:val="003274B2"/>
    <w:rsid w:val="003307FD"/>
    <w:rsid w:val="003315CD"/>
    <w:rsid w:val="003343F1"/>
    <w:rsid w:val="00334B9E"/>
    <w:rsid w:val="00346CA3"/>
    <w:rsid w:val="00354C06"/>
    <w:rsid w:val="00357689"/>
    <w:rsid w:val="0036313A"/>
    <w:rsid w:val="00367803"/>
    <w:rsid w:val="0037181B"/>
    <w:rsid w:val="00372BC9"/>
    <w:rsid w:val="00373F8C"/>
    <w:rsid w:val="00374FEB"/>
    <w:rsid w:val="00376FC0"/>
    <w:rsid w:val="0038106C"/>
    <w:rsid w:val="003824D5"/>
    <w:rsid w:val="003833D5"/>
    <w:rsid w:val="0038513C"/>
    <w:rsid w:val="003852BB"/>
    <w:rsid w:val="00385C29"/>
    <w:rsid w:val="003872B1"/>
    <w:rsid w:val="00390BD5"/>
    <w:rsid w:val="003A2D7F"/>
    <w:rsid w:val="003B7D78"/>
    <w:rsid w:val="003C129E"/>
    <w:rsid w:val="003C3E71"/>
    <w:rsid w:val="003C6E99"/>
    <w:rsid w:val="003D0CEE"/>
    <w:rsid w:val="003D260B"/>
    <w:rsid w:val="003E27D4"/>
    <w:rsid w:val="003E2D62"/>
    <w:rsid w:val="003E3A3D"/>
    <w:rsid w:val="003E5EB4"/>
    <w:rsid w:val="0040074F"/>
    <w:rsid w:val="00401F68"/>
    <w:rsid w:val="004054C4"/>
    <w:rsid w:val="004060E5"/>
    <w:rsid w:val="00407509"/>
    <w:rsid w:val="00411238"/>
    <w:rsid w:val="00413C6D"/>
    <w:rsid w:val="00416ADE"/>
    <w:rsid w:val="00427E6C"/>
    <w:rsid w:val="004308D4"/>
    <w:rsid w:val="00433C45"/>
    <w:rsid w:val="004345D3"/>
    <w:rsid w:val="00435FD6"/>
    <w:rsid w:val="0044066F"/>
    <w:rsid w:val="004421E2"/>
    <w:rsid w:val="0044350C"/>
    <w:rsid w:val="00446172"/>
    <w:rsid w:val="004542FA"/>
    <w:rsid w:val="00457BED"/>
    <w:rsid w:val="00463E2E"/>
    <w:rsid w:val="004655E7"/>
    <w:rsid w:val="00465C06"/>
    <w:rsid w:val="00467169"/>
    <w:rsid w:val="00470390"/>
    <w:rsid w:val="00481014"/>
    <w:rsid w:val="00486F88"/>
    <w:rsid w:val="00496399"/>
    <w:rsid w:val="00497F26"/>
    <w:rsid w:val="004A4754"/>
    <w:rsid w:val="004B326D"/>
    <w:rsid w:val="004B5186"/>
    <w:rsid w:val="004B6839"/>
    <w:rsid w:val="004B6F85"/>
    <w:rsid w:val="004C134B"/>
    <w:rsid w:val="004E53D5"/>
    <w:rsid w:val="004F1F69"/>
    <w:rsid w:val="004F396E"/>
    <w:rsid w:val="004F5817"/>
    <w:rsid w:val="004F7BA5"/>
    <w:rsid w:val="00501A73"/>
    <w:rsid w:val="005023A4"/>
    <w:rsid w:val="005027BD"/>
    <w:rsid w:val="005042A4"/>
    <w:rsid w:val="00507105"/>
    <w:rsid w:val="00512531"/>
    <w:rsid w:val="00513ECD"/>
    <w:rsid w:val="00525835"/>
    <w:rsid w:val="00526956"/>
    <w:rsid w:val="00531E0A"/>
    <w:rsid w:val="00541554"/>
    <w:rsid w:val="00544EC4"/>
    <w:rsid w:val="00545386"/>
    <w:rsid w:val="00547154"/>
    <w:rsid w:val="0055026D"/>
    <w:rsid w:val="005528F1"/>
    <w:rsid w:val="00552C69"/>
    <w:rsid w:val="0055340D"/>
    <w:rsid w:val="005537A3"/>
    <w:rsid w:val="005538B9"/>
    <w:rsid w:val="00553C64"/>
    <w:rsid w:val="005541DF"/>
    <w:rsid w:val="00554512"/>
    <w:rsid w:val="0055464A"/>
    <w:rsid w:val="00561DB9"/>
    <w:rsid w:val="00563E7B"/>
    <w:rsid w:val="005703F4"/>
    <w:rsid w:val="00570C9B"/>
    <w:rsid w:val="0057183D"/>
    <w:rsid w:val="005740F2"/>
    <w:rsid w:val="00576304"/>
    <w:rsid w:val="005826D6"/>
    <w:rsid w:val="00583463"/>
    <w:rsid w:val="005949CE"/>
    <w:rsid w:val="005956EC"/>
    <w:rsid w:val="005A6881"/>
    <w:rsid w:val="005A7A82"/>
    <w:rsid w:val="005C037D"/>
    <w:rsid w:val="005C2980"/>
    <w:rsid w:val="005C52CE"/>
    <w:rsid w:val="005D5D49"/>
    <w:rsid w:val="005D69B8"/>
    <w:rsid w:val="005D7A88"/>
    <w:rsid w:val="005E28D4"/>
    <w:rsid w:val="005F2E40"/>
    <w:rsid w:val="00604930"/>
    <w:rsid w:val="00604D5E"/>
    <w:rsid w:val="0060618A"/>
    <w:rsid w:val="0060629C"/>
    <w:rsid w:val="006069A0"/>
    <w:rsid w:val="00607617"/>
    <w:rsid w:val="006107C5"/>
    <w:rsid w:val="006250B5"/>
    <w:rsid w:val="00625905"/>
    <w:rsid w:val="00631B93"/>
    <w:rsid w:val="00632E7D"/>
    <w:rsid w:val="00646922"/>
    <w:rsid w:val="0065126E"/>
    <w:rsid w:val="00657247"/>
    <w:rsid w:val="00662D59"/>
    <w:rsid w:val="0066382A"/>
    <w:rsid w:val="00670529"/>
    <w:rsid w:val="0067315D"/>
    <w:rsid w:val="00674AFE"/>
    <w:rsid w:val="00682C13"/>
    <w:rsid w:val="006951D9"/>
    <w:rsid w:val="00695D19"/>
    <w:rsid w:val="006A0C66"/>
    <w:rsid w:val="006A4069"/>
    <w:rsid w:val="006A6B7A"/>
    <w:rsid w:val="006A6DB2"/>
    <w:rsid w:val="006B4510"/>
    <w:rsid w:val="006C1CDE"/>
    <w:rsid w:val="006D1DC7"/>
    <w:rsid w:val="006D2145"/>
    <w:rsid w:val="006D6016"/>
    <w:rsid w:val="006E3F89"/>
    <w:rsid w:val="006E487D"/>
    <w:rsid w:val="006E4E3E"/>
    <w:rsid w:val="006E4FEF"/>
    <w:rsid w:val="006E6B48"/>
    <w:rsid w:val="006E6EF1"/>
    <w:rsid w:val="006F129E"/>
    <w:rsid w:val="00703F17"/>
    <w:rsid w:val="00711044"/>
    <w:rsid w:val="007112FC"/>
    <w:rsid w:val="00711D5D"/>
    <w:rsid w:val="00715E8F"/>
    <w:rsid w:val="007163DC"/>
    <w:rsid w:val="00717160"/>
    <w:rsid w:val="00721A2F"/>
    <w:rsid w:val="00721E90"/>
    <w:rsid w:val="007252C3"/>
    <w:rsid w:val="007257E9"/>
    <w:rsid w:val="007368E4"/>
    <w:rsid w:val="00736938"/>
    <w:rsid w:val="007419F1"/>
    <w:rsid w:val="00745054"/>
    <w:rsid w:val="0075050A"/>
    <w:rsid w:val="00751187"/>
    <w:rsid w:val="007519A2"/>
    <w:rsid w:val="007560B5"/>
    <w:rsid w:val="007600F3"/>
    <w:rsid w:val="00760ADE"/>
    <w:rsid w:val="00763DF8"/>
    <w:rsid w:val="007647C1"/>
    <w:rsid w:val="00765C27"/>
    <w:rsid w:val="00767FEA"/>
    <w:rsid w:val="00773104"/>
    <w:rsid w:val="00773996"/>
    <w:rsid w:val="00775959"/>
    <w:rsid w:val="00791718"/>
    <w:rsid w:val="00793B62"/>
    <w:rsid w:val="007954F3"/>
    <w:rsid w:val="007A0FCE"/>
    <w:rsid w:val="007A145C"/>
    <w:rsid w:val="007A34D7"/>
    <w:rsid w:val="007A3FE8"/>
    <w:rsid w:val="007A588C"/>
    <w:rsid w:val="007A6889"/>
    <w:rsid w:val="007B07AF"/>
    <w:rsid w:val="007B7675"/>
    <w:rsid w:val="007B7E80"/>
    <w:rsid w:val="007C24E4"/>
    <w:rsid w:val="007C4075"/>
    <w:rsid w:val="007C721B"/>
    <w:rsid w:val="007E7375"/>
    <w:rsid w:val="007F417B"/>
    <w:rsid w:val="007F46D6"/>
    <w:rsid w:val="0080043C"/>
    <w:rsid w:val="00800F58"/>
    <w:rsid w:val="008030FB"/>
    <w:rsid w:val="0080602E"/>
    <w:rsid w:val="0081351D"/>
    <w:rsid w:val="0081782A"/>
    <w:rsid w:val="00822D12"/>
    <w:rsid w:val="008236A7"/>
    <w:rsid w:val="008268C2"/>
    <w:rsid w:val="008315D1"/>
    <w:rsid w:val="00831CE7"/>
    <w:rsid w:val="00837F7F"/>
    <w:rsid w:val="008452D3"/>
    <w:rsid w:val="008510C6"/>
    <w:rsid w:val="0085242E"/>
    <w:rsid w:val="008539C0"/>
    <w:rsid w:val="00862C11"/>
    <w:rsid w:val="00864F1B"/>
    <w:rsid w:val="00867CA6"/>
    <w:rsid w:val="00874C24"/>
    <w:rsid w:val="00874FEB"/>
    <w:rsid w:val="00887204"/>
    <w:rsid w:val="00897AC1"/>
    <w:rsid w:val="008A13A5"/>
    <w:rsid w:val="008A1A26"/>
    <w:rsid w:val="008A3387"/>
    <w:rsid w:val="008C58D4"/>
    <w:rsid w:val="008D0CA4"/>
    <w:rsid w:val="008D42A9"/>
    <w:rsid w:val="008D57D2"/>
    <w:rsid w:val="008D7322"/>
    <w:rsid w:val="008E1450"/>
    <w:rsid w:val="008E2AE6"/>
    <w:rsid w:val="008E4B1F"/>
    <w:rsid w:val="008E5EA4"/>
    <w:rsid w:val="008F18CD"/>
    <w:rsid w:val="008F1959"/>
    <w:rsid w:val="008F5F88"/>
    <w:rsid w:val="008F6271"/>
    <w:rsid w:val="008F69A2"/>
    <w:rsid w:val="008F7A66"/>
    <w:rsid w:val="00901403"/>
    <w:rsid w:val="009159FA"/>
    <w:rsid w:val="00915A64"/>
    <w:rsid w:val="00915BB1"/>
    <w:rsid w:val="009170F3"/>
    <w:rsid w:val="00923AD2"/>
    <w:rsid w:val="00923ED2"/>
    <w:rsid w:val="00937C2C"/>
    <w:rsid w:val="00937FC0"/>
    <w:rsid w:val="00946F46"/>
    <w:rsid w:val="009538F6"/>
    <w:rsid w:val="00956B34"/>
    <w:rsid w:val="00972C80"/>
    <w:rsid w:val="00975966"/>
    <w:rsid w:val="0098696D"/>
    <w:rsid w:val="00995792"/>
    <w:rsid w:val="00995B83"/>
    <w:rsid w:val="009A6252"/>
    <w:rsid w:val="009B1709"/>
    <w:rsid w:val="009B6216"/>
    <w:rsid w:val="009C187A"/>
    <w:rsid w:val="009C39D2"/>
    <w:rsid w:val="009C6789"/>
    <w:rsid w:val="009D0FC4"/>
    <w:rsid w:val="009D14B8"/>
    <w:rsid w:val="009E11E9"/>
    <w:rsid w:val="009F2054"/>
    <w:rsid w:val="009F320E"/>
    <w:rsid w:val="009F462F"/>
    <w:rsid w:val="009F5462"/>
    <w:rsid w:val="009F67FF"/>
    <w:rsid w:val="009F6940"/>
    <w:rsid w:val="00A00BAB"/>
    <w:rsid w:val="00A01E43"/>
    <w:rsid w:val="00A02A25"/>
    <w:rsid w:val="00A03539"/>
    <w:rsid w:val="00A03A7B"/>
    <w:rsid w:val="00A044FD"/>
    <w:rsid w:val="00A126AA"/>
    <w:rsid w:val="00A14CD0"/>
    <w:rsid w:val="00A20B88"/>
    <w:rsid w:val="00A222EA"/>
    <w:rsid w:val="00A25BCF"/>
    <w:rsid w:val="00A309BB"/>
    <w:rsid w:val="00A32ED5"/>
    <w:rsid w:val="00A3382A"/>
    <w:rsid w:val="00A342BF"/>
    <w:rsid w:val="00A34A38"/>
    <w:rsid w:val="00A36657"/>
    <w:rsid w:val="00A40445"/>
    <w:rsid w:val="00A46719"/>
    <w:rsid w:val="00A4677B"/>
    <w:rsid w:val="00A46B81"/>
    <w:rsid w:val="00A514A6"/>
    <w:rsid w:val="00A541E9"/>
    <w:rsid w:val="00A565E6"/>
    <w:rsid w:val="00A631D5"/>
    <w:rsid w:val="00A75626"/>
    <w:rsid w:val="00A76C3A"/>
    <w:rsid w:val="00A80D5C"/>
    <w:rsid w:val="00A80EF0"/>
    <w:rsid w:val="00A9202D"/>
    <w:rsid w:val="00A92D82"/>
    <w:rsid w:val="00A94010"/>
    <w:rsid w:val="00AA082E"/>
    <w:rsid w:val="00AA14FA"/>
    <w:rsid w:val="00AA276E"/>
    <w:rsid w:val="00AA3705"/>
    <w:rsid w:val="00AA57C8"/>
    <w:rsid w:val="00AA7117"/>
    <w:rsid w:val="00AB10D3"/>
    <w:rsid w:val="00AB1C64"/>
    <w:rsid w:val="00AB2A7E"/>
    <w:rsid w:val="00AC3E33"/>
    <w:rsid w:val="00AC4C25"/>
    <w:rsid w:val="00AD3FF5"/>
    <w:rsid w:val="00AE444E"/>
    <w:rsid w:val="00AE6A2F"/>
    <w:rsid w:val="00AE71E4"/>
    <w:rsid w:val="00AE7773"/>
    <w:rsid w:val="00AF08F5"/>
    <w:rsid w:val="00AF2BAC"/>
    <w:rsid w:val="00AF6F38"/>
    <w:rsid w:val="00B00AA8"/>
    <w:rsid w:val="00B030AA"/>
    <w:rsid w:val="00B229BD"/>
    <w:rsid w:val="00B26DCE"/>
    <w:rsid w:val="00B27D46"/>
    <w:rsid w:val="00B27FDF"/>
    <w:rsid w:val="00B336C2"/>
    <w:rsid w:val="00B35B78"/>
    <w:rsid w:val="00B42080"/>
    <w:rsid w:val="00B42B25"/>
    <w:rsid w:val="00B604B4"/>
    <w:rsid w:val="00B70DCA"/>
    <w:rsid w:val="00B75816"/>
    <w:rsid w:val="00B75D69"/>
    <w:rsid w:val="00B75E35"/>
    <w:rsid w:val="00B77C01"/>
    <w:rsid w:val="00B827A5"/>
    <w:rsid w:val="00B82B53"/>
    <w:rsid w:val="00B90990"/>
    <w:rsid w:val="00B927E9"/>
    <w:rsid w:val="00B93ED1"/>
    <w:rsid w:val="00BA7252"/>
    <w:rsid w:val="00BB7B0F"/>
    <w:rsid w:val="00BC243E"/>
    <w:rsid w:val="00BC3C94"/>
    <w:rsid w:val="00BC584C"/>
    <w:rsid w:val="00BC62EE"/>
    <w:rsid w:val="00BD06D3"/>
    <w:rsid w:val="00BD7361"/>
    <w:rsid w:val="00BE12EB"/>
    <w:rsid w:val="00BE1A43"/>
    <w:rsid w:val="00BF07F4"/>
    <w:rsid w:val="00BF2E8C"/>
    <w:rsid w:val="00BF3C37"/>
    <w:rsid w:val="00C03CE9"/>
    <w:rsid w:val="00C06045"/>
    <w:rsid w:val="00C07A9F"/>
    <w:rsid w:val="00C14566"/>
    <w:rsid w:val="00C14780"/>
    <w:rsid w:val="00C14871"/>
    <w:rsid w:val="00C15998"/>
    <w:rsid w:val="00C23C66"/>
    <w:rsid w:val="00C32877"/>
    <w:rsid w:val="00C346FD"/>
    <w:rsid w:val="00C34AC8"/>
    <w:rsid w:val="00C44323"/>
    <w:rsid w:val="00C44F07"/>
    <w:rsid w:val="00C46B97"/>
    <w:rsid w:val="00C46BCC"/>
    <w:rsid w:val="00C5227B"/>
    <w:rsid w:val="00C533AB"/>
    <w:rsid w:val="00C54BB1"/>
    <w:rsid w:val="00C557DD"/>
    <w:rsid w:val="00C5722B"/>
    <w:rsid w:val="00C66EA9"/>
    <w:rsid w:val="00C672C6"/>
    <w:rsid w:val="00C70F6B"/>
    <w:rsid w:val="00C733BE"/>
    <w:rsid w:val="00C77609"/>
    <w:rsid w:val="00C825AB"/>
    <w:rsid w:val="00C865F0"/>
    <w:rsid w:val="00C9138F"/>
    <w:rsid w:val="00C93C56"/>
    <w:rsid w:val="00C941A0"/>
    <w:rsid w:val="00CA3673"/>
    <w:rsid w:val="00CA39FB"/>
    <w:rsid w:val="00CA5CF2"/>
    <w:rsid w:val="00CA64ED"/>
    <w:rsid w:val="00CA7D38"/>
    <w:rsid w:val="00CB0BF1"/>
    <w:rsid w:val="00CB2059"/>
    <w:rsid w:val="00CB23F5"/>
    <w:rsid w:val="00CB47DD"/>
    <w:rsid w:val="00CB7EBF"/>
    <w:rsid w:val="00CC65EA"/>
    <w:rsid w:val="00CC67EA"/>
    <w:rsid w:val="00CD3CCF"/>
    <w:rsid w:val="00CE075E"/>
    <w:rsid w:val="00CE20AA"/>
    <w:rsid w:val="00CE4CE7"/>
    <w:rsid w:val="00CF15E2"/>
    <w:rsid w:val="00CF198E"/>
    <w:rsid w:val="00CF3494"/>
    <w:rsid w:val="00CF756D"/>
    <w:rsid w:val="00D02080"/>
    <w:rsid w:val="00D035FB"/>
    <w:rsid w:val="00D05028"/>
    <w:rsid w:val="00D05D4F"/>
    <w:rsid w:val="00D0688D"/>
    <w:rsid w:val="00D07759"/>
    <w:rsid w:val="00D30865"/>
    <w:rsid w:val="00D308F3"/>
    <w:rsid w:val="00D35923"/>
    <w:rsid w:val="00D3768C"/>
    <w:rsid w:val="00D416D0"/>
    <w:rsid w:val="00D4227F"/>
    <w:rsid w:val="00D42C08"/>
    <w:rsid w:val="00D446A5"/>
    <w:rsid w:val="00D517E2"/>
    <w:rsid w:val="00D52374"/>
    <w:rsid w:val="00D55D53"/>
    <w:rsid w:val="00D658BE"/>
    <w:rsid w:val="00D67981"/>
    <w:rsid w:val="00D754A3"/>
    <w:rsid w:val="00D802BB"/>
    <w:rsid w:val="00D80B2D"/>
    <w:rsid w:val="00D80BB1"/>
    <w:rsid w:val="00D9036D"/>
    <w:rsid w:val="00D9052B"/>
    <w:rsid w:val="00D90F5A"/>
    <w:rsid w:val="00D93265"/>
    <w:rsid w:val="00D953ED"/>
    <w:rsid w:val="00DB287C"/>
    <w:rsid w:val="00DC1902"/>
    <w:rsid w:val="00DC2B09"/>
    <w:rsid w:val="00DC6F54"/>
    <w:rsid w:val="00DD043D"/>
    <w:rsid w:val="00DE5156"/>
    <w:rsid w:val="00DE5E1D"/>
    <w:rsid w:val="00DE6528"/>
    <w:rsid w:val="00DE71DA"/>
    <w:rsid w:val="00DF1938"/>
    <w:rsid w:val="00DF4A80"/>
    <w:rsid w:val="00DF6A22"/>
    <w:rsid w:val="00DF7D51"/>
    <w:rsid w:val="00E059B7"/>
    <w:rsid w:val="00E1500D"/>
    <w:rsid w:val="00E214D5"/>
    <w:rsid w:val="00E2150F"/>
    <w:rsid w:val="00E24E3E"/>
    <w:rsid w:val="00E32B93"/>
    <w:rsid w:val="00E350C0"/>
    <w:rsid w:val="00E36ABA"/>
    <w:rsid w:val="00E37A1D"/>
    <w:rsid w:val="00E44081"/>
    <w:rsid w:val="00E44542"/>
    <w:rsid w:val="00E5538F"/>
    <w:rsid w:val="00E57F3D"/>
    <w:rsid w:val="00E63FD2"/>
    <w:rsid w:val="00E67D13"/>
    <w:rsid w:val="00E71503"/>
    <w:rsid w:val="00E71B3F"/>
    <w:rsid w:val="00E72926"/>
    <w:rsid w:val="00E74602"/>
    <w:rsid w:val="00E74CD4"/>
    <w:rsid w:val="00E75566"/>
    <w:rsid w:val="00E81D36"/>
    <w:rsid w:val="00E82A15"/>
    <w:rsid w:val="00E87FFB"/>
    <w:rsid w:val="00E9370F"/>
    <w:rsid w:val="00E93B7E"/>
    <w:rsid w:val="00EA060C"/>
    <w:rsid w:val="00EB2F53"/>
    <w:rsid w:val="00EC65A6"/>
    <w:rsid w:val="00ED0AE1"/>
    <w:rsid w:val="00ED4E49"/>
    <w:rsid w:val="00EE77BA"/>
    <w:rsid w:val="00EF36E3"/>
    <w:rsid w:val="00EF4ADB"/>
    <w:rsid w:val="00EF4F9B"/>
    <w:rsid w:val="00EF7771"/>
    <w:rsid w:val="00F03F7B"/>
    <w:rsid w:val="00F1205D"/>
    <w:rsid w:val="00F126EB"/>
    <w:rsid w:val="00F151A5"/>
    <w:rsid w:val="00F17C9F"/>
    <w:rsid w:val="00F24B85"/>
    <w:rsid w:val="00F255CF"/>
    <w:rsid w:val="00F27790"/>
    <w:rsid w:val="00F32C00"/>
    <w:rsid w:val="00F357E7"/>
    <w:rsid w:val="00F416C9"/>
    <w:rsid w:val="00F451BE"/>
    <w:rsid w:val="00F50C3C"/>
    <w:rsid w:val="00F512C5"/>
    <w:rsid w:val="00F57535"/>
    <w:rsid w:val="00F63C2A"/>
    <w:rsid w:val="00F92945"/>
    <w:rsid w:val="00F9552A"/>
    <w:rsid w:val="00FA25A5"/>
    <w:rsid w:val="00FA59A1"/>
    <w:rsid w:val="00FA6B08"/>
    <w:rsid w:val="00FA7214"/>
    <w:rsid w:val="00FB39CA"/>
    <w:rsid w:val="00FB6A96"/>
    <w:rsid w:val="00FB742A"/>
    <w:rsid w:val="00FC2182"/>
    <w:rsid w:val="00FC39E1"/>
    <w:rsid w:val="00FC5326"/>
    <w:rsid w:val="00FD14BE"/>
    <w:rsid w:val="00FD331B"/>
    <w:rsid w:val="00FD6245"/>
    <w:rsid w:val="00FF1A62"/>
    <w:rsid w:val="00FF400A"/>
    <w:rsid w:val="00FF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843E172"/>
  <w15:docId w15:val="{453793F2-7EE1-42CA-B050-ED6BC79D2AF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70B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70B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0B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270B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70B1E"/>
    <w:rPr>
      <w:rFonts w:ascii="Times New Roman" w:hAnsi="Times New Roman"/>
      <w:sz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C44F0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C44F07"/>
    <w:rPr>
      <w:rFonts w:ascii="Times New Roman" w:hAnsi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44F07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16AD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16ADE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949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49C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49CE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49CE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49CE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534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47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455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22. listopada 2025.</izvorni_sadrzaj>
    <derivirana_varijabla naziv="DomainObject.DatumDonosenjaOdluke_1">22. listopada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2025.</izvorni_sadrzaj>
    <derivirana_varijabla naziv="DomainObject.Predmet.DatumIzradeOptuznogAkta_1">9. listopada 2025.</derivirana_varijabla>
  </DomainObject.Predmet.DatumIzradeOptuznogAkta>
  <DomainObject.Predmet.DatumIzradeOptuznogAktaFormated>
    <izvorni_sadrzaj>9.10.2025.</izvorni_sadrzaj>
    <derivirana_varijabla naziv="DomainObject.Predmet.DatumIzradeOptuznogAktaFormated_1">9.10.2025.</derivirana_varijabla>
  </DomainObject.Predmet.DatumIzradeOptuznogAktaFormated>
  <DomainObject.Predmet.DatumOsnivanja>
    <izvorni_sadrzaj>9. listopada 2025.</izvorni_sadrzaj>
    <derivirana_varijabla naziv="DomainObject.Predmet.DatumOsnivanja_1">9.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2025.</izvorni_sadrzaj>
    <derivirana_varijabla naziv="DomainObject.Predmet.DatumPrimitkaOptuznogAkta_1">9.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St-364/2025</izvorni_sadrzaj>
    <derivirana_varijabla naziv="DomainObject.Predmet.OznakaBroj_1">St-364/2025</derivirana_varijabla>
  </DomainObject.Predmet.OznakaBroj>
  <DomainObject.Predmet.OznakaBrojOptuznogAkta>
    <izvorni_sadrzaj>04-06-25-3860</izvorni_sadrzaj>
    <derivirana_varijabla naziv="DomainObject.Predmet.OznakaBrojOptuznogAkta_1">04-06-25-3860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TAMO BAU d.o.o., POREČ</izvorni_sadrzaj>
    <derivirana_varijabla naziv="DomainObject.Predmet.ProtustrankaFormated_1">  TAMO BAU d.o.o., POREČ</derivirana_varijabla>
  </DomainObject.Predmet.ProtustrankaFormated>
  <DomainObject.Predmet.ProtustrankaFormatedOIB>
    <izvorni_sadrzaj>  TAMO BAU d.o.o., POREČ, OIB 10057893550</izvorni_sadrzaj>
    <derivirana_varijabla naziv="DomainObject.Predmet.ProtustrankaFormatedOIB_1">  TAMO BAU d.o.o., POREČ, OIB 10057893550</derivirana_varijabla>
  </DomainObject.Predmet.ProtustrankaFormatedOIB>
  <DomainObject.Predmet.ProtustrankaFormatedWithAdress>
    <izvorni_sadrzaj> TAMO BAU d.o.o., POREČ, Mate Vlašića 20, 52440 Poreč</izvorni_sadrzaj>
    <derivirana_varijabla naziv="DomainObject.Predmet.ProtustrankaFormatedWithAdress_1"> TAMO BAU d.o.o., POREČ, Mate Vlašića 20, 52440 Poreč</derivirana_varijabla>
  </DomainObject.Predmet.ProtustrankaFormatedWithAdress>
  <DomainObject.Predmet.ProtustrankaFormatedWithAdressOIB>
    <izvorni_sadrzaj> TAMO BAU d.o.o., POREČ, OIB 10057893550, Mate Vlašića 20, 52440 Poreč</izvorni_sadrzaj>
    <derivirana_varijabla naziv="DomainObject.Predmet.ProtustrankaFormatedWithAdressOIB_1"> TAMO BAU d.o.o., POREČ, OIB 10057893550, Mate Vlašića 20, 52440 Poreč</derivirana_varijabla>
  </DomainObject.Predmet.ProtustrankaFormatedWithAdressOIB>
  <DomainObject.Predmet.ProtustrankaWithAdress>
    <izvorni_sadrzaj>TAMO BAU d.o.o., POREČ Mate Vlašića 20, 52440 Poreč</izvorni_sadrzaj>
    <derivirana_varijabla naziv="DomainObject.Predmet.ProtustrankaWithAdress_1">TAMO BAU d.o.o., POREČ Mate Vlašića 20, 52440 Poreč</derivirana_varijabla>
  </DomainObject.Predmet.ProtustrankaWithAdress>
  <DomainObject.Predmet.ProtustrankaWithAdressOIB>
    <izvorni_sadrzaj>TAMO BAU d.o.o., POREČ, OIB 10057893550, Mate Vlašića 20, 52440 Poreč</izvorni_sadrzaj>
    <derivirana_varijabla naziv="DomainObject.Predmet.ProtustrankaWithAdressOIB_1">TAMO BAU d.o.o., POREČ, OIB 10057893550, Mate Vlašića 20, 52440 Poreč</derivirana_varijabla>
  </DomainObject.Predmet.ProtustrankaWithAdressOIB>
  <DomainObject.Predmet.ProtustrankaNazivFormated>
    <izvorni_sadrzaj>TAMO BAU d.o.o., POREČ</izvorni_sadrzaj>
    <derivirana_varijabla naziv="DomainObject.Predmet.ProtustrankaNazivFormated_1">TAMO BAU d.o.o., POREČ</derivirana_varijabla>
  </DomainObject.Predmet.ProtustrankaNazivFormated>
  <DomainObject.Predmet.ProtustrankaNazivFormatedOIB>
    <izvorni_sadrzaj>TAMO BAU d.o.o., POREČ, OIB 10057893550</izvorni_sadrzaj>
    <derivirana_varijabla naziv="DomainObject.Predmet.ProtustrankaNazivFormatedOIB_1">TAMO BAU d.o.o., POREČ, OIB 10057893550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2270.67</izvorni_sadrzaj>
    <derivirana_varijabla naziv="DomainObject.Predmet.TrenutnaVrijednost_1">2270.67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TAMO BAU d.o.o., POREČ</item>
    </izvorni_sadrzaj>
    <derivirana_varijabla naziv="DomainObject.Predmet.ProtuStrankaListFormated_1">
      <item>TAMO BAU d.o.o., POREČ</item>
    </derivirana_varijabla>
  </DomainObject.Predmet.ProtuStrankaListFormated>
  <DomainObject.Predmet.ProtuStrankaListFormatedOIB>
    <izvorni_sadrzaj>
      <item>TAMO BAU d.o.o., POREČ, OIB 10057893550</item>
    </izvorni_sadrzaj>
    <derivirana_varijabla naziv="DomainObject.Predmet.ProtuStrankaListFormatedOIB_1">
      <item>TAMO BAU d.o.o., POREČ, OIB 10057893550</item>
    </derivirana_varijabla>
  </DomainObject.Predmet.ProtuStrankaListFormatedOIB>
  <DomainObject.Predmet.ProtuStrankaListFormatedWithAdress>
    <izvorni_sadrzaj>
      <item>TAMO BAU d.o.o., POREČ, Mate Vlašića 20, 52440 Poreč</item>
    </izvorni_sadrzaj>
    <derivirana_varijabla naziv="DomainObject.Predmet.ProtuStrankaListFormatedWithAdress_1">
      <item>TAMO BAU d.o.o., POREČ, Mate Vlašića 20, 52440 Poreč</item>
    </derivirana_varijabla>
  </DomainObject.Predmet.ProtuStrankaListFormatedWithAdress>
  <DomainObject.Predmet.ProtuStrankaListFormatedWithAdressOIB>
    <izvorni_sadrzaj>
      <item>TAMO BAU d.o.o., POREČ, OIB 10057893550, Mate Vlašića 20, 52440 Poreč</item>
    </izvorni_sadrzaj>
    <derivirana_varijabla naziv="DomainObject.Predmet.ProtuStrankaListFormatedWithAdressOIB_1">
      <item>TAMO BAU d.o.o., POREČ, OIB 10057893550, Mate Vlašića 20, 52440 Poreč</item>
    </derivirana_varijabla>
  </DomainObject.Predmet.ProtuStrankaListFormatedWithAdressOIB>
  <DomainObject.Predmet.ProtuStrankaListNazivFormated>
    <izvorni_sadrzaj>
      <item>TAMO BAU d.o.o., POREČ</item>
    </izvorni_sadrzaj>
    <derivirana_varijabla naziv="DomainObject.Predmet.ProtuStrankaListNazivFormated_1">
      <item>TAMO BAU d.o.o., POREČ</item>
    </derivirana_varijabla>
  </DomainObject.Predmet.ProtuStrankaListNazivFormated>
  <DomainObject.Predmet.ProtuStrankaListNazivFormatedOIB>
    <izvorni_sadrzaj>
      <item>TAMO BAU d.o.o., POREČ, OIB 10057893550</item>
    </izvorni_sadrzaj>
    <derivirana_varijabla naziv="DomainObject.Predmet.ProtuStrankaListNazivFormatedOIB_1">
      <item>TAMO BAU d.o.o., POREČ, OIB 10057893550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2025.</izvorni_sadrzaj>
    <derivirana_varijabla naziv="DomainObject.Datum_1">22. listopada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TAMO BAU d.o.o., POREČ</izvorni_sadrzaj>
    <derivirana_varijabla naziv="DomainObject.Predmet.ProtustrankaIDrugi_1">TAMO BAU d.o.o.,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TAMO BAU d.o.o., POREČ, OIB 10057893550, Mate Vlašića 20, 52440 Poreč</izvorni_sadrzaj>
    <derivirana_varijabla naziv="DomainObject.Predmet.ProtustrankaIDrugiAdressOIB_1">TAMO BAU d.o.o., POREČ, OIB 10057893550,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TAMO BAU d.o.o., POREČ</item>
      <item>Financijska agencija (FINA)</item>
    </izvorni_sadrzaj>
    <derivirana_varijabla naziv="DomainObject.Predmet.SudioniciListNaziv_1">
      <item>TAMO BAU d.o.o., POREČ</item>
      <item>Financijska agencija (FINA)</item>
    </derivirana_varijabla>
  </DomainObject.Predmet.SudioniciListNaziv>
  <DomainObject.Predmet.SudioniciListAdressOIB>
    <izvorni_sadrzaj>
      <item>TAMO BAU d.o.o., POREČ, OIB 10057893550, Mate Vlašića 20,52440 Poreč</item>
      <item>Financijska agencija (FINA), OIB 85821130368, Ulica grada Vukovara 70,10000 Zagreb</item>
    </izvorni_sadrzaj>
    <derivirana_varijabla naziv="DomainObject.Predmet.SudioniciListAdressOIB_1">
      <item>TAMO BAU d.o.o., POREČ, OIB 10057893550, Mate Vlašića 20,52440 Poreč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10057893550</item>
      <item>, OIB 85821130368</item>
    </izvorni_sadrzaj>
    <derivirana_varijabla naziv="DomainObject.Predmet.SudioniciListNazivOIB_1">
      <item>, OIB 10057893550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2025.</izvorni_sadrzaj>
    <derivirana_varijabla naziv="DomainObject.Predmet.DatumPocetkaProcesa_1">9.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380268C5-7018-4F3E-B117-F21DA4A4A6A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482</properties:Words>
  <properties:Characters>2680</properties:Characters>
  <properties:Lines>67</properties:Lines>
  <properties:Paragraphs>13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2025-10-22T06:31:00Z</dcterms:created>
  <dc:creator>Ana Jeromela</dc:creator>
  <cp:lastModifiedBy>Ana Jeromela</cp:lastModifiedBy>
  <cp:lastPrinted>2025-10-22T06:39:00Z</cp:lastPrinted>
  <dcterms:modified xmlns:xsi="http://www.w3.org/2001/XMLSchema-instance" xsi:type="dcterms:W3CDTF">2025-10-22T06:40:00Z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364-25 TAMO BAU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