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96310" w14:paraId="139631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80A66">
        <w:t>679</w:t>
      </w:r>
      <w:r w:rsidR="00BA1C62">
        <w:t>/</w:t>
      </w:r>
      <w:r w:rsidR="00B005F1">
        <w:t>20</w:t>
      </w:r>
      <w:r w:rsidR="00BA1C62">
        <w:t>1</w:t>
      </w:r>
      <w:r w:rsidR="00726574">
        <w:t>7</w:t>
      </w:r>
      <w:r w:rsidR="0056476C">
        <w:t>-</w:t>
      </w:r>
      <w:r w:rsidR="009245E0">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B005F1">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EC67FC"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9D3CA2" w:rsidRPr="00580E05">
        <w:t>TILT 247 j.d.o.o.</w:t>
      </w:r>
      <w:r w:rsidR="0042029B" w:rsidRPr="00580E05">
        <w:t>,</w:t>
      </w:r>
      <w:r w:rsidR="005C2F92" w:rsidRPr="00580E05">
        <w:t xml:space="preserve"> </w:t>
      </w:r>
      <w:r w:rsidR="009B6896" w:rsidRPr="00580E05">
        <w:t xml:space="preserve">Zagreb, </w:t>
      </w:r>
      <w:r w:rsidR="009D3CA2" w:rsidRPr="00580E05">
        <w:t>Vile Velebita 38</w:t>
      </w:r>
      <w:r w:rsidR="005C2F92" w:rsidRPr="00580E05">
        <w:t>,</w:t>
      </w:r>
      <w:r w:rsidR="0042029B" w:rsidRPr="00580E05">
        <w:t xml:space="preserve"> </w:t>
      </w:r>
      <w:r w:rsidRPr="00580E05">
        <w:t>OIB</w:t>
      </w:r>
      <w:r w:rsidR="009B6896" w:rsidRPr="00580E05">
        <w:t xml:space="preserve"> </w:t>
      </w:r>
      <w:r w:rsidR="009D3CA2" w:rsidRPr="00580E05">
        <w:t>27437743291</w:t>
      </w:r>
      <w:r w:rsidR="004F6916" w:rsidRPr="0028385D">
        <w:t>,</w:t>
      </w:r>
      <w:r w:rsidR="00F65036" w:rsidRPr="004F6916">
        <w:t xml:space="preserve"> </w:t>
      </w:r>
      <w:r w:rsidR="000A2CA0" w:rsidRPr="004F6916">
        <w:t xml:space="preserve">dana </w:t>
      </w:r>
      <w:r w:rsidR="009D3CA2">
        <w:t>1. rujna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80E05" w:rsidRPr="00580E05">
        <w:t>TILT 247 j.d.o.o., Zagreb, Vile Velebita 38, OIB 27437743291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580E05" w:rsidRPr="00580E05">
        <w:t>TILT 247 j.d.o.o., Zagreb, Vile Velebita 38, OIB 27437743291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80E05" w:rsidP="000A2CA0" w:rsidR="000A2CA0" w:rsidRPr="00C254D4">
      <w:pPr>
        <w:jc w:val="both"/>
        <w:rPr>
          <w:b/>
        </w:rPr>
      </w:pPr>
      <w:r>
        <w:rPr>
          <w:b/>
        </w:rPr>
        <w:t>22. studenog</w:t>
      </w:r>
      <w:r w:rsidR="0056476C">
        <w:rPr>
          <w:b/>
        </w:rPr>
        <w:t xml:space="preserve"> 2017</w:t>
      </w:r>
      <w:r w:rsidR="000A2CA0" w:rsidRPr="00C254D4">
        <w:rPr>
          <w:b/>
        </w:rPr>
        <w:t xml:space="preserve">. godine u </w:t>
      </w:r>
      <w:r>
        <w:rPr>
          <w:b/>
        </w:rPr>
        <w:t>10</w:t>
      </w:r>
      <w:r w:rsidR="00EA6B80">
        <w:rPr>
          <w:b/>
        </w:rPr>
        <w:t>,</w:t>
      </w:r>
      <w:r>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CB64D1">
        <w:rPr>
          <w:b/>
        </w:rPr>
        <w:t>Trg hrvatskih branitelja 1/II,</w:t>
      </w:r>
      <w:r w:rsidR="000A2CA0" w:rsidRPr="00C254D4">
        <w:rPr>
          <w:b/>
        </w:rPr>
        <w:t xml:space="preserve"> soba broj </w:t>
      </w:r>
      <w:r w:rsidR="00CB64D1">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1709C2" w:rsidR="00D579CE">
      <w:r w:rsidRPr="00C254D4">
        <w:t>- dužnik</w:t>
      </w:r>
      <w:r w:rsidR="00BC4823" w:rsidRPr="00BC4823">
        <w:t xml:space="preserve"> </w:t>
      </w:r>
      <w:r w:rsidR="00580E05" w:rsidRPr="00580E05">
        <w:t>TILT 247 j.d.o.o., Zagreb</w:t>
      </w:r>
    </w:p>
    <w:p w:rsidRDefault="000A2CA0" w:rsidP="001709C2" w:rsidR="001709C2" w:rsidRPr="00D579CE">
      <w:r w:rsidRPr="00C254D4">
        <w:t>-</w:t>
      </w:r>
      <w:r w:rsidR="005C6BCD" w:rsidRPr="00C254D4">
        <w:t xml:space="preserve"> zakonski zastupnik dužnika</w:t>
      </w:r>
      <w:r w:rsidR="00293FDF">
        <w:t xml:space="preserve"> </w:t>
      </w:r>
      <w:r w:rsidR="00580E05" w:rsidRPr="00580E05">
        <w:t>Tomislav Poljugan</w:t>
      </w:r>
    </w:p>
    <w:p w:rsidRDefault="000A2CA0" w:rsidP="000A2CA0" w:rsidR="000A2CA0" w:rsidRPr="004D5990">
      <w:r w:rsidRPr="004D5990">
        <w:t>- FINA</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80E05">
        <w:t>27. veljače</w:t>
      </w:r>
      <w:r w:rsidR="000F5B06">
        <w:t xml:space="preserve"> 201</w:t>
      </w:r>
      <w:r w:rsidR="00C654F8">
        <w:t>7</w:t>
      </w:r>
      <w:r w:rsidRPr="00C254D4">
        <w:t>. prijedlog za otvaranje stečajnog postupka nad dužnikom</w:t>
      </w:r>
      <w:r w:rsidR="000F5B06" w:rsidRPr="000F5B06">
        <w:t xml:space="preserve"> </w:t>
      </w:r>
      <w:r w:rsidR="00580E05" w:rsidRPr="00580E05">
        <w:t>TILT 247 j.d.o.o., Zagreb, Vile Velebita 38, OIB 27437743291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80E05">
        <w:t>22. veljače</w:t>
      </w:r>
      <w:r w:rsidR="00564EA1">
        <w:t xml:space="preserve"> </w:t>
      </w:r>
      <w:r w:rsidR="00700A85">
        <w:t>201</w:t>
      </w:r>
      <w:r w:rsidR="00CF767D">
        <w:t>7</w:t>
      </w:r>
      <w:r w:rsidR="000518E3">
        <w:t xml:space="preserve">. godine dužnik u Očevidniku redoslijeda osnova za plaćanje ima evidentirane neizvršene osnove za plaćanje u ukupnom iznosu od </w:t>
      </w:r>
      <w:r w:rsidR="00580E05">
        <w:t>17.336,97</w:t>
      </w:r>
      <w:r w:rsidR="000518E3">
        <w:t xml:space="preserve"> kn, te da dužnik ima </w:t>
      </w:r>
      <w:r w:rsidR="00CF767D">
        <w:t>jednog</w:t>
      </w:r>
      <w:r w:rsidR="00FC30DE">
        <w:t xml:space="preserve"> zaposlen</w:t>
      </w:r>
      <w:r w:rsidR="00CF767D">
        <w:t>og</w:t>
      </w:r>
      <w:r w:rsidR="000518E3">
        <w:t xml:space="preserve">.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80E05">
        <w:t>22. veljače</w:t>
      </w:r>
      <w:r w:rsidR="00564EA1">
        <w:t xml:space="preserve"> </w:t>
      </w:r>
      <w:r w:rsidR="005058C0">
        <w:t>201</w:t>
      </w:r>
      <w:r w:rsidR="00CF767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D3CA2">
        <w:t>1. rujna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88B" w:rsidR="00A7088B">
      <w:r>
        <w:separator/>
      </w:r>
    </w:p>
  </w:endnote>
  <w:endnote w:id="0" w:type="continuationSeparator">
    <w:p w:rsidRDefault="00A7088B" w:rsidR="00A70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88B" w:rsidR="00A7088B">
      <w:r>
        <w:separator/>
      </w:r>
    </w:p>
  </w:footnote>
  <w:footnote w:id="0" w:type="continuationSeparator">
    <w:p w:rsidRDefault="00A7088B" w:rsidR="00A70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9A6">
      <w:rPr>
        <w:rStyle w:val="Brojstranice"/>
        <w:noProof/>
      </w:rPr>
      <w:t>3</w:t>
    </w:r>
    <w:r>
      <w:rPr>
        <w:rStyle w:val="Brojstranice"/>
      </w:rPr>
      <w:fldChar w:fldCharType="end"/>
    </w:r>
  </w:p>
  <w:p w:rsidRDefault="0062255B" w:rsidP="004D27C4" w:rsidR="00874E6C">
    <w:pPr>
      <w:pStyle w:val="Zaglavlje"/>
      <w:jc w:val="right"/>
    </w:pPr>
    <w:r>
      <w:t>4 St-</w:t>
    </w:r>
    <w:r w:rsidR="00580E05">
      <w:t>679</w:t>
    </w:r>
    <w:r w:rsidR="00700A85">
      <w:t>/</w:t>
    </w:r>
    <w:r w:rsidR="006432D8">
      <w:t>20</w:t>
    </w:r>
    <w:r w:rsidR="00700A85">
      <w:t>1</w:t>
    </w:r>
    <w:r w:rsidR="00CB64D1">
      <w:t>7</w:t>
    </w:r>
    <w:r w:rsidR="00580E05">
      <w:t>-</w:t>
    </w:r>
    <w:r w:rsidR="009245E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17BC6"/>
    <w:rsid w:val="0042029B"/>
    <w:rsid w:val="004235FC"/>
    <w:rsid w:val="00430221"/>
    <w:rsid w:val="0043124F"/>
    <w:rsid w:val="00443FD0"/>
    <w:rsid w:val="004539CC"/>
    <w:rsid w:val="004577FE"/>
    <w:rsid w:val="00475CFE"/>
    <w:rsid w:val="004775CA"/>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80E05"/>
    <w:rsid w:val="005A562D"/>
    <w:rsid w:val="005C0CD8"/>
    <w:rsid w:val="005C1B64"/>
    <w:rsid w:val="005C2F92"/>
    <w:rsid w:val="005C6BCD"/>
    <w:rsid w:val="005D2833"/>
    <w:rsid w:val="005D310A"/>
    <w:rsid w:val="005E33AF"/>
    <w:rsid w:val="005E54A2"/>
    <w:rsid w:val="00604773"/>
    <w:rsid w:val="00617904"/>
    <w:rsid w:val="0062255B"/>
    <w:rsid w:val="006243BF"/>
    <w:rsid w:val="006432D8"/>
    <w:rsid w:val="00654B0B"/>
    <w:rsid w:val="006762F5"/>
    <w:rsid w:val="00683588"/>
    <w:rsid w:val="00692A6B"/>
    <w:rsid w:val="006D4B4D"/>
    <w:rsid w:val="006E26CB"/>
    <w:rsid w:val="006E6641"/>
    <w:rsid w:val="00700A85"/>
    <w:rsid w:val="007220D4"/>
    <w:rsid w:val="00725DA9"/>
    <w:rsid w:val="00726574"/>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80A66"/>
    <w:rsid w:val="008B295A"/>
    <w:rsid w:val="008C64D3"/>
    <w:rsid w:val="008E12A2"/>
    <w:rsid w:val="00906436"/>
    <w:rsid w:val="0090707B"/>
    <w:rsid w:val="009245E0"/>
    <w:rsid w:val="00945F2A"/>
    <w:rsid w:val="00950276"/>
    <w:rsid w:val="00960393"/>
    <w:rsid w:val="0099250A"/>
    <w:rsid w:val="009A0E71"/>
    <w:rsid w:val="009B029E"/>
    <w:rsid w:val="009B6896"/>
    <w:rsid w:val="009D3CA2"/>
    <w:rsid w:val="009D65BD"/>
    <w:rsid w:val="009F2598"/>
    <w:rsid w:val="00A031C0"/>
    <w:rsid w:val="00A0497F"/>
    <w:rsid w:val="00A7088B"/>
    <w:rsid w:val="00A72D4E"/>
    <w:rsid w:val="00A77C50"/>
    <w:rsid w:val="00A834A5"/>
    <w:rsid w:val="00A8529D"/>
    <w:rsid w:val="00A97F6D"/>
    <w:rsid w:val="00AA4F14"/>
    <w:rsid w:val="00AB2253"/>
    <w:rsid w:val="00AE7D21"/>
    <w:rsid w:val="00AF107C"/>
    <w:rsid w:val="00AF133C"/>
    <w:rsid w:val="00AF30BA"/>
    <w:rsid w:val="00B005F1"/>
    <w:rsid w:val="00B04F13"/>
    <w:rsid w:val="00B05CE8"/>
    <w:rsid w:val="00B1314F"/>
    <w:rsid w:val="00B31719"/>
    <w:rsid w:val="00B334EE"/>
    <w:rsid w:val="00B565E9"/>
    <w:rsid w:val="00B65105"/>
    <w:rsid w:val="00BA1C62"/>
    <w:rsid w:val="00BA53E3"/>
    <w:rsid w:val="00BB16CB"/>
    <w:rsid w:val="00BB2E24"/>
    <w:rsid w:val="00BC4823"/>
    <w:rsid w:val="00BE1919"/>
    <w:rsid w:val="00BE1B86"/>
    <w:rsid w:val="00BE3247"/>
    <w:rsid w:val="00BE5C8D"/>
    <w:rsid w:val="00BF1262"/>
    <w:rsid w:val="00C0305E"/>
    <w:rsid w:val="00C11889"/>
    <w:rsid w:val="00C254D4"/>
    <w:rsid w:val="00C26418"/>
    <w:rsid w:val="00C27193"/>
    <w:rsid w:val="00C33327"/>
    <w:rsid w:val="00C46D6F"/>
    <w:rsid w:val="00C50F6D"/>
    <w:rsid w:val="00C5370E"/>
    <w:rsid w:val="00C654F8"/>
    <w:rsid w:val="00C6766E"/>
    <w:rsid w:val="00C67E23"/>
    <w:rsid w:val="00CA642D"/>
    <w:rsid w:val="00CB64D1"/>
    <w:rsid w:val="00CB7A86"/>
    <w:rsid w:val="00CE3CCE"/>
    <w:rsid w:val="00CF5328"/>
    <w:rsid w:val="00CF767D"/>
    <w:rsid w:val="00D04603"/>
    <w:rsid w:val="00D46A3C"/>
    <w:rsid w:val="00D541C7"/>
    <w:rsid w:val="00D579CE"/>
    <w:rsid w:val="00D74680"/>
    <w:rsid w:val="00D8324E"/>
    <w:rsid w:val="00D97EE4"/>
    <w:rsid w:val="00DA62AF"/>
    <w:rsid w:val="00DC2E39"/>
    <w:rsid w:val="00DC75CE"/>
    <w:rsid w:val="00DE04B4"/>
    <w:rsid w:val="00E03C0B"/>
    <w:rsid w:val="00E1498A"/>
    <w:rsid w:val="00E15553"/>
    <w:rsid w:val="00E21746"/>
    <w:rsid w:val="00E23305"/>
    <w:rsid w:val="00E57C2A"/>
    <w:rsid w:val="00E64F26"/>
    <w:rsid w:val="00E92763"/>
    <w:rsid w:val="00EA6B80"/>
    <w:rsid w:val="00EC67FC"/>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949A6"/>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1B86"/>
    <w:rPr>
      <w:color w:val="808080"/>
      <w:bdr w:space="0" w:sz="0" w:color="auto" w:val="none"/>
      <w:shd w:fill="auto" w:color="auto" w:val="clear"/>
    </w:rPr>
  </w:style>
  <w:style w:customStyle="true" w:styleId="eSPISCCParagraphDefaultFont" w:type="character">
    <w:name w:val="eSPIS_CC_Paragraph Default Font"/>
    <w:basedOn w:val="Zadanifontodlomka"/>
    <w:rsid w:val="00BE1B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B86"/>
    <w:rPr>
      <w:bdr w:space="0" w:sz="0" w:color="auto" w:val="none"/>
      <w:shd w:fill="FFFFCC" w:color="auto" w:val="clear"/>
      <w:lang w:val="hr-HR"/>
    </w:rPr>
  </w:style>
  <w:style w:customStyle="true" w:styleId="PozadinaSvijetloCrvena" w:type="character">
    <w:name w:val="Pozadina_SvijetloCrvena"/>
    <w:basedOn w:val="eSPISCCParagraphDefaultFont"/>
    <w:rsid w:val="00BE1B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B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1B86"/>
    <w:rPr>
      <w:color w:val="808080"/>
      <w:bdr w:color="auto" w:space="0" w:sz="0" w:val="none"/>
      <w:shd w:color="auto" w:fill="auto" w:val="clear"/>
    </w:rPr>
  </w:style>
  <w:style w:customStyle="1" w:styleId="eSPISCCParagraphDefaultFont" w:type="character">
    <w:name w:val="eSPIS_CC_Paragraph Default Font"/>
    <w:basedOn w:val="Zadanifontodlomka"/>
    <w:rsid w:val="00BE1B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B86"/>
    <w:rPr>
      <w:bdr w:color="auto" w:space="0" w:sz="0" w:val="none"/>
      <w:shd w:color="auto" w:fill="FFFFCC" w:val="clear"/>
      <w:lang w:val="hr-HR"/>
    </w:rPr>
  </w:style>
  <w:style w:customStyle="1" w:styleId="PozadinaSvijetloCrvena" w:type="character">
    <w:name w:val="Pozadina_SvijetloCrvena"/>
    <w:basedOn w:val="eSPISCCParagraphDefaultFont"/>
    <w:rsid w:val="00BE1B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B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St-679/2017-5</izvorni_sadrzaj>
    <derivirana_varijabla naziv="DomainObject.Oznaka_1">St-679/2017-5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St-679/2017</izvorni_sadrzaj>
    <derivirana_varijabla naziv="DomainObject.Predmet.OznakaBroj_1">St-679/2017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TILT 247 j.d.o.o. za usluge i trgovinu zastupanog po punomoćniku Tomislav Poljugan</izvorni_sadrzaj>
    <derivirana_varijabla naziv="DomainObject.Predmet.ProtustrankaFormated_1">  TILT 247 j.d.o.o. za usluge i trgovinu zastupanog po punomoćniku Tomislav Poljugan</derivirana_varijabla>
  </DomainObject.Predmet.ProtustrankaFormated>
  <DomainObject.Predmet.ProtustrankaFormatedOIB>
    <izvorni_sadrzaj>  TILT 247 j.d.o.o. za usluge i trgovinu, OIB 27437743291 zastupanog po punomoćniku Tomislav Poljugan</izvorni_sadrzaj>
    <derivirana_varijabla naziv="DomainObject.Predmet.ProtustrankaFormatedOIB_1">  TILT 247 j.d.o.o. za usluge i trgovinu, OIB 27437743291 zastupanog po punomoćniku Tomislav Poljugan</derivirana_varijabla>
  </DomainObject.Predmet.ProtustrankaFormatedOIB>
  <DomainObject.Predmet.ProtustrankaFormatedWithAdress>
    <izvorni_sadrzaj> TILT 247 j.d.o.o. za usluge i trgovinu, Vile Velebita 38, 10000 Zagreb zastupanog po punomoćniku Tomislav Poljugan</izvorni_sadrzaj>
    <derivirana_varijabla naziv="DomainObject.Predmet.ProtustrankaFormatedWithAdress_1"> TILT 247 j.d.o.o. za usluge i trgovinu, Vile Velebita 38, 10000 Zagreb zastupanog po punomoćniku Tomislav Poljugan</derivirana_varijabla>
  </DomainObject.Predmet.ProtustrankaFormatedWithAdress>
  <DomainObject.Predmet.ProtustrankaFormatedWithAdressOIB>
    <izvorni_sadrzaj> TILT 247 j.d.o.o. za usluge i trgovinu, OIB 27437743291, Vile Velebita 38, 10000 Zagreb zastupanog po punomoćniku Tomislav Poljugan</izvorni_sadrzaj>
    <derivirana_varijabla naziv="DomainObject.Predmet.ProtustrankaFormatedWithAdressOIB_1"> TILT 247 j.d.o.o. za usluge i trgovinu, OIB 27437743291, Vile Velebita 38, 10000 Zagreb zastupanog po punomoćniku Tomislav Poljugan</derivirana_varijabla>
  </DomainObject.Predmet.ProtustrankaFormatedWithAdressOIB>
  <DomainObject.Predmet.ProtustrankaWithAdress>
    <izvorni_sadrzaj>TILT 247 j.d.o.o. za usluge i trgovinu Vile Velebita 38, 10000 Zagreb</izvorni_sadrzaj>
    <derivirana_varijabla naziv="DomainObject.Predmet.ProtustrankaWithAdress_1">TILT 247 j.d.o.o. za usluge i trgovinu Vile Velebita 38, 10000 Zagreb</derivirana_varijabla>
  </DomainObject.Predmet.ProtustrankaWithAdress>
  <DomainObject.Predmet.ProtustrankaWithAdressOIB>
    <izvorni_sadrzaj>TILT 247 j.d.o.o. za usluge i trgovinu, OIB 27437743291, Vile Velebita 38, 10000 Zagreb</izvorni_sadrzaj>
    <derivirana_varijabla naziv="DomainObject.Predmet.ProtustrankaWithAdressOIB_1">TILT 247 j.d.o.o. za usluge i trgovinu, OIB 27437743291, Vile Velebita 38, 10000 Zagreb</derivirana_varijabla>
  </DomainObject.Predmet.ProtustrankaWithAdressOIB>
  <DomainObject.Predmet.ProtustrankaNazivFormated>
    <izvorni_sadrzaj>TILT 247 j.d.o.o. za usluge i trgovinu</izvorni_sadrzaj>
    <derivirana_varijabla naziv="DomainObject.Predmet.ProtustrankaNazivFormated_1">TILT 247 j.d.o.o. za usluge i trgovinu</derivirana_varijabla>
  </DomainObject.Predmet.ProtustrankaNazivFormated>
  <DomainObject.Predmet.ProtustrankaNazivFormatedOIB>
    <izvorni_sadrzaj>TILT 247 j.d.o.o. za usluge i trgovinu, OIB 27437743291</izvorni_sadrzaj>
    <derivirana_varijabla naziv="DomainObject.Predmet.ProtustrankaNazivFormatedOIB_1">TILT 247 j.d.o.o. za usluge i trgovinu, OIB 27437743291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TILT 247 j.d.o.o. za usluge i trgovinu zastupanog po punomoćniku Tomislav Poljugan</item>
    </izvorni_sadrzaj>
    <derivirana_varijabla naziv="DomainObject.Predmet.ProtuStrankaListFormated_1">
      <item>TILT 247 j.d.o.o. za usluge i trgovinu zastupanog po punomoćniku Tomislav Poljugan</item>
    </derivirana_varijabla>
  </DomainObject.Predmet.ProtuStrankaListFormated>
  <DomainObject.Predmet.ProtuStrankaListFormatedOIB>
    <izvorni_sadrzaj>
      <item>TILT 247 j.d.o.o. za usluge i trgovinu, OIB 27437743291 zastupanog po punomoćniku Tomislav Poljugan</item>
    </izvorni_sadrzaj>
    <derivirana_varijabla naziv="DomainObject.Predmet.ProtuStrankaListFormatedOIB_1">
      <item>TILT 247 j.d.o.o. za usluge i trgovinu, OIB 27437743291 zastupanog po punomoćniku Tomislav Poljugan</item>
    </derivirana_varijabla>
  </DomainObject.Predmet.ProtuStrankaListFormatedOIB>
  <DomainObject.Predmet.ProtuStrankaListFormatedWithAdress>
    <izvorni_sadrzaj>
      <item>TILT 247 j.d.o.o. za usluge i trgovinu, Vile Velebita 38, 10000 Zagreb zastupanog po punomoćniku Tomislav Poljugan</item>
    </izvorni_sadrzaj>
    <derivirana_varijabla naziv="DomainObject.Predmet.ProtuStrankaListFormatedWithAdress_1">
      <item>TILT 247 j.d.o.o. za usluge i trgovinu, Vile Velebita 38, 10000 Zagreb zastupanog po punomoćniku Tomislav Poljugan</item>
    </derivirana_varijabla>
  </DomainObject.Predmet.ProtuStrankaListFormatedWithAdress>
  <DomainObject.Predmet.ProtuStrankaListFormatedWithAdressOIB>
    <izvorni_sadrzaj>
      <item>TILT 247 j.d.o.o. za usluge i trgovinu, OIB 27437743291, Vile Velebita 38, 10000 Zagreb zastupanog po punomoćniku Tomislav Poljugan</item>
    </izvorni_sadrzaj>
    <derivirana_varijabla naziv="DomainObject.Predmet.ProtuStrankaListFormatedWithAdressOIB_1">
      <item>TILT 247 j.d.o.o. za usluge i trgovinu, OIB 27437743291, Vile Velebita 38, 10000 Zagreb zastupanog po punomoćniku Tomislav Poljugan</item>
    </derivirana_varijabla>
  </DomainObject.Predmet.ProtuStrankaListFormatedWithAdressOIB>
  <DomainObject.Predmet.ProtuStrankaListNazivFormated>
    <izvorni_sadrzaj>
      <item>TILT 247 j.d.o.o. za usluge i trgovinu</item>
    </izvorni_sadrzaj>
    <derivirana_varijabla naziv="DomainObject.Predmet.ProtuStrankaListNazivFormated_1">
      <item>TILT 247 j.d.o.o. za usluge i trgovinu</item>
    </derivirana_varijabla>
  </DomainObject.Predmet.ProtuStrankaListNazivFormated>
  <DomainObject.Predmet.ProtuStrankaListNazivFormatedOIB>
    <izvorni_sadrzaj>
      <item>TILT 247 j.d.o.o. za usluge i trgovinu, OIB 27437743291</item>
    </izvorni_sadrzaj>
    <derivirana_varijabla naziv="DomainObject.Predmet.ProtuStrankaListNazivFormatedOIB_1">
      <item>TILT 247 j.d.o.o. za usluge i trgovinu, OIB 27437743291</item>
    </derivirana_varijabla>
  </DomainObject.Predmet.ProtuStrankaListNazivFormatedOIB>
  <DomainObject.Predmet.OstaliListFormated>
    <izvorni_sadrzaj>
      <item>Tomislav Poljugan punomoćnik sudionika u postupku TILT 247 j.d.o.o. za usluge i trgovinu</item>
    </izvorni_sadrzaj>
    <derivirana_varijabla naziv="DomainObject.Predmet.OstaliListFormated_1">
      <item>Tomislav Poljugan punomoćnik sudionika u postupku TILT 247 j.d.o.o. za usluge i trgovinu</item>
    </derivirana_varijabla>
  </DomainObject.Predmet.OstaliListFormated>
  <DomainObject.Predmet.OstaliListFormatedOIB>
    <izvorni_sadrzaj>
      <item>Tomislav Poljugan, OIB 42549085782 punomoćnik sudionika u postupku TILT 247 j.d.o.o. za usluge i trgovinu</item>
    </izvorni_sadrzaj>
    <derivirana_varijabla naziv="DomainObject.Predmet.OstaliListFormatedOIB_1">
      <item>Tomislav Poljugan, OIB 42549085782 punomoćnik sudionika u postupku TILT 247 j.d.o.o. za usluge i trgovinu</item>
    </derivirana_varijabla>
  </DomainObject.Predmet.OstaliListFormatedOIB>
  <DomainObject.Predmet.OstaliListFormatedWithAdress>
    <izvorni_sadrzaj>
      <item>Tomislav Poljugan, Vile Velebita 38, 10000 Zagreb punomoćnik sudionika u postupku TILT 247 j.d.o.o. za usluge i trgovinu</item>
    </izvorni_sadrzaj>
    <derivirana_varijabla naziv="DomainObject.Predmet.OstaliListFormatedWithAdress_1">
      <item>Tomislav Poljugan, Vile Velebita 38, 10000 Zagreb punomoćnik sudionika u postupku TILT 247 j.d.o.o. za usluge i trgovinu</item>
    </derivirana_varijabla>
  </DomainObject.Predmet.OstaliListFormatedWithAdress>
  <DomainObject.Predmet.OstaliListFormatedWithAdressOIB>
    <izvorni_sadrzaj>
      <item>Tomislav Poljugan, OIB 42549085782, Vile Velebita 38, 10000 Zagreb punomoćnik sudionika u postupku TILT 247 j.d.o.o. za usluge i trgovinu</item>
    </izvorni_sadrzaj>
    <derivirana_varijabla naziv="DomainObject.Predmet.OstaliListFormatedWithAdressOIB_1">
      <item>Tomislav Poljugan, OIB 42549085782, Vile Velebita 38, 10000 Zagreb punomoćnik sudionika u postupku TILT 247 j.d.o.o. za usluge i trgovinu</item>
    </derivirana_varijabla>
  </DomainObject.Predmet.OstaliListFormatedWithAdressOIB>
  <DomainObject.Predmet.OstaliListNazivFormated>
    <izvorni_sadrzaj>
      <item>Tomislav Poljugan</item>
    </izvorni_sadrzaj>
    <derivirana_varijabla naziv="DomainObject.Predmet.OstaliListNazivFormated_1">
      <item>Tomislav Poljugan</item>
    </derivirana_varijabla>
  </DomainObject.Predmet.OstaliListNazivFormated>
  <DomainObject.Predmet.OstaliListNazivFormatedOIB>
    <izvorni_sadrzaj>
      <item>Tomislav Poljugan, OIB 42549085782</item>
    </izvorni_sadrzaj>
    <derivirana_varijabla naziv="DomainObject.Predmet.OstaliListNazivFormatedOIB_1">
      <item>Tomislav Poljugan, OIB 42549085782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St-679/2017-5</izvorni_sadrzaj>
    <derivirana_varijabla naziv="DomainObject.PoslovniBrojDokumenta_1">St-679/2017-5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TILT 247 j.d.o.o. za usluge i trgovinu</izvorni_sadrzaj>
    <derivirana_varijabla naziv="DomainObject.Predmet.ProtustrankaIDrugi_1">TILT 247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TILT 247 j.d.o.o. za usluge i trgovinu, OIB 27437743291, Vile Velebita 38, 10000 Zagreb</izvorni_sadrzaj>
    <derivirana_varijabla naziv="DomainObject.Predmet.ProtustrankaIDrugiAdressOIB_1">TILT 247 j.d.o.o. za usluge i trgovinu, OIB 27437743291, Vile Velebita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TILT 247 j.d.o.o. za usluge i trgovinu</item>
      <item>Tomislav Poljugan</item>
    </izvorni_sadrzaj>
    <derivirana_varijabla naziv="DomainObject.Predmet.SudioniciListNaziv_1">
      <item>FINA Regionalni centar Zagreb</item>
      <item>TILT 247 j.d.o.o. za usluge i trgovinu</item>
      <item>Tomislav Poljugan</item>
    </derivirana_varijabla>
  </DomainObject.Predmet.SudioniciListNaziv>
  <DomainObject.Predmet.SudioniciListAdressOIB>
    <izvorni_sadrzaj>
      <item>FINA Regionalni centar Zagreb, OIB 85821130368, Trg svibanjskih žrtava 1995. br. 1,10000 Zagreb</item>
      <item>TILT 247 j.d.o.o. za usluge i trgovinu, OIB 27437743291, Vile Velebita 38,10000 Zagreb</item>
      <item>Tomislav Poljugan, OIB 42549085782, Vile Velebita 38,10000 Zagreb</item>
    </izvorni_sadrzaj>
    <derivirana_varijabla naziv="DomainObject.Predmet.SudioniciListAdressOIB_1">
      <item>FINA Regionalni centar Zagreb, OIB 85821130368, Trg svibanjskih žrtava 1995. br. 1,10000 Zagreb</item>
      <item>TILT 247 j.d.o.o. za usluge i trgovinu, OIB 27437743291, Vile Velebita 38,10000 Zagreb</item>
      <item>Tomislav Poljugan, OIB 42549085782, Vile Velebita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27437743291</item>
      <item>, OIB 42549085782</item>
    </izvorni_sadrzaj>
    <derivirana_varijabla naziv="DomainObject.Predmet.SudioniciListNazivOIB_1">
      <item>, OIB 85821130368</item>
      <item>, OIB 27437743291</item>
      <item>, OIB 42549085782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E3437E-3C7F-4735-8627-398678936E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922</properties:Words>
  <properties:Characters>4828</properties:Characters>
  <properties:Lines>125</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2017-09-01T05:55:00Z</dcterms:created>
  <dc:creator>gboljkovac</dc:creator>
  <cp:lastModifiedBy>Marina Markić</cp:lastModifiedBy>
  <cp:lastPrinted>2017-09-01T06:00:00Z</cp:lastPrinted>
  <dcterms:modified xmlns:xsi="http://www.w3.org/2001/XMLSchema-instance" xsi:type="dcterms:W3CDTF">2017-09-01T06:00:00Z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