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d744" w14:paraId="569d74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16257">
        <w:t>68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73F8B">
        <w:rPr>
          <w:lang w:val="pt-BR"/>
        </w:rPr>
        <w:t>FOUR ROSES j.d.o.o.</w:t>
      </w:r>
      <w:r w:rsidR="00C73F8B">
        <w:t xml:space="preserve">, Zagreb, Šublinov brijeg 79, OIB: </w:t>
      </w:r>
      <w:r w:rsidR="00C73F8B" w:rsidRPr="001D2B4A">
        <w:t>71379522002</w:t>
      </w:r>
      <w:r w:rsidR="009E636D">
        <w:rPr>
          <w:lang w:val="pt-BR"/>
        </w:rPr>
        <w:t xml:space="preserve">, </w:t>
      </w:r>
      <w:r w:rsidR="001469A0">
        <w:rPr>
          <w:lang w:val="pt-BR"/>
        </w:rPr>
        <w:t>12.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B836D5" w:rsidP="00D677F7" w:rsidR="00B836D5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836D5">
        <w:rPr>
          <w:lang w:val="pt-BR"/>
        </w:rPr>
        <w:t>FOUR ROSES j.d.o.o.</w:t>
      </w:r>
      <w:r w:rsidR="00B836D5">
        <w:t xml:space="preserve">, Zagreb, Šublinov brijeg 79, OIB: </w:t>
      </w:r>
      <w:r w:rsidR="00B836D5" w:rsidRPr="001D2B4A">
        <w:t>71379522002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16257">
        <w:t>68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836D5">
        <w:rPr>
          <w:lang w:val="pt-BR"/>
        </w:rPr>
        <w:t>FOUR ROSES j.d.o.o.</w:t>
      </w:r>
      <w:r w:rsidR="00B836D5">
        <w:t xml:space="preserve">, Zagreb, Šublinov brijeg 79, OIB: </w:t>
      </w:r>
      <w:r w:rsidR="00B836D5" w:rsidRPr="001D2B4A">
        <w:t>71379522002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B836D5" w:rsidR="00B836D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836D5">
        <w:rPr>
          <w:lang w:val="pt-BR"/>
        </w:rPr>
        <w:t>FOUR ROSES j.d.o.o.</w:t>
      </w:r>
      <w:r w:rsidR="00B836D5">
        <w:t xml:space="preserve">, Zagreb, Šublinov brijeg 79, OIB: </w:t>
      </w:r>
      <w:r w:rsidR="00B836D5" w:rsidRPr="001D2B4A">
        <w:t>71379522002</w:t>
      </w:r>
      <w:r w:rsidR="00B836D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B836D5">
        <w:t>U</w:t>
      </w:r>
      <w:r w:rsidR="00B836D5" w:rsidRPr="00E974B3">
        <w:t xml:space="preserve"> prijedlogu za otvaranje stečajnog postupka </w:t>
      </w:r>
      <w:r w:rsidR="00B836D5">
        <w:t xml:space="preserve">se u bitnome navodi </w:t>
      </w:r>
      <w:r w:rsidR="00B836D5" w:rsidRPr="00E974B3">
        <w:t xml:space="preserve">kako </w:t>
      </w:r>
      <w:r w:rsidR="00B836D5">
        <w:t xml:space="preserve">je 3. siječnja 2018. </w:t>
      </w:r>
      <w:r w:rsidR="00B836D5" w:rsidRPr="00E974B3">
        <w:t>dužnik u Očevidniku redoslijeda osnova za plaćanje ima</w:t>
      </w:r>
      <w:r w:rsidR="00B836D5">
        <w:t>o</w:t>
      </w:r>
      <w:r w:rsidR="00B836D5" w:rsidRPr="00E974B3">
        <w:t xml:space="preserve"> evidentirane neizvršene osnove za plaćanje</w:t>
      </w:r>
      <w:r w:rsidR="00B836D5">
        <w:t xml:space="preserve"> u neprekinutom razdoblju od 120 </w:t>
      </w:r>
      <w:r w:rsidR="00B836D5" w:rsidRPr="00E974B3">
        <w:t xml:space="preserve">dana, u ukupnom iznosu od </w:t>
      </w:r>
      <w:r w:rsidR="00B836D5">
        <w:t xml:space="preserve">85.913,95 </w:t>
      </w:r>
      <w:r w:rsidR="00B836D5" w:rsidRPr="00E974B3">
        <w:t xml:space="preserve">kn, </w:t>
      </w:r>
      <w:r w:rsidR="00B836D5">
        <w:t>te je imao 2</w:t>
      </w:r>
      <w:r w:rsidR="00B836D5" w:rsidRPr="00E974B3">
        <w:t xml:space="preserve"> zaposlen</w:t>
      </w:r>
      <w:r w:rsidR="00B836D5">
        <w:t>a.</w:t>
      </w:r>
    </w:p>
    <w:p w:rsidRDefault="00225613" w:rsidP="00A17F45" w:rsidR="009E4A26">
      <w:pPr>
        <w:ind w:firstLine="709"/>
        <w:jc w:val="both"/>
      </w:pPr>
      <w:r>
        <w:t xml:space="preserve">Rješenjem suda od </w:t>
      </w:r>
      <w:r w:rsidR="005C6779">
        <w:t>19. veljače</w:t>
      </w:r>
      <w:r w:rsidR="00EF22B2">
        <w:t xml:space="preserve"> 2018.</w:t>
      </w:r>
      <w:r w:rsidR="002B01BF">
        <w:t xml:space="preserve">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5C6779">
        <w:t>26. travnja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</w:t>
      </w:r>
      <w:r w:rsidR="00592EA7">
        <w:t xml:space="preserve"> </w:t>
      </w:r>
      <w:r w:rsidR="005C6779">
        <w:t>a 12. srpnja 2018. ročište radi rasprave o pretpostavkama za otvaranje stečajnoga postupka nad dužnikom.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B458A2" w:rsidR="008019C2">
      <w:pPr>
        <w:autoSpaceDE w:val="false"/>
        <w:autoSpaceDN w:val="false"/>
        <w:adjustRightInd w:val="false"/>
        <w:ind w:firstLine="708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5C6779">
        <w:t>10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3E7288">
        <w:rPr>
          <w:rFonts w:eastAsiaTheme="minorHAnsi"/>
          <w:lang w:eastAsia="en-US"/>
        </w:rPr>
        <w:t xml:space="preserve">je </w:t>
      </w:r>
      <w:r w:rsidR="005C6779">
        <w:rPr>
          <w:rFonts w:eastAsiaTheme="minorHAnsi"/>
          <w:lang w:eastAsia="en-US"/>
        </w:rPr>
        <w:t>21</w:t>
      </w:r>
      <w:r w:rsidR="003E7288">
        <w:rPr>
          <w:rFonts w:eastAsiaTheme="minorHAnsi"/>
          <w:lang w:eastAsia="en-US"/>
        </w:rPr>
        <w:t xml:space="preserve">. </w:t>
      </w:r>
      <w:r w:rsidR="005C6779">
        <w:rPr>
          <w:rFonts w:eastAsiaTheme="minorHAnsi"/>
          <w:lang w:eastAsia="en-US"/>
        </w:rPr>
        <w:t>veljače</w:t>
      </w:r>
      <w:r w:rsidR="003E7288">
        <w:rPr>
          <w:rFonts w:eastAsiaTheme="minorHAnsi"/>
          <w:lang w:eastAsia="en-US"/>
        </w:rPr>
        <w:t xml:space="preserve"> 2018. dužnik </w:t>
      </w:r>
      <w:r w:rsidR="00B458A2">
        <w:rPr>
          <w:rFonts w:eastAsiaTheme="minorHAnsi"/>
          <w:lang w:eastAsia="en-US"/>
        </w:rPr>
        <w:t xml:space="preserve">u Očevidniku redoslijeda osnova za plaćanje </w:t>
      </w:r>
      <w:r w:rsidR="003E7288">
        <w:rPr>
          <w:rFonts w:eastAsiaTheme="minorHAnsi"/>
          <w:lang w:eastAsia="en-US"/>
        </w:rPr>
        <w:t xml:space="preserve">imao evidentirane </w:t>
      </w:r>
      <w:r w:rsidR="003E7288">
        <w:rPr>
          <w:rFonts w:eastAsiaTheme="minorHAnsi"/>
          <w:lang w:eastAsia="en-US"/>
        </w:rPr>
        <w:lastRenderedPageBreak/>
        <w:t xml:space="preserve">neizvršene osnove za plaćanje u neprekinutom razdoblju od </w:t>
      </w:r>
      <w:r w:rsidR="005C6779">
        <w:rPr>
          <w:rFonts w:eastAsiaTheme="minorHAnsi"/>
          <w:lang w:eastAsia="en-US"/>
        </w:rPr>
        <w:t>168</w:t>
      </w:r>
      <w:r w:rsidR="003E7288">
        <w:rPr>
          <w:rFonts w:eastAsiaTheme="minorHAnsi"/>
          <w:lang w:eastAsia="en-US"/>
        </w:rPr>
        <w:t xml:space="preserve"> dana.</w:t>
      </w:r>
      <w:r w:rsidR="00B458A2">
        <w:rPr>
          <w:rFonts w:eastAsiaTheme="minorHAnsi"/>
          <w:lang w:eastAsia="en-US"/>
        </w:rPr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B458A2">
        <w:t>anka</w:t>
      </w:r>
      <w:r w:rsidR="008019C2">
        <w:t xml:space="preserve"> 6. st</w:t>
      </w:r>
      <w:r w:rsidR="00B458A2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B458A2">
        <w:t>anka</w:t>
      </w:r>
      <w:r w:rsidR="008019C2" w:rsidRPr="004E77EF">
        <w:t xml:space="preserve"> 5. st</w:t>
      </w:r>
      <w:r w:rsidR="00B458A2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B458A2">
        <w:t>anka</w:t>
      </w:r>
      <w:r w:rsidR="008019C2">
        <w:t xml:space="preserve"> 6. SZ-a.</w:t>
      </w:r>
    </w:p>
    <w:p w:rsidRDefault="005C6779" w:rsidP="00903E06" w:rsidR="00A17F45">
      <w:pPr>
        <w:autoSpaceDE w:val="false"/>
        <w:autoSpaceDN w:val="false"/>
        <w:adjustRightInd w:val="false"/>
        <w:ind w:firstLine="708"/>
        <w:jc w:val="both"/>
      </w:pPr>
      <w:r>
        <w:t>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24911">
        <w:t xml:space="preserve"> (</w:t>
      </w:r>
      <w:r w:rsidR="00453BEB">
        <w:t>i</w:t>
      </w:r>
      <w:r w:rsidR="00B24911">
        <w:t xml:space="preserve">spis na listu </w:t>
      </w:r>
      <w:r>
        <w:t>2</w:t>
      </w:r>
      <w:r w:rsidR="00B24911">
        <w:t>. spisa)</w:t>
      </w:r>
      <w:r w:rsidR="00857324">
        <w:t>.</w:t>
      </w:r>
    </w:p>
    <w:p w:rsidRDefault="00620A5F" w:rsidP="006D72C2" w:rsidR="00457978">
      <w:pPr>
        <w:pStyle w:val="Tijeloteksta"/>
        <w:ind w:firstLine="708"/>
      </w:pPr>
      <w:r>
        <w:t>Nadalje, i</w:t>
      </w:r>
      <w:r w:rsidR="00457978">
        <w:t xml:space="preserve">z Uvjerenja </w:t>
      </w:r>
      <w:r w:rsidR="004C7C28">
        <w:t xml:space="preserve">Stanice za tehnički pregled vozila od </w:t>
      </w:r>
      <w:r w:rsidR="005C6779">
        <w:t>26. veljače</w:t>
      </w:r>
      <w:r w:rsidR="004C7C28">
        <w:t xml:space="preserve"> 2018. (list </w:t>
      </w:r>
      <w:r>
        <w:t>12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5C6779" w:rsidP="005C6779" w:rsidR="005C6779">
      <w:pPr>
        <w:ind w:firstLine="708"/>
        <w:jc w:val="both"/>
        <w:rPr>
          <w:lang w:val="pt-BR"/>
        </w:rPr>
      </w:pPr>
      <w:r>
        <w:rPr>
          <w:lang w:val="pt-BR"/>
        </w:rPr>
        <w:t>Konačno, na ročištu održanom 12. srpnja 2018. zastupnica po zakonu dužnika Marijana Jarnjević je izjavila kako dužnik nema nikakve imovine.</w:t>
      </w:r>
    </w:p>
    <w:p w:rsidRDefault="005F04C0" w:rsidP="006D72C2" w:rsidR="008D5709">
      <w:pPr>
        <w:pStyle w:val="Tijeloteksta"/>
        <w:ind w:firstLine="708"/>
      </w:pPr>
      <w:r>
        <w:t>S</w:t>
      </w:r>
      <w:r w:rsidR="005C6779">
        <w:t xml:space="preserve"> obzirom na to da dužnik nema imovine, to su, uzevši u obzir navedeno,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A86196"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95670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F7C75">
        <w:t>12.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E7FAA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EE7FAA" w:rsidP="00EE7FAA" w:rsidR="00EE7FA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EE7FAA" w:rsidP="00EE7FAA" w:rsidR="00F110C5">
      <w:r>
        <w:t>Natalija Perković</w:t>
      </w:r>
    </w:p>
    <w:p w:rsidRDefault="00EE7FAA" w:rsidP="00EE7FAA" w:rsidR="00EE7FAA"/>
    <w:p w:rsidRDefault="00EE7FAA" w:rsidP="00EE7FAA" w:rsidR="00EE7FAA" w:rsidRPr="00A17F45"/>
    <w:sectPr w:rsidSect="00EE7FAA" w:rsidR="00EE7FAA" w:rsidRPr="00A17F45"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ED06EC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616257">
      <w:rPr>
        <w:sz w:val="24"/>
        <w:szCs w:val="24"/>
      </w:rPr>
      <w:t>68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69A0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B7ACC"/>
    <w:rsid w:val="002C3072"/>
    <w:rsid w:val="002D5087"/>
    <w:rsid w:val="002D60CE"/>
    <w:rsid w:val="002F0997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E47D4"/>
    <w:rsid w:val="003E7288"/>
    <w:rsid w:val="003F3702"/>
    <w:rsid w:val="004005AE"/>
    <w:rsid w:val="00400D27"/>
    <w:rsid w:val="004079DC"/>
    <w:rsid w:val="00412D47"/>
    <w:rsid w:val="004257F1"/>
    <w:rsid w:val="00453BEB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2EA7"/>
    <w:rsid w:val="005A364A"/>
    <w:rsid w:val="005B004F"/>
    <w:rsid w:val="005C2B6C"/>
    <w:rsid w:val="005C6779"/>
    <w:rsid w:val="005F03BD"/>
    <w:rsid w:val="005F04C0"/>
    <w:rsid w:val="00606CC8"/>
    <w:rsid w:val="00616257"/>
    <w:rsid w:val="00620A5F"/>
    <w:rsid w:val="00641E0C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3944"/>
    <w:rsid w:val="007150E9"/>
    <w:rsid w:val="0073274A"/>
    <w:rsid w:val="00732F2C"/>
    <w:rsid w:val="00752CC1"/>
    <w:rsid w:val="00754CF2"/>
    <w:rsid w:val="00756788"/>
    <w:rsid w:val="00785121"/>
    <w:rsid w:val="00795670"/>
    <w:rsid w:val="00797D2E"/>
    <w:rsid w:val="00797D5C"/>
    <w:rsid w:val="007B068E"/>
    <w:rsid w:val="007D02E9"/>
    <w:rsid w:val="007D5510"/>
    <w:rsid w:val="007D578B"/>
    <w:rsid w:val="007E1B39"/>
    <w:rsid w:val="007E365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1DD6"/>
    <w:rsid w:val="00864ECC"/>
    <w:rsid w:val="0086793A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03E06"/>
    <w:rsid w:val="00923F98"/>
    <w:rsid w:val="00937068"/>
    <w:rsid w:val="00947BCF"/>
    <w:rsid w:val="009636D7"/>
    <w:rsid w:val="00973C2C"/>
    <w:rsid w:val="00974A7E"/>
    <w:rsid w:val="009B1748"/>
    <w:rsid w:val="009B2647"/>
    <w:rsid w:val="009B3D51"/>
    <w:rsid w:val="009E4A26"/>
    <w:rsid w:val="009E636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86196"/>
    <w:rsid w:val="00AA4086"/>
    <w:rsid w:val="00AA421A"/>
    <w:rsid w:val="00AB56AB"/>
    <w:rsid w:val="00AC0FE4"/>
    <w:rsid w:val="00AF0779"/>
    <w:rsid w:val="00AF5597"/>
    <w:rsid w:val="00B03687"/>
    <w:rsid w:val="00B07EF1"/>
    <w:rsid w:val="00B232B1"/>
    <w:rsid w:val="00B24911"/>
    <w:rsid w:val="00B458A2"/>
    <w:rsid w:val="00B62E90"/>
    <w:rsid w:val="00B663C4"/>
    <w:rsid w:val="00B77471"/>
    <w:rsid w:val="00B836D5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37EDF"/>
    <w:rsid w:val="00C40A44"/>
    <w:rsid w:val="00C40ACE"/>
    <w:rsid w:val="00C52CA7"/>
    <w:rsid w:val="00C63030"/>
    <w:rsid w:val="00C70FDE"/>
    <w:rsid w:val="00C71906"/>
    <w:rsid w:val="00C73F8B"/>
    <w:rsid w:val="00C90682"/>
    <w:rsid w:val="00CC17F9"/>
    <w:rsid w:val="00CC7299"/>
    <w:rsid w:val="00CD3E96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85E79"/>
    <w:rsid w:val="00D86CA5"/>
    <w:rsid w:val="00D90FFE"/>
    <w:rsid w:val="00D92741"/>
    <w:rsid w:val="00DC15A0"/>
    <w:rsid w:val="00DC2EDB"/>
    <w:rsid w:val="00DD3168"/>
    <w:rsid w:val="00DD4C00"/>
    <w:rsid w:val="00DD5222"/>
    <w:rsid w:val="00DE0F86"/>
    <w:rsid w:val="00DE5BB1"/>
    <w:rsid w:val="00DE776F"/>
    <w:rsid w:val="00DF73AA"/>
    <w:rsid w:val="00E0682D"/>
    <w:rsid w:val="00E1243F"/>
    <w:rsid w:val="00E222CE"/>
    <w:rsid w:val="00E22DA1"/>
    <w:rsid w:val="00E24B5E"/>
    <w:rsid w:val="00E375B5"/>
    <w:rsid w:val="00E4420D"/>
    <w:rsid w:val="00E444EA"/>
    <w:rsid w:val="00E50DB1"/>
    <w:rsid w:val="00E525F9"/>
    <w:rsid w:val="00E6103F"/>
    <w:rsid w:val="00E757C5"/>
    <w:rsid w:val="00E76997"/>
    <w:rsid w:val="00E86664"/>
    <w:rsid w:val="00EA3D77"/>
    <w:rsid w:val="00ED06EC"/>
    <w:rsid w:val="00ED3805"/>
    <w:rsid w:val="00EE6FE8"/>
    <w:rsid w:val="00EE7FAA"/>
    <w:rsid w:val="00EF22B2"/>
    <w:rsid w:val="00EF3D26"/>
    <w:rsid w:val="00EF7C75"/>
    <w:rsid w:val="00F110C5"/>
    <w:rsid w:val="00F2571A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F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F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F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F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F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F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F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F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081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39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97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St-68/2018-16</izvorni_sadrzaj>
    <derivirana_varijabla naziv="DomainObject.Oznaka_1">St-68/2018-16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usluge</izvorni_sadrzaj>
    <derivirana_varijabla naziv="DomainObject.Predmet.ProtustrankaFormated_1">  FOUR ROSES j.d.o.o. za usluge</derivirana_varijabla>
  </DomainObject.Predmet.ProtustrankaFormated>
  <DomainObject.Predmet.ProtustrankaFormatedOIB>
    <izvorni_sadrzaj>  FOUR ROSES j.d.o.o. za usluge, OIB 71379522002</izvorni_sadrzaj>
    <derivirana_varijabla naziv="DomainObject.Predmet.ProtustrankaFormatedOIB_1">  FOUR ROSES j.d.o.o. za usluge, OIB 71379522002</derivirana_varijabla>
  </DomainObject.Predmet.ProtustrankaFormatedOIB>
  <DomainObject.Predmet.ProtustrankaFormatedWithAdress>
    <izvorni_sadrzaj> FOUR ROSES j.d.o.o. za usluge, Šublinov brijeg 79, 10000 Zagreb</izvorni_sadrzaj>
    <derivirana_varijabla naziv="DomainObject.Predmet.ProtustrankaFormatedWithAdress_1"> FOUR ROSES j.d.o.o. za usluge, Šublinov brijeg 79, 10000 Zagreb</derivirana_varijabla>
  </DomainObject.Predmet.ProtustrankaFormatedWithAdress>
  <DomainObject.Predmet.ProtustrankaFormatedWithAdressOIB>
    <izvorni_sadrzaj> FOUR ROSES j.d.o.o. za usluge, OIB 71379522002, Šublinov brijeg 79, 10000 Zagreb</izvorni_sadrzaj>
    <derivirana_varijabla naziv="DomainObject.Predmet.ProtustrankaFormatedWithAdressOIB_1"> FOUR ROSES j.d.o.o. za usluge, OIB 71379522002, Šublinov brijeg 79, 10000 Zagreb</derivirana_varijabla>
  </DomainObject.Predmet.ProtustrankaFormatedWithAdressOIB>
  <DomainObject.Predmet.ProtustrankaWithAdress>
    <izvorni_sadrzaj>FOUR ROSES j.d.o.o. za usluge Šublinov brijeg 79, 10000 Zagreb</izvorni_sadrzaj>
    <derivirana_varijabla naziv="DomainObject.Predmet.ProtustrankaWithAdress_1">FOUR ROSES j.d.o.o. za usluge Šublinov brijeg 79, 10000 Zagreb</derivirana_varijabla>
  </DomainObject.Predmet.ProtustrankaWithAdress>
  <DomainObject.Predmet.ProtustrankaWithAdressOIB>
    <izvorni_sadrzaj>FOUR ROSES j.d.o.o. za usluge, OIB 71379522002, Šublinov brijeg 79, 10000 Zagreb</izvorni_sadrzaj>
    <derivirana_varijabla naziv="DomainObject.Predmet.ProtustrankaWithAdressOIB_1">FOUR ROSES j.d.o.o. za usluge, OIB 71379522002, Šublinov brijeg 79, 10000 Zagreb</derivirana_varijabla>
  </DomainObject.Predmet.ProtustrankaWithAdressOIB>
  <DomainObject.Predmet.ProtustrankaNazivFormated>
    <izvorni_sadrzaj>FOUR ROSES j.d.o.o. za usluge</izvorni_sadrzaj>
    <derivirana_varijabla naziv="DomainObject.Predmet.ProtustrankaNazivFormated_1">FOUR ROSES j.d.o.o. za usluge</derivirana_varijabla>
  </DomainObject.Predmet.ProtustrankaNazivFormated>
  <DomainObject.Predmet.ProtustrankaNazivFormatedOIB>
    <izvorni_sadrzaj>FOUR ROSES j.d.o.o. za usluge, OIB 71379522002</izvorni_sadrzaj>
    <derivirana_varijabla naziv="DomainObject.Predmet.ProtustrankaNazivFormatedOIB_1">FOUR ROSES j.d.o.o. za usluge, OIB 71379522002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ROSES j.d.o.o. za usluge</item>
    </izvorni_sadrzaj>
    <derivirana_varijabla naziv="DomainObject.Predmet.ProtuStrankaListFormated_1">
      <item>FOUR ROSES j.d.o.o. za usluge</item>
    </derivirana_varijabla>
  </DomainObject.Predmet.ProtuStrankaListFormated>
  <DomainObject.Predmet.ProtuStrankaListFormatedOIB>
    <izvorni_sadrzaj>
      <item>FOUR ROSES j.d.o.o. za usluge, OIB 71379522002</item>
    </izvorni_sadrzaj>
    <derivirana_varijabla naziv="DomainObject.Predmet.ProtuStrankaListFormatedOIB_1">
      <item>FOUR ROSES j.d.o.o. za usluge, OIB 71379522002</item>
    </derivirana_varijabla>
  </DomainObject.Predmet.ProtuStrankaListFormatedOIB>
  <DomainObject.Predmet.ProtuStrankaListFormatedWithAdress>
    <izvorni_sadrzaj>
      <item>FOUR ROSES j.d.o.o. za usluge, Šublinov brijeg 79, 10000 Zagreb</item>
    </izvorni_sadrzaj>
    <derivirana_varijabla naziv="DomainObject.Predmet.ProtuStrankaListFormatedWithAdress_1">
      <item>FOUR ROSES j.d.o.o. za usluge, Šublinov brijeg 79, 10000 Zagreb</item>
    </derivirana_varijabla>
  </DomainObject.Predmet.ProtuStrankaListFormatedWithAdress>
  <DomainObject.Predmet.ProtuStrankaListFormatedWithAdressOIB>
    <izvorni_sadrzaj>
      <item>FOUR ROSES j.d.o.o. za usluge, OIB 71379522002, Šublinov brijeg 79, 10000 Zagreb</item>
    </izvorni_sadrzaj>
    <derivirana_varijabla naziv="DomainObject.Predmet.ProtuStrankaListFormatedWithAdressOIB_1">
      <item>FOUR ROSES j.d.o.o. za usluge, OIB 71379522002, Šublinov brijeg 79, 10000 Zagreb</item>
    </derivirana_varijabla>
  </DomainObject.Predmet.ProtuStrankaListFormatedWithAdressOIB>
  <DomainObject.Predmet.ProtuStrankaListNazivFormated>
    <izvorni_sadrzaj>
      <item>FOUR ROSES j.d.o.o. za usluge</item>
    </izvorni_sadrzaj>
    <derivirana_varijabla naziv="DomainObject.Predmet.ProtuStrankaListNazivFormated_1">
      <item>FOUR ROSES j.d.o.o. za usluge</item>
    </derivirana_varijabla>
  </DomainObject.Predmet.ProtuStrankaListNazivFormated>
  <DomainObject.Predmet.ProtuStrankaListNazivFormatedOIB>
    <izvorni_sadrzaj>
      <item>FOUR ROSES j.d.o.o. za usluge, OIB 71379522002</item>
    </izvorni_sadrzaj>
    <derivirana_varijabla naziv="DomainObject.Predmet.ProtuStrankaListNazivFormatedOIB_1">
      <item>FOUR ROSES j.d.o.o. za usluge, OIB 71379522002</item>
    </derivirana_varijabla>
  </DomainObject.Predmet.ProtuStrankaListNazivFormatedOIB>
  <DomainObject.Predmet.OstaliListFormated>
    <izvorni_sadrzaj>
      <item>Jarnjević Marijana</item>
      <item>Raiffeisenbank Austria d.d.</item>
    </izvorni_sadrzaj>
    <derivirana_varijabla naziv="DomainObject.Predmet.OstaliListFormated_1">
      <item>Jarnjević Marijana</item>
      <item>Raiffeisenbank Austria d.d.</item>
    </derivirana_varijabla>
  </DomainObject.Predmet.OstaliListFormated>
  <DomainObject.Predmet.OstaliListFormatedOIB>
    <izvorni_sadrzaj>
      <item>Jarnjević Marijana, OIB 13567142444</item>
      <item>Raiffeisenbank Austria d.d., OIB 53056966535</item>
    </izvorni_sadrzaj>
    <derivirana_varijabla naziv="DomainObject.Predmet.OstaliListFormatedOIB_1">
      <item>Jarnjević Marijana, OIB 13567142444</item>
      <item>Raiffeisenbank Austria d.d., OIB 53056966535</item>
    </derivirana_varijabla>
  </DomainObject.Predmet.OstaliListFormatedOIB>
  <DomainObject.Predmet.OstaliListFormatedWithAdress>
    <izvorni_sadrzaj>
      <item>Jarnjević Marijana, Šublinov Brijeg 76, 10000 Zagreb</item>
      <item>Raiffeisenbank Austria d.d., Magazinska cesta 69, 10000 Zagreb</item>
    </izvorni_sadrzaj>
    <derivirana_varijabla naziv="DomainObject.Predmet.OstaliListFormatedWithAdress_1">
      <item>Jarnjević Marijana, Šublinov Brijeg 76, 10000 Zagreb</item>
      <item>Raiffeisenbank Austria d.d., Magazinska cesta 69, 10000 Zagreb</item>
    </derivirana_varijabla>
  </DomainObject.Predmet.OstaliListFormatedWithAdress>
  <DomainObject.Predmet.OstaliListFormatedWithAdressOIB>
    <izvorni_sadrzaj>
      <item>Jarnjević Marijana, OIB 13567142444, Šublinov Brijeg 76, 10000 Zagreb</item>
      <item>Raiffeisenbank Austria d.d., OIB 53056966535, Magazinska cesta 69, 10000 Zagreb</item>
    </izvorni_sadrzaj>
    <derivirana_varijabla naziv="DomainObject.Predmet.OstaliListFormatedWithAdressOIB_1">
      <item>Jarnjević Marijana, OIB 13567142444, Šublinov Brijeg 76,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Jarnjević Marijana</item>
      <item>Raiffeisenbank Austria d.d.</item>
    </izvorni_sadrzaj>
    <derivirana_varijabla naziv="DomainObject.Predmet.OstaliListNazivFormated_1">
      <item>Jarnjević Marijana</item>
      <item>Raiffeisenbank Austria d.d.</item>
    </derivirana_varijabla>
  </DomainObject.Predmet.OstaliListNazivFormated>
  <DomainObject.Predmet.OstaliListNazivFormatedOIB>
    <izvorni_sadrzaj>
      <item>Jarnjević Marijana, OIB 13567142444</item>
      <item>Raiffeisenbank Austria d.d., OIB 53056966535</item>
    </izvorni_sadrzaj>
    <derivirana_varijabla naziv="DomainObject.Predmet.OstaliListNazivFormatedOIB_1">
      <item>Jarnjević Marijana, OIB 13567142444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St-68/2018-16</izvorni_sadrzaj>
    <derivirana_varijabla naziv="DomainObject.PoslovniBrojDokumenta_1">St-68/2018-16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ROSES j.d.o.o. za usluge</izvorni_sadrzaj>
    <derivirana_varijabla naziv="DomainObject.Predmet.ProtustrankaIDrugi_1">FOUR ROSES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FOUR ROSES j.d.o.o. za usluge, OIB 71379522002, Šublinov brijeg 79, 10000 Zagreb</izvorni_sadrzaj>
    <derivirana_varijabla naziv="DomainObject.Predmet.ProtustrankaIDrugiAdressOIB_1">FOUR ROSES j.d.o.o. za usluge, OIB 71379522002, Šublinov brijeg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FOUR ROSES j.d.o.o. za usluge</item>
      <item>Jarnjević Marijana</item>
      <item>Raiffeisenbank Austria d.d.</item>
    </izvorni_sadrzaj>
    <derivirana_varijabla naziv="DomainObject.Predmet.SudioniciListNaziv_1">
      <item>FINA Regionalni centar Zagreb</item>
      <item>FOUR ROSES j.d.o.o. za usluge</item>
      <item>Jarnjević Marijana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71379522002</item>
      <item>, OIB 13567142444</item>
      <item>, OIB 53056966535</item>
    </izvorni_sadrzaj>
    <derivirana_varijabla naziv="DomainObject.Predmet.SudioniciListNazivOIB_1">
      <item>, OIB 85821130368</item>
      <item>, OIB 71379522002</item>
      <item>, OIB 13567142444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08D1A-506C-40CE-AD22-E216AC95D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987</properties:Words>
  <properties:Characters>5408</properties:Characters>
  <properties:Lines>100</properties:Lines>
  <properties:Paragraphs>29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2018-07-12T12:30:00Z</dcterms:modified>
  <cp:revision>231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St-68/2018-16 / Odluka - Rješenje (Poziv vjerovnicima_PROKAZNI POPIS,NOVČANE TRAŽBINE_PREDUJAM_čl.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