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a489" w14:paraId="508a489" w:rsidRDefault="009E1B90" w:rsidP="009E1B90" w:rsidR="009E1B90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9E1B90" w:rsidP="004B2A38" w:rsidR="009E1B90" w:rsidRPr="004B2A38">
      <w:pPr>
        <w:rPr>
          <w:b/>
        </w:rPr>
      </w:pPr>
      <w:r>
        <w:t xml:space="preserve"> </w:t>
      </w:r>
      <w:r w:rsidR="004B2A38" w:rsidRPr="002D7633">
        <w:rPr>
          <w:b/>
          <w:sz w:val="16"/>
          <w:szCs w:val="16"/>
        </w:rPr>
        <w:t xml:space="preserve">         </w:t>
      </w:r>
      <w:r w:rsidR="004B2A38">
        <w:rPr>
          <w:b/>
          <w:sz w:val="16"/>
          <w:szCs w:val="16"/>
        </w:rPr>
        <w:t xml:space="preserve">          </w:t>
      </w:r>
      <w:r w:rsidR="004B2A38" w:rsidRPr="002D7633">
        <w:rPr>
          <w:b/>
          <w:sz w:val="16"/>
          <w:szCs w:val="16"/>
        </w:rPr>
        <w:t xml:space="preserve">     </w:t>
      </w:r>
      <w:r w:rsidR="004B2A38">
        <w:rPr>
          <w:b/>
          <w:sz w:val="16"/>
          <w:szCs w:val="16"/>
        </w:rPr>
        <w:t xml:space="preserve"> </w:t>
      </w:r>
      <w:r w:rsidR="004B2A38" w:rsidRPr="002D7633">
        <w:rPr>
          <w:b/>
          <w:sz w:val="16"/>
          <w:szCs w:val="16"/>
        </w:rPr>
        <w:t xml:space="preserve"> </w:t>
      </w:r>
      <w:r w:rsidR="004B2A38">
        <w:rPr>
          <w:b/>
          <w:sz w:val="16"/>
          <w:szCs w:val="16"/>
        </w:rPr>
        <w:t xml:space="preserve"> </w:t>
      </w:r>
      <w:r w:rsidR="004B2A38"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A38" w:rsidRPr="002D7633">
        <w:rPr>
          <w:b/>
          <w:sz w:val="16"/>
          <w:szCs w:val="16"/>
        </w:rPr>
        <w:t xml:space="preserve">                   </w:t>
      </w:r>
      <w:r w:rsidR="004B2A38" w:rsidRPr="002D7633">
        <w:rPr>
          <w:b/>
        </w:rPr>
        <w:t xml:space="preserve">                                         </w:t>
      </w:r>
    </w:p>
    <w:p w:rsidRDefault="004B2A38" w:rsidP="004B2A38" w:rsidR="009E1B90" w:rsidRPr="004B2A38">
      <w:pPr>
        <w:jc w:val="both"/>
      </w:pPr>
      <w:r>
        <w:t xml:space="preserve">   </w:t>
      </w:r>
      <w:r w:rsidR="009E1B90" w:rsidRPr="004B2A38">
        <w:t>REPUBLIKA HRVATSKA</w:t>
      </w:r>
    </w:p>
    <w:p w:rsidRDefault="009E1B90" w:rsidP="00863357" w:rsidR="009E1B90" w:rsidRPr="004B2A38">
      <w:r w:rsidRPr="004B2A38">
        <w:t xml:space="preserve">TRGOVAČKI SUD U </w:t>
      </w:r>
      <w:proofErr w:type="spellStart"/>
      <w:r w:rsidR="00D82656" w:rsidRPr="004B2A38">
        <w:t>PAZINU</w:t>
      </w:r>
      <w:proofErr w:type="spellEnd"/>
    </w:p>
    <w:p w:rsidRDefault="004B2A38" w:rsidP="00863357" w:rsidR="009E1B90" w:rsidRPr="004B2A38">
      <w:r>
        <w:t xml:space="preserve">          Pazin, </w:t>
      </w:r>
      <w:proofErr w:type="spellStart"/>
      <w:r w:rsidR="00D82656" w:rsidRPr="004B2A38">
        <w:t>Drščevka</w:t>
      </w:r>
      <w:proofErr w:type="spellEnd"/>
      <w:r w:rsidR="00D82656" w:rsidRPr="004B2A38">
        <w:t xml:space="preserve"> 1</w:t>
      </w:r>
    </w:p>
    <w:p w:rsidRDefault="009E1B90" w:rsidP="004B2A38" w:rsidR="009E1B90" w:rsidRPr="004B2A38">
      <w:pPr>
        <w:ind w:firstLine="708"/>
      </w:pPr>
      <w:r w:rsidRPr="004B2A38">
        <w:t xml:space="preserve">                     </w:t>
      </w:r>
      <w:r w:rsidR="004B2A38">
        <w:t xml:space="preserve">                               </w:t>
      </w:r>
    </w:p>
    <w:p w:rsidRDefault="009E1B90" w:rsidP="009E1B90" w:rsidR="009E1B90" w:rsidRPr="004B2A38">
      <w:pPr>
        <w:jc w:val="center"/>
      </w:pPr>
      <w:r w:rsidRPr="004B2A38">
        <w:t xml:space="preserve">R E P U B L I K A  H R V A T S K A </w:t>
      </w:r>
    </w:p>
    <w:p w:rsidRDefault="009E1B90" w:rsidP="009E1B90" w:rsidR="009E1B90" w:rsidRPr="004B2A38">
      <w:pPr>
        <w:jc w:val="both"/>
      </w:pPr>
    </w:p>
    <w:p w:rsidRDefault="009E1B90" w:rsidP="009E1B90" w:rsidR="009E1B90" w:rsidRPr="004B2A38">
      <w:pPr>
        <w:jc w:val="center"/>
      </w:pPr>
      <w:r w:rsidRPr="004B2A38">
        <w:t xml:space="preserve"> Z A K </w:t>
      </w:r>
      <w:proofErr w:type="spellStart"/>
      <w:r w:rsidRPr="004B2A38">
        <w:t>LJ</w:t>
      </w:r>
      <w:proofErr w:type="spellEnd"/>
      <w:r w:rsidRPr="004B2A38">
        <w:t xml:space="preserve"> U Č A K </w:t>
      </w:r>
    </w:p>
    <w:p w:rsidRDefault="009E1B90" w:rsidP="009E1B90" w:rsidR="009E1B90">
      <w:pPr>
        <w:jc w:val="both"/>
      </w:pPr>
    </w:p>
    <w:p w:rsidRDefault="008450C6" w:rsidP="009E1B90" w:rsidR="009E1B90">
      <w:pPr>
        <w:ind w:firstLine="708"/>
        <w:jc w:val="both"/>
      </w:pPr>
      <w:r>
        <w:t xml:space="preserve">Trgovački sud u </w:t>
      </w:r>
      <w:r w:rsidR="00D82656">
        <w:t>Pazinu</w:t>
      </w:r>
      <w:r>
        <w:t xml:space="preserve">, </w:t>
      </w:r>
      <w:r w:rsidR="009E1B90">
        <w:t>po su</w:t>
      </w:r>
      <w:r w:rsidR="00D82656">
        <w:t>cu Damiru Rabaru</w:t>
      </w:r>
      <w:r w:rsidR="009E1B90">
        <w:t xml:space="preserve">, u stečajnom postupku nad stečajnim dužnikom </w:t>
      </w:r>
      <w:proofErr w:type="spellStart"/>
      <w:r w:rsidR="00DB317D" w:rsidRPr="002B298A">
        <w:t>VOLME</w:t>
      </w:r>
      <w:proofErr w:type="spellEnd"/>
      <w:r w:rsidR="00DB317D" w:rsidRPr="002B298A">
        <w:t xml:space="preserve"> </w:t>
      </w:r>
      <w:proofErr w:type="spellStart"/>
      <w:r w:rsidR="00DB317D" w:rsidRPr="002B298A">
        <w:t>ISTRA</w:t>
      </w:r>
      <w:proofErr w:type="spellEnd"/>
      <w:r w:rsidR="00DB317D" w:rsidRPr="002B298A">
        <w:t xml:space="preserve"> d.o.o. Pula, Vidikovac </w:t>
      </w:r>
      <w:proofErr w:type="spellStart"/>
      <w:r w:rsidR="00DB317D" w:rsidRPr="002B298A">
        <w:t>26</w:t>
      </w:r>
      <w:proofErr w:type="spellEnd"/>
      <w:r w:rsidR="00DB317D" w:rsidRPr="002B298A">
        <w:t xml:space="preserve">, </w:t>
      </w:r>
      <w:proofErr w:type="spellStart"/>
      <w:r w:rsidR="00DB317D" w:rsidRPr="002B298A">
        <w:t>OIB</w:t>
      </w:r>
      <w:proofErr w:type="spellEnd"/>
      <w:r w:rsidR="00DB317D" w:rsidRPr="002B298A">
        <w:t xml:space="preserve"> </w:t>
      </w:r>
      <w:proofErr w:type="spellStart"/>
      <w:r w:rsidR="00DB317D" w:rsidRPr="002B298A">
        <w:t>67448219852</w:t>
      </w:r>
      <w:proofErr w:type="spellEnd"/>
      <w:r w:rsidR="009E1B90">
        <w:t xml:space="preserve">, </w:t>
      </w:r>
      <w:r>
        <w:t xml:space="preserve">dana </w:t>
      </w:r>
      <w:r w:rsidR="00DB317D">
        <w:t>6</w:t>
      </w:r>
      <w:r>
        <w:t xml:space="preserve">. </w:t>
      </w:r>
      <w:r w:rsidR="00DB317D">
        <w:t xml:space="preserve">rujna </w:t>
      </w:r>
      <w:proofErr w:type="spellStart"/>
      <w:r>
        <w:t>2017</w:t>
      </w:r>
      <w:proofErr w:type="spellEnd"/>
      <w:r>
        <w:t xml:space="preserve">., </w:t>
      </w:r>
      <w:r w:rsidR="009E1B90">
        <w:t xml:space="preserve">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</w:t>
      </w:r>
      <w:r w:rsidR="004B2A38">
        <w:t xml:space="preserve">se </w:t>
      </w:r>
      <w:r>
        <w:t xml:space="preserve">ročište za raspravljanje i glasovanje o stečajnom planu te se saziva  skupština vjerovnika stečajnog dužnika za dan </w:t>
      </w:r>
      <w:r w:rsidR="004B2A38">
        <w:t xml:space="preserve">4. </w:t>
      </w:r>
      <w:r w:rsidR="004B2A38" w:rsidRPr="004B2A38">
        <w:t>listopada</w:t>
      </w:r>
      <w:r w:rsidR="00D82656" w:rsidRPr="004B2A38">
        <w:t xml:space="preserve"> </w:t>
      </w:r>
      <w:proofErr w:type="spellStart"/>
      <w:r w:rsidR="008450C6" w:rsidRPr="004B2A38">
        <w:t>2017</w:t>
      </w:r>
      <w:proofErr w:type="spellEnd"/>
      <w:r w:rsidR="008450C6" w:rsidRPr="004B2A38">
        <w:t>.</w:t>
      </w:r>
      <w:r w:rsidR="004B2A38">
        <w:t xml:space="preserve"> godine </w:t>
      </w:r>
      <w:r w:rsidR="008450C6" w:rsidRPr="004B2A38">
        <w:t xml:space="preserve"> u </w:t>
      </w:r>
      <w:proofErr w:type="spellStart"/>
      <w:r w:rsidR="004B2A38">
        <w:t>13</w:t>
      </w:r>
      <w:proofErr w:type="spellEnd"/>
      <w:r w:rsidR="004B2A38">
        <w:t>,</w:t>
      </w:r>
      <w:proofErr w:type="spellStart"/>
      <w:r w:rsidR="004B2A38">
        <w:t>20</w:t>
      </w:r>
      <w:proofErr w:type="spellEnd"/>
      <w:r w:rsidR="004B2A38">
        <w:t xml:space="preserve"> </w:t>
      </w:r>
      <w:r w:rsidR="008450C6" w:rsidRPr="004B2A38">
        <w:t>sati</w:t>
      </w:r>
      <w:r w:rsidR="008450C6">
        <w:t xml:space="preserve"> </w:t>
      </w:r>
      <w:r>
        <w:t xml:space="preserve">u zgradi Trgovačkog suda u </w:t>
      </w:r>
      <w:r w:rsidR="00D82656">
        <w:t>Pazinu</w:t>
      </w:r>
      <w:r>
        <w:t xml:space="preserve">, </w:t>
      </w:r>
      <w:proofErr w:type="spellStart"/>
      <w:r>
        <w:t>D</w:t>
      </w:r>
      <w:r w:rsidR="008450C6">
        <w:t>r</w:t>
      </w:r>
      <w:r w:rsidR="00D82656">
        <w:t>ščevka</w:t>
      </w:r>
      <w:proofErr w:type="spellEnd"/>
      <w:r w:rsidR="00D82656">
        <w:t xml:space="preserve"> 1</w:t>
      </w:r>
      <w:r w:rsidR="008450C6">
        <w:t xml:space="preserve">, sudnica </w:t>
      </w:r>
      <w:r w:rsidR="00D82656">
        <w:t>2</w:t>
      </w:r>
      <w:r>
        <w:t xml:space="preserve">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</w:t>
      </w:r>
      <w:r w:rsidR="00D82656">
        <w:t>6</w:t>
      </w:r>
      <w:r w:rsidR="008450C6">
        <w:t xml:space="preserve">. </w:t>
      </w:r>
      <w:r w:rsidR="00D82656">
        <w:t xml:space="preserve">rujna </w:t>
      </w:r>
      <w:proofErr w:type="spellStart"/>
      <w:r w:rsidR="008450C6">
        <w:t>2017</w:t>
      </w:r>
      <w:proofErr w:type="spellEnd"/>
      <w:r w:rsidR="008450C6">
        <w:t>. su</w:t>
      </w:r>
      <w:r>
        <w:t xml:space="preserve">kladno pozivu suda mogu obaviti </w:t>
      </w:r>
      <w:r w:rsidR="008450C6">
        <w:t xml:space="preserve">i </w:t>
      </w:r>
      <w:r>
        <w:t xml:space="preserve">u pisarnici ovog suda, soba broj </w:t>
      </w:r>
      <w:r w:rsidR="004B2A38">
        <w:t>3</w:t>
      </w:r>
      <w:r w:rsidR="008450C6">
        <w:t>, svaki radni dan</w:t>
      </w:r>
      <w:r>
        <w:t xml:space="preserve"> u vremenu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8450C6" w:rsidP="008450C6" w:rsidR="008450C6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III</w:t>
      </w:r>
      <w:r w:rsidR="009E1B90">
        <w:t>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</w:t>
      </w:r>
      <w:r w:rsidR="009E1B90">
        <w:t xml:space="preserve">V. Na pravo glasa stečajnih vjerovnika pri glasovanju o stečajnom planu na odgovarajući se način primjenjuju pravila Stečajnog zakona (Narodne novine broj </w:t>
      </w:r>
      <w:proofErr w:type="spellStart"/>
      <w:r w:rsidR="009E1B90">
        <w:t>71</w:t>
      </w:r>
      <w:proofErr w:type="spellEnd"/>
      <w:r w:rsidR="009E1B90">
        <w:t>/</w:t>
      </w:r>
      <w:proofErr w:type="spellStart"/>
      <w:r w:rsidR="009E1B90">
        <w:t>15</w:t>
      </w:r>
      <w:proofErr w:type="spellEnd"/>
      <w:r w:rsidR="009E1B90">
        <w:t xml:space="preserve">, u nastavku teksta: </w:t>
      </w:r>
      <w:proofErr w:type="spellStart"/>
      <w:r w:rsidR="009E1B90">
        <w:t>SZ</w:t>
      </w:r>
      <w:proofErr w:type="spellEnd"/>
      <w:r w:rsidR="009E1B90">
        <w:t xml:space="preserve">) o utvrđivanju prava glasa stečajnih vjerovnika. </w:t>
      </w:r>
      <w:proofErr w:type="spellStart"/>
      <w:r w:rsidR="009E1B90">
        <w:t>Razlučni</w:t>
      </w:r>
      <w:proofErr w:type="spellEnd"/>
      <w:r w:rsidR="009E1B90"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 w:rsidR="009E1B90">
        <w:t>razlučni</w:t>
      </w:r>
      <w:proofErr w:type="spellEnd"/>
      <w:r w:rsidR="009E1B90"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</w:t>
      </w:r>
      <w:r w:rsidR="007C014E">
        <w:t>Pazinu</w:t>
      </w:r>
      <w:r>
        <w:t xml:space="preserve"> </w:t>
      </w:r>
      <w:r w:rsidR="007C014E">
        <w:t>6</w:t>
      </w:r>
      <w:r w:rsidR="008450C6">
        <w:t xml:space="preserve">. </w:t>
      </w:r>
      <w:r w:rsidR="007C014E">
        <w:t xml:space="preserve">rujna </w:t>
      </w:r>
      <w:proofErr w:type="spellStart"/>
      <w:r>
        <w:t>2017</w:t>
      </w:r>
      <w:proofErr w:type="spellEnd"/>
      <w:r>
        <w:t>.</w:t>
      </w:r>
    </w:p>
    <w:p w:rsidRDefault="00BE6834" w:rsidP="00BE6834" w:rsidR="00BE6834"/>
    <w:p w:rsidRDefault="00BE6834" w:rsidP="00BE6834" w:rsidR="009E1B90">
      <w:r>
        <w:tab/>
      </w:r>
      <w:r>
        <w:tab/>
      </w:r>
      <w:r>
        <w:tab/>
      </w:r>
      <w:r>
        <w:tab/>
        <w:t xml:space="preserve">                              </w:t>
      </w:r>
      <w:r w:rsidR="00D502FD">
        <w:tab/>
      </w:r>
      <w:r w:rsidR="00D502FD">
        <w:tab/>
      </w:r>
      <w:r w:rsidR="00D502FD">
        <w:tab/>
      </w:r>
      <w:r w:rsidR="00D502FD">
        <w:tab/>
      </w:r>
      <w:r w:rsidR="00D502FD">
        <w:tab/>
        <w:t xml:space="preserve">    </w:t>
      </w:r>
      <w:r w:rsidR="008450C6">
        <w:t>Su</w:t>
      </w:r>
      <w:r w:rsidR="007C014E">
        <w:t>dac</w:t>
      </w:r>
    </w:p>
    <w:p w:rsidRDefault="00060631" w:rsidP="00D502FD" w:rsidR="009E1B90">
      <w:pPr>
        <w:ind w:firstLine="708" w:left="6372"/>
      </w:pPr>
      <w:r>
        <w:t xml:space="preserve"> </w:t>
      </w:r>
      <w:r w:rsidR="00D502FD">
        <w:t xml:space="preserve">    </w:t>
      </w:r>
      <w:r w:rsidR="007C014E">
        <w:t>Damir Rabar</w:t>
      </w:r>
      <w:r>
        <w:t>, v.r.</w:t>
      </w:r>
    </w:p>
    <w:p w:rsidRDefault="00BE6834" w:rsidP="009E1B90" w:rsidR="00BE6834">
      <w:pPr>
        <w:tabs>
          <w:tab w:pos="0" w:val="left"/>
        </w:tabs>
      </w:pPr>
    </w:p>
    <w:p w:rsidRDefault="009E1B90" w:rsidP="009E1B90" w:rsidR="009E1B90">
      <w:pPr>
        <w:tabs>
          <w:tab w:pos="0" w:val="left"/>
        </w:tabs>
      </w:pPr>
      <w:r>
        <w:t xml:space="preserve">UPUTA O PRAVNOM LIJEKU: </w:t>
      </w:r>
    </w:p>
    <w:p w:rsidRDefault="009E1B90" w:rsidP="008450C6" w:rsidR="009E1B90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 xml:space="preserve">(čl. </w:t>
      </w:r>
      <w:proofErr w:type="spellStart"/>
      <w:r>
        <w:t>19</w:t>
      </w:r>
      <w:proofErr w:type="spellEnd"/>
      <w:r>
        <w:t xml:space="preserve">. st. 7. </w:t>
      </w:r>
      <w:proofErr w:type="spellStart"/>
      <w:r>
        <w:t>SZ</w:t>
      </w:r>
      <w:proofErr w:type="spellEnd"/>
      <w:r>
        <w:t>-a).</w:t>
      </w:r>
    </w:p>
    <w:p w:rsidRDefault="009E1B90" w:rsidP="009E1B90" w:rsidR="00BE6834">
      <w:pPr>
        <w:ind w:firstLine="360"/>
      </w:pPr>
      <w:r>
        <w:t xml:space="preserve">  </w:t>
      </w:r>
      <w:r>
        <w:tab/>
      </w:r>
    </w:p>
    <w:p w:rsidRDefault="004B2A38" w:rsidP="004B2A38" w:rsidR="009E1B90">
      <w:r>
        <w:t>DNA:</w:t>
      </w:r>
      <w:r w:rsidR="009E1B90">
        <w:t xml:space="preserve"> </w:t>
      </w:r>
    </w:p>
    <w:p w:rsidRDefault="008450C6" w:rsidP="008450C6" w:rsidR="008450C6">
      <w:pPr>
        <w:pStyle w:val="Odlomakpopisa"/>
        <w:numPr>
          <w:ilvl w:val="0"/>
          <w:numId w:val="1"/>
        </w:numPr>
      </w:pPr>
      <w:r>
        <w:t xml:space="preserve">stečajnom upravitelju </w:t>
      </w:r>
      <w:r w:rsidR="004B2A38">
        <w:t xml:space="preserve">Zdravku </w:t>
      </w:r>
      <w:proofErr w:type="spellStart"/>
      <w:r w:rsidR="004B2A38">
        <w:t>Čupkoviću</w:t>
      </w:r>
      <w:proofErr w:type="spellEnd"/>
    </w:p>
    <w:p w:rsidRDefault="008450C6" w:rsidP="009E1B90" w:rsidR="00012771">
      <w:pPr>
        <w:numPr>
          <w:ilvl w:val="0"/>
          <w:numId w:val="1"/>
        </w:numPr>
      </w:pPr>
      <w:r>
        <w:t xml:space="preserve">e-Oglasna ploča suda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4B2A38" w:rsidR="009E1B9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546" w:rsidP="008450C6" w:rsidR="00157546">
      <w:r>
        <w:separator/>
      </w:r>
    </w:p>
  </w:endnote>
  <w:endnote w:id="0" w:type="continuationSeparator">
    <w:p w:rsidRDefault="00157546" w:rsidP="008450C6" w:rsidR="0015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546" w:rsidP="008450C6" w:rsidR="00157546">
      <w:r>
        <w:separator/>
      </w:r>
    </w:p>
  </w:footnote>
  <w:footnote w:id="0" w:type="continuationSeparator">
    <w:p w:rsidRDefault="00157546" w:rsidP="008450C6" w:rsidR="0015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834" w:rsidP="00BE6834" w:rsidR="00BE6834">
    <w:pPr>
      <w:jc w:val="right"/>
      <w:rPr>
        <w:rFonts w:cs="Arial" w:hAnsi="Arial" w:ascii="Arial"/>
      </w:rPr>
    </w:pPr>
    <w:r>
      <w:t xml:space="preserve">Poslovni broj: </w:t>
    </w:r>
    <w:r w:rsidR="001873D3">
      <w:t>1</w:t>
    </w:r>
    <w:r>
      <w:t xml:space="preserve"> St-</w:t>
    </w:r>
    <w:proofErr w:type="spellStart"/>
    <w:r w:rsidR="004B2A38">
      <w:t>97</w:t>
    </w:r>
    <w:proofErr w:type="spellEnd"/>
    <w:r w:rsidR="004B2A38">
      <w:t>/</w:t>
    </w:r>
    <w:proofErr w:type="spellStart"/>
    <w:r w:rsidR="004B2A38">
      <w:t>17</w:t>
    </w:r>
    <w:proofErr w:type="spellEnd"/>
    <w:r w:rsidR="004B2A38">
      <w:t>-</w:t>
    </w:r>
    <w:proofErr w:type="spellStart"/>
    <w:r w:rsidR="004B2A38">
      <w:t>22</w:t>
    </w:r>
    <w:proofErr w:type="spellEnd"/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60631"/>
    <w:rsid w:val="00157546"/>
    <w:rsid w:val="001873D3"/>
    <w:rsid w:val="001E203A"/>
    <w:rsid w:val="004B2A38"/>
    <w:rsid w:val="00624957"/>
    <w:rsid w:val="00764E97"/>
    <w:rsid w:val="007C014E"/>
    <w:rsid w:val="008450C6"/>
    <w:rsid w:val="00863357"/>
    <w:rsid w:val="0094550F"/>
    <w:rsid w:val="009E1B90"/>
    <w:rsid w:val="00A81209"/>
    <w:rsid w:val="00A90177"/>
    <w:rsid w:val="00BE6834"/>
    <w:rsid w:val="00D502FD"/>
    <w:rsid w:val="00D82656"/>
    <w:rsid w:val="00DB317D"/>
    <w:rsid w:val="00E61CDC"/>
    <w:rsid w:val="00EC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58BBD-1719-4B66-9941-E6F0E87C8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1842</properties:Characters>
  <properties:Lines>59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2017-09-06T07:28:00Z</dcterms:created>
  <dc:creator>Martina Kalmeta</dc:creator>
  <cp:lastModifiedBy>Lorena Paris Aničić</cp:lastModifiedBy>
  <cp:lastPrinted>2017-09-06T07:35:00Z</cp:lastPrinted>
  <dcterms:modified xmlns:xsi="http://www.w3.org/2001/XMLSchema-instance" xsi:type="dcterms:W3CDTF">2017-09-06T07:43:00Z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