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B427FF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427FF" w:rsidP="008F5996" w:rsidR="00B427F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427FF" w:rsidP="008F5996" w:rsidR="00B427F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B427FF" w:rsidP="008F5996" w:rsidR="00B427F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B427FF" w:rsidP="008F5996" w:rsidR="00B427F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B427FF" w:rsidP="008F5996" w:rsidR="00B427F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 xml:space="preserve">Zagreb, </w:t>
            </w:r>
            <w:proofErr w:type="spellStart"/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Amruševa</w:t>
            </w:r>
            <w:proofErr w:type="spellEnd"/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 xml:space="preserve"> 2/II</w:t>
            </w:r>
          </w:p>
          <w:p w:rsidRDefault="00B427FF" w:rsidP="008F5996" w:rsidR="00B427F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4926b8f" w14:paraId="4926b8f" w:rsidRDefault="006C081D" w:rsidP="00B427FF" w:rsidR="00684FD5" w:rsidRPr="00B427FF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684FD5">
        <w:rPr>
          <w:rFonts w:cs="Times New Roman" w:hAnsi="Times New Roman" w:ascii="Times New Roman"/>
          <w:sz w:val="24"/>
          <w:szCs w:val="24"/>
        </w:rPr>
        <w:t>3</w:t>
      </w:r>
      <w:r w:rsidR="001E4E5F" w:rsidRPr="00684FD5">
        <w:rPr>
          <w:rFonts w:cs="Times New Roman" w:hAnsi="Times New Roman" w:ascii="Times New Roman"/>
          <w:sz w:val="24"/>
          <w:szCs w:val="24"/>
        </w:rPr>
        <w:t xml:space="preserve"> St-</w:t>
      </w:r>
      <w:proofErr w:type="spellStart"/>
      <w:r w:rsidR="000340FC">
        <w:rPr>
          <w:rFonts w:cs="Times New Roman" w:hAnsi="Times New Roman" w:ascii="Times New Roman"/>
          <w:sz w:val="24"/>
          <w:szCs w:val="24"/>
        </w:rPr>
        <w:t>1419</w:t>
      </w:r>
      <w:proofErr w:type="spellEnd"/>
      <w:r w:rsidR="000340FC">
        <w:rPr>
          <w:rFonts w:cs="Times New Roman" w:hAnsi="Times New Roman" w:ascii="Times New Roman"/>
          <w:sz w:val="24"/>
          <w:szCs w:val="24"/>
        </w:rPr>
        <w:t>/</w:t>
      </w:r>
      <w:proofErr w:type="spellStart"/>
      <w:r w:rsidR="000340FC">
        <w:rPr>
          <w:rFonts w:cs="Times New Roman" w:hAnsi="Times New Roman" w:ascii="Times New Roman"/>
          <w:sz w:val="24"/>
          <w:szCs w:val="24"/>
        </w:rPr>
        <w:t>13</w:t>
      </w:r>
      <w:proofErr w:type="spellEnd"/>
      <w:r w:rsidR="00A7398E">
        <w:rPr>
          <w:rFonts w:cs="Times New Roman" w:hAnsi="Times New Roman" w:ascii="Times New Roman"/>
          <w:sz w:val="24"/>
          <w:szCs w:val="24"/>
        </w:rPr>
        <w:t>-</w:t>
      </w:r>
      <w:proofErr w:type="spellStart"/>
      <w:r w:rsidR="00A7398E">
        <w:rPr>
          <w:rFonts w:cs="Times New Roman" w:hAnsi="Times New Roman" w:ascii="Times New Roman"/>
          <w:sz w:val="24"/>
          <w:szCs w:val="24"/>
        </w:rPr>
        <w:t>107</w:t>
      </w:r>
      <w:proofErr w:type="spellEnd"/>
      <w:r w:rsidR="00684FD5" w:rsidRPr="00684FD5">
        <w:rPr>
          <w:rFonts w:hAnsi="Times New Roman" w:ascii="Times New Roman"/>
          <w:sz w:val="24"/>
          <w:szCs w:val="24"/>
        </w:rPr>
        <w:t xml:space="preserve">   </w:t>
      </w:r>
    </w:p>
    <w:p w:rsidRDefault="00684FD5" w:rsidP="00A7398E" w:rsidR="00684FD5" w:rsidRPr="00684FD5">
      <w:pPr>
        <w:jc w:val="center"/>
        <w:rPr>
          <w:rFonts w:hAnsi="Times New Roman" w:ascii="Times New Roman"/>
          <w:sz w:val="24"/>
          <w:szCs w:val="24"/>
        </w:rPr>
      </w:pPr>
      <w:r w:rsidRPr="00684FD5">
        <w:rPr>
          <w:rFonts w:hAnsi="Times New Roman" w:ascii="Times New Roman"/>
          <w:sz w:val="24"/>
        </w:rPr>
        <w:t>R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E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P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U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B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L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I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K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 xml:space="preserve">A </w:t>
      </w:r>
      <w:r w:rsidR="00B427FF">
        <w:rPr>
          <w:rFonts w:hAnsi="Times New Roman" w:ascii="Times New Roman"/>
          <w:sz w:val="24"/>
        </w:rPr>
        <w:t xml:space="preserve">  </w:t>
      </w:r>
      <w:r w:rsidRPr="00684FD5">
        <w:rPr>
          <w:rFonts w:hAnsi="Times New Roman" w:ascii="Times New Roman"/>
          <w:sz w:val="24"/>
        </w:rPr>
        <w:t>H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R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V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A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T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S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K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A</w:t>
      </w:r>
    </w:p>
    <w:p w:rsidRDefault="00684FD5" w:rsidP="0036625F" w:rsidR="00684FD5" w:rsidRPr="00684FD5">
      <w:pPr>
        <w:jc w:val="center"/>
        <w:rPr>
          <w:rFonts w:hAnsi="Times New Roman" w:ascii="Times New Roman"/>
          <w:sz w:val="24"/>
          <w:szCs w:val="24"/>
        </w:rPr>
      </w:pPr>
      <w:r w:rsidRPr="00684FD5">
        <w:rPr>
          <w:rFonts w:hAnsi="Times New Roman" w:ascii="Times New Roman"/>
          <w:sz w:val="24"/>
          <w:szCs w:val="24"/>
        </w:rPr>
        <w:t>R J E Š E NJ E</w:t>
      </w:r>
    </w:p>
    <w:p w:rsidRDefault="00684FD5" w:rsidP="0036625F" w:rsidR="00684FD5" w:rsidRPr="00684FD5">
      <w:pPr>
        <w:rPr>
          <w:rFonts w:hAnsi="Times New Roman" w:ascii="Times New Roman"/>
          <w:sz w:val="24"/>
          <w:szCs w:val="24"/>
        </w:rPr>
      </w:pPr>
    </w:p>
    <w:p w:rsidRDefault="00684FD5" w:rsidP="000340FC" w:rsidR="000340FC" w:rsidRPr="000340FC">
      <w:pPr>
        <w:jc w:val="both"/>
        <w:rPr>
          <w:rFonts w:cs="Times New Roman" w:hAnsi="Times New Roman" w:ascii="Times New Roman"/>
          <w:sz w:val="24"/>
          <w:szCs w:val="24"/>
        </w:rPr>
      </w:pPr>
      <w:r w:rsidRPr="00684FD5">
        <w:rPr>
          <w:rFonts w:cs="Times New Roman" w:hAnsi="Times New Roman" w:ascii="Times New Roman"/>
          <w:sz w:val="24"/>
          <w:szCs w:val="24"/>
        </w:rPr>
        <w:tab/>
        <w:t xml:space="preserve">Trgovački sud u Zagrebu, po sudcu Mihaelu Kovačiću, u stečajnom postupku nad </w:t>
      </w:r>
      <w:r w:rsidR="000340FC" w:rsidRPr="000340FC">
        <w:rPr>
          <w:rFonts w:cs="Times New Roman" w:hAnsi="Times New Roman" w:ascii="Times New Roman"/>
          <w:sz w:val="24"/>
          <w:szCs w:val="24"/>
        </w:rPr>
        <w:t xml:space="preserve">dužnikom </w:t>
      </w:r>
      <w:proofErr w:type="spellStart"/>
      <w:r w:rsidR="000340FC" w:rsidRPr="000340FC">
        <w:rPr>
          <w:rFonts w:cs="Times New Roman" w:hAnsi="Times New Roman" w:ascii="Times New Roman"/>
          <w:sz w:val="24"/>
          <w:szCs w:val="24"/>
        </w:rPr>
        <w:t>JIMI</w:t>
      </w:r>
      <w:proofErr w:type="spellEnd"/>
      <w:r w:rsidR="000340FC" w:rsidRPr="000340FC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0340FC" w:rsidRPr="000340FC">
        <w:rPr>
          <w:rFonts w:cs="Times New Roman" w:hAnsi="Times New Roman" w:ascii="Times New Roman"/>
          <w:sz w:val="24"/>
          <w:szCs w:val="24"/>
        </w:rPr>
        <w:t>JERSEY</w:t>
      </w:r>
      <w:proofErr w:type="spellEnd"/>
      <w:r w:rsidR="000340FC" w:rsidRPr="000340FC">
        <w:rPr>
          <w:rFonts w:cs="Times New Roman" w:hAnsi="Times New Roman" w:ascii="Times New Roman"/>
          <w:sz w:val="24"/>
          <w:szCs w:val="24"/>
        </w:rPr>
        <w:t xml:space="preserve"> konfekcija d.o.o. – u stečaju, Zagreb, </w:t>
      </w:r>
      <w:proofErr w:type="spellStart"/>
      <w:r w:rsidR="000340FC" w:rsidRPr="000340FC">
        <w:rPr>
          <w:rFonts w:cs="Times New Roman" w:hAnsi="Times New Roman" w:ascii="Times New Roman"/>
          <w:sz w:val="24"/>
          <w:szCs w:val="24"/>
        </w:rPr>
        <w:t>Skokov</w:t>
      </w:r>
      <w:proofErr w:type="spellEnd"/>
      <w:r w:rsidR="000340FC" w:rsidRPr="000340FC">
        <w:rPr>
          <w:rFonts w:cs="Times New Roman" w:hAnsi="Times New Roman" w:ascii="Times New Roman"/>
          <w:sz w:val="24"/>
          <w:szCs w:val="24"/>
        </w:rPr>
        <w:t xml:space="preserve"> prilaz 4, </w:t>
      </w:r>
      <w:proofErr w:type="spellStart"/>
      <w:r w:rsidR="000340FC" w:rsidRPr="000340FC">
        <w:rPr>
          <w:rFonts w:cs="Times New Roman" w:hAnsi="Times New Roman" w:ascii="Times New Roman"/>
          <w:sz w:val="24"/>
          <w:szCs w:val="24"/>
        </w:rPr>
        <w:t>OIB</w:t>
      </w:r>
      <w:proofErr w:type="spellEnd"/>
      <w:r w:rsidR="000340FC" w:rsidRPr="000340FC">
        <w:rPr>
          <w:rFonts w:cs="Times New Roman" w:hAnsi="Times New Roman" w:ascii="Times New Roman"/>
          <w:sz w:val="24"/>
          <w:szCs w:val="24"/>
        </w:rPr>
        <w:t xml:space="preserve">: </w:t>
      </w:r>
      <w:proofErr w:type="spellStart"/>
      <w:r w:rsidR="000340FC" w:rsidRPr="000340FC">
        <w:rPr>
          <w:rFonts w:cs="Times New Roman" w:hAnsi="Times New Roman" w:ascii="Times New Roman"/>
          <w:sz w:val="24"/>
          <w:szCs w:val="24"/>
        </w:rPr>
        <w:t>49318740636</w:t>
      </w:r>
      <w:proofErr w:type="spellEnd"/>
      <w:r w:rsidR="000340FC" w:rsidRPr="000340FC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0340FC" w:rsidRPr="000340FC">
        <w:rPr>
          <w:rFonts w:cs="Times New Roman" w:hAnsi="Times New Roman" w:ascii="Times New Roman"/>
          <w:sz w:val="24"/>
          <w:szCs w:val="24"/>
        </w:rPr>
        <w:t>14</w:t>
      </w:r>
      <w:proofErr w:type="spellEnd"/>
      <w:r w:rsidR="000340FC" w:rsidRPr="000340FC">
        <w:rPr>
          <w:rFonts w:cs="Times New Roman" w:hAnsi="Times New Roman" w:ascii="Times New Roman"/>
          <w:sz w:val="24"/>
          <w:szCs w:val="24"/>
        </w:rPr>
        <w:t xml:space="preserve">. lipnja </w:t>
      </w:r>
      <w:proofErr w:type="spellStart"/>
      <w:r w:rsidR="000340FC" w:rsidRPr="000340FC">
        <w:rPr>
          <w:rFonts w:cs="Times New Roman" w:hAnsi="Times New Roman" w:ascii="Times New Roman"/>
          <w:sz w:val="24"/>
          <w:szCs w:val="24"/>
        </w:rPr>
        <w:t>2018</w:t>
      </w:r>
      <w:proofErr w:type="spellEnd"/>
      <w:r w:rsidR="000340FC" w:rsidRPr="000340FC">
        <w:rPr>
          <w:rFonts w:cs="Times New Roman" w:hAnsi="Times New Roman" w:ascii="Times New Roman"/>
          <w:sz w:val="24"/>
          <w:szCs w:val="24"/>
        </w:rPr>
        <w:t>.</w:t>
      </w:r>
    </w:p>
    <w:p w:rsidRDefault="00910817" w:rsidP="00A7398E" w:rsidR="001E4E5F" w:rsidRPr="00684FD5">
      <w:pPr>
        <w:jc w:val="center"/>
        <w:rPr>
          <w:rFonts w:cs="Times New Roman" w:hAnsi="Times New Roman" w:ascii="Times New Roman"/>
          <w:sz w:val="24"/>
          <w:szCs w:val="24"/>
        </w:rPr>
      </w:pPr>
      <w:r w:rsidRPr="00684FD5">
        <w:rPr>
          <w:rFonts w:cs="Times New Roman" w:hAnsi="Times New Roman" w:ascii="Times New Roman"/>
          <w:sz w:val="24"/>
          <w:szCs w:val="24"/>
        </w:rPr>
        <w:t>r i j e š i o</w:t>
      </w:r>
      <w:r w:rsidR="001E4E5F" w:rsidRPr="00684FD5">
        <w:rPr>
          <w:rFonts w:cs="Times New Roman" w:hAnsi="Times New Roman" w:ascii="Times New Roman"/>
          <w:sz w:val="24"/>
          <w:szCs w:val="24"/>
        </w:rPr>
        <w:t xml:space="preserve">   j e</w:t>
      </w:r>
    </w:p>
    <w:p w:rsidRDefault="00065128" w:rsidP="00065128" w:rsidR="00065128" w:rsidRPr="00684FD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918AA" w:rsidP="007918AA" w:rsidR="007918AA" w:rsidRPr="00684FD5">
      <w:pPr>
        <w:jc w:val="both"/>
        <w:rPr>
          <w:rFonts w:cs="Times New Roman" w:hAnsi="Times New Roman" w:ascii="Times New Roman"/>
          <w:sz w:val="24"/>
          <w:szCs w:val="24"/>
        </w:rPr>
      </w:pPr>
      <w:r w:rsidRPr="00684FD5">
        <w:rPr>
          <w:rFonts w:cs="Times New Roman" w:hAnsi="Times New Roman" w:ascii="Times New Roman"/>
          <w:sz w:val="24"/>
          <w:szCs w:val="24"/>
        </w:rPr>
        <w:tab/>
        <w:t>I. Stečajno</w:t>
      </w:r>
      <w:r w:rsidR="0053284E">
        <w:rPr>
          <w:rFonts w:cs="Times New Roman" w:hAnsi="Times New Roman" w:ascii="Times New Roman"/>
          <w:sz w:val="24"/>
          <w:szCs w:val="24"/>
        </w:rPr>
        <w:t xml:space="preserve">m upravitelju </w:t>
      </w:r>
      <w:proofErr w:type="spellStart"/>
      <w:r w:rsidR="000340FC">
        <w:rPr>
          <w:rFonts w:cs="Times New Roman" w:hAnsi="Times New Roman" w:ascii="Times New Roman"/>
          <w:sz w:val="24"/>
          <w:szCs w:val="24"/>
        </w:rPr>
        <w:t>Mironu</w:t>
      </w:r>
      <w:proofErr w:type="spellEnd"/>
      <w:r w:rsidR="000340FC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0340FC">
        <w:rPr>
          <w:rFonts w:cs="Times New Roman" w:hAnsi="Times New Roman" w:ascii="Times New Roman"/>
          <w:sz w:val="24"/>
          <w:szCs w:val="24"/>
        </w:rPr>
        <w:t>Markičeviću</w:t>
      </w:r>
      <w:proofErr w:type="spellEnd"/>
      <w:r w:rsidR="001E6AB9">
        <w:rPr>
          <w:rFonts w:cs="Times New Roman" w:hAnsi="Times New Roman" w:ascii="Times New Roman"/>
          <w:sz w:val="24"/>
          <w:szCs w:val="24"/>
        </w:rPr>
        <w:t xml:space="preserve"> </w:t>
      </w:r>
      <w:r w:rsidRPr="00684FD5">
        <w:rPr>
          <w:rFonts w:cs="Times New Roman" w:hAnsi="Times New Roman" w:ascii="Times New Roman"/>
          <w:sz w:val="24"/>
          <w:szCs w:val="24"/>
        </w:rPr>
        <w:t xml:space="preserve">na ime nagrade u ovom stečajnom postupku određuje se iznos od </w:t>
      </w:r>
      <w:proofErr w:type="spellStart"/>
      <w:r w:rsidR="000340FC">
        <w:rPr>
          <w:rFonts w:cs="Times New Roman" w:hAnsi="Times New Roman" w:ascii="Times New Roman"/>
          <w:sz w:val="24"/>
          <w:szCs w:val="24"/>
        </w:rPr>
        <w:t>28.000</w:t>
      </w:r>
      <w:proofErr w:type="spellEnd"/>
      <w:r w:rsidR="000340FC">
        <w:rPr>
          <w:rFonts w:cs="Times New Roman" w:hAnsi="Times New Roman" w:ascii="Times New Roman"/>
          <w:sz w:val="24"/>
          <w:szCs w:val="24"/>
        </w:rPr>
        <w:t>,</w:t>
      </w:r>
      <w:proofErr w:type="spellStart"/>
      <w:r w:rsidR="000340FC">
        <w:rPr>
          <w:rFonts w:cs="Times New Roman" w:hAnsi="Times New Roman" w:ascii="Times New Roman"/>
          <w:sz w:val="24"/>
          <w:szCs w:val="24"/>
        </w:rPr>
        <w:t>00</w:t>
      </w:r>
      <w:proofErr w:type="spellEnd"/>
      <w:r w:rsidR="00B427FF">
        <w:rPr>
          <w:rFonts w:cs="Times New Roman" w:hAnsi="Times New Roman" w:ascii="Times New Roman"/>
          <w:sz w:val="24"/>
          <w:szCs w:val="24"/>
        </w:rPr>
        <w:t xml:space="preserve"> kun</w:t>
      </w:r>
      <w:r w:rsidR="001E6AB9">
        <w:rPr>
          <w:rFonts w:cs="Times New Roman" w:hAnsi="Times New Roman" w:ascii="Times New Roman"/>
          <w:sz w:val="24"/>
          <w:szCs w:val="24"/>
        </w:rPr>
        <w:t>a</w:t>
      </w:r>
      <w:r w:rsidR="00B427FF">
        <w:rPr>
          <w:rFonts w:cs="Times New Roman" w:hAnsi="Times New Roman" w:ascii="Times New Roman"/>
          <w:sz w:val="24"/>
          <w:szCs w:val="24"/>
        </w:rPr>
        <w:t xml:space="preserve"> </w:t>
      </w:r>
      <w:r w:rsidR="001E6AB9">
        <w:rPr>
          <w:rFonts w:cs="Times New Roman" w:hAnsi="Times New Roman" w:ascii="Times New Roman"/>
          <w:sz w:val="24"/>
          <w:szCs w:val="24"/>
        </w:rPr>
        <w:t>bruto</w:t>
      </w:r>
      <w:r w:rsidR="00B427FF">
        <w:rPr>
          <w:rFonts w:cs="Times New Roman" w:hAnsi="Times New Roman" w:ascii="Times New Roman"/>
          <w:sz w:val="24"/>
          <w:szCs w:val="24"/>
        </w:rPr>
        <w:t>.</w:t>
      </w:r>
    </w:p>
    <w:p w:rsidRDefault="007918AA" w:rsidP="001E6AB9" w:rsidR="007918AA" w:rsidRPr="00684FD5">
      <w:pPr>
        <w:jc w:val="both"/>
        <w:rPr>
          <w:rFonts w:cs="Times New Roman" w:hAnsi="Times New Roman" w:ascii="Times New Roman"/>
          <w:sz w:val="24"/>
          <w:szCs w:val="24"/>
        </w:rPr>
      </w:pPr>
      <w:r w:rsidRPr="00684FD5">
        <w:rPr>
          <w:rFonts w:cs="Times New Roman" w:hAnsi="Times New Roman" w:ascii="Times New Roman"/>
          <w:sz w:val="24"/>
          <w:szCs w:val="24"/>
        </w:rPr>
        <w:tab/>
      </w:r>
    </w:p>
    <w:p w:rsidRDefault="007918AA" w:rsidP="00B44674" w:rsidR="007918AA" w:rsidRPr="00684FD5">
      <w:pPr>
        <w:jc w:val="center"/>
        <w:rPr>
          <w:rFonts w:cs="Times New Roman" w:hAnsi="Times New Roman" w:ascii="Times New Roman"/>
          <w:sz w:val="24"/>
          <w:szCs w:val="24"/>
        </w:rPr>
      </w:pPr>
      <w:r w:rsidRPr="00684FD5">
        <w:rPr>
          <w:rFonts w:cs="Times New Roman" w:hAnsi="Times New Roman" w:ascii="Times New Roman"/>
          <w:sz w:val="24"/>
          <w:szCs w:val="24"/>
        </w:rPr>
        <w:t>Obrazloženje</w:t>
      </w:r>
    </w:p>
    <w:p w:rsidRDefault="007918AA" w:rsidP="007918AA" w:rsidR="007918AA" w:rsidRPr="00684FD5">
      <w:pPr>
        <w:pStyle w:val="T-98-2"/>
        <w:tabs>
          <w:tab w:pos="2153" w:val="clear"/>
        </w:tabs>
        <w:spacing w:after="0"/>
        <w:ind w:firstLine="0"/>
        <w:rPr>
          <w:rFonts w:hAnsi="Times New Roman" w:ascii="Times New Roman"/>
          <w:sz w:val="24"/>
          <w:szCs w:val="24"/>
        </w:rPr>
      </w:pPr>
      <w:r w:rsidRPr="00684FD5">
        <w:rPr>
          <w:rFonts w:hAnsi="Times New Roman" w:ascii="Times New Roman"/>
          <w:sz w:val="24"/>
          <w:szCs w:val="24"/>
        </w:rPr>
        <w:tab/>
      </w:r>
      <w:r w:rsidRPr="00684FD5">
        <w:rPr>
          <w:rFonts w:hAnsi="Times New Roman" w:ascii="Times New Roman"/>
          <w:sz w:val="24"/>
          <w:szCs w:val="24"/>
        </w:rPr>
        <w:tab/>
      </w:r>
    </w:p>
    <w:p w:rsidRDefault="007918AA" w:rsidP="007918AA" w:rsidR="001E6AB9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684FD5">
        <w:rPr>
          <w:rFonts w:hAnsi="Times New Roman" w:ascii="Times New Roman"/>
          <w:sz w:val="24"/>
          <w:szCs w:val="24"/>
        </w:rPr>
        <w:tab/>
      </w:r>
      <w:r w:rsidR="001E6AB9">
        <w:rPr>
          <w:rFonts w:hAnsi="Times New Roman" w:ascii="Times New Roman"/>
          <w:sz w:val="24"/>
          <w:szCs w:val="24"/>
        </w:rPr>
        <w:t xml:space="preserve">Prema odredbi </w:t>
      </w:r>
      <w:r w:rsidR="00B427FF">
        <w:rPr>
          <w:rFonts w:hAnsi="Times New Roman" w:ascii="Times New Roman"/>
          <w:noProof/>
          <w:sz w:val="24"/>
          <w:szCs w:val="24"/>
        </w:rPr>
        <w:t xml:space="preserve">članka 28. stavak 1., 2. i 3. </w:t>
      </w:r>
      <w:r w:rsidR="00B427FF" w:rsidRPr="00B427FF">
        <w:rPr>
          <w:rFonts w:hAnsi="Times New Roman" w:ascii="Times New Roman"/>
          <w:noProof/>
          <w:sz w:val="24"/>
          <w:szCs w:val="24"/>
        </w:rPr>
        <w:t>Stečajnog zakona (NN</w:t>
      </w:r>
      <w:r w:rsidR="00B427FF" w:rsidRPr="00B427FF">
        <w:rPr>
          <w:rFonts w:hAnsi="Times New Roman" w:ascii="Times New Roman"/>
          <w:bCs/>
          <w:iCs/>
          <w:noProof/>
          <w:sz w:val="24"/>
          <w:szCs w:val="24"/>
        </w:rPr>
        <w:t xml:space="preserve"> 44/96, 29/99, 129/00, 123/03, 82/06, 116/10, 25/12 i 133/12; nastavno: SZ)</w:t>
      </w:r>
      <w:r w:rsidRPr="00684FD5">
        <w:rPr>
          <w:rFonts w:hAnsi="Times New Roman" w:ascii="Times New Roman"/>
          <w:noProof/>
          <w:sz w:val="24"/>
          <w:szCs w:val="24"/>
        </w:rPr>
        <w:t xml:space="preserve">, </w:t>
      </w:r>
      <w:r w:rsidRPr="00684FD5">
        <w:rPr>
          <w:rFonts w:hAnsi="Times New Roman" w:ascii="Times New Roman"/>
          <w:sz w:val="24"/>
          <w:szCs w:val="24"/>
        </w:rPr>
        <w:t xml:space="preserve">visinu nagrade, u vrijeme </w:t>
      </w:r>
      <w:proofErr w:type="spellStart"/>
      <w:r w:rsidRPr="00684FD5">
        <w:rPr>
          <w:rFonts w:hAnsi="Times New Roman" w:ascii="Times New Roman"/>
          <w:sz w:val="24"/>
          <w:szCs w:val="24"/>
        </w:rPr>
        <w:t>zak</w:t>
      </w:r>
      <w:proofErr w:type="spellEnd"/>
      <w:r w:rsidRPr="00684FD5">
        <w:rPr>
          <w:rFonts w:hAnsi="Times New Roman" w:ascii="Times New Roman"/>
          <w:sz w:val="24"/>
          <w:szCs w:val="24"/>
        </w:rPr>
        <w:softHyphen/>
      </w:r>
      <w:proofErr w:type="spellStart"/>
      <w:r w:rsidRPr="00684FD5">
        <w:rPr>
          <w:rFonts w:hAnsi="Times New Roman" w:ascii="Times New Roman"/>
          <w:sz w:val="24"/>
          <w:szCs w:val="24"/>
        </w:rPr>
        <w:t>ljuče</w:t>
      </w:r>
      <w:proofErr w:type="spellEnd"/>
      <w:r w:rsidRPr="00684FD5">
        <w:rPr>
          <w:rFonts w:hAnsi="Times New Roman" w:ascii="Times New Roman"/>
          <w:sz w:val="24"/>
          <w:szCs w:val="24"/>
        </w:rPr>
        <w:softHyphen/>
      </w:r>
      <w:proofErr w:type="spellStart"/>
      <w:r w:rsidRPr="00684FD5">
        <w:rPr>
          <w:rFonts w:hAnsi="Times New Roman" w:ascii="Times New Roman"/>
          <w:sz w:val="24"/>
          <w:szCs w:val="24"/>
        </w:rPr>
        <w:t>nja</w:t>
      </w:r>
      <w:proofErr w:type="spellEnd"/>
      <w:r w:rsidRPr="00684FD5">
        <w:rPr>
          <w:rFonts w:hAnsi="Times New Roman" w:ascii="Times New Roman"/>
          <w:sz w:val="24"/>
          <w:szCs w:val="24"/>
        </w:rPr>
        <w:t xml:space="preserve"> stečajnog postupka, određuje stečajni sudac uzimajući u obzir obujam poslova i rad stečajnoga upravite</w:t>
      </w:r>
      <w:r w:rsidRPr="00684FD5">
        <w:rPr>
          <w:rFonts w:hAnsi="Times New Roman" w:ascii="Times New Roman"/>
          <w:sz w:val="24"/>
          <w:szCs w:val="24"/>
        </w:rPr>
        <w:softHyphen/>
      </w:r>
      <w:proofErr w:type="spellStart"/>
      <w:r w:rsidRPr="00684FD5">
        <w:rPr>
          <w:rFonts w:hAnsi="Times New Roman" w:ascii="Times New Roman"/>
          <w:sz w:val="24"/>
          <w:szCs w:val="24"/>
        </w:rPr>
        <w:t>lja</w:t>
      </w:r>
      <w:proofErr w:type="spellEnd"/>
      <w:r w:rsidRPr="00684FD5">
        <w:rPr>
          <w:rFonts w:hAnsi="Times New Roman" w:ascii="Times New Roman"/>
          <w:sz w:val="24"/>
          <w:szCs w:val="24"/>
        </w:rPr>
        <w:t xml:space="preserve"> te vrijednost unovčene stečajne mase. U ovom stečajnom postupku unovčena je </w:t>
      </w:r>
      <w:r w:rsidR="00B427FF">
        <w:rPr>
          <w:rFonts w:hAnsi="Times New Roman" w:ascii="Times New Roman"/>
          <w:sz w:val="24"/>
          <w:szCs w:val="24"/>
        </w:rPr>
        <w:t>cjelokupna imovina dužnika</w:t>
      </w:r>
      <w:r w:rsidR="003650CA">
        <w:rPr>
          <w:rFonts w:hAnsi="Times New Roman" w:ascii="Times New Roman"/>
          <w:sz w:val="24"/>
          <w:szCs w:val="24"/>
        </w:rPr>
        <w:t>,</w:t>
      </w:r>
      <w:r w:rsidR="00B427FF">
        <w:rPr>
          <w:rFonts w:hAnsi="Times New Roman" w:ascii="Times New Roman"/>
          <w:sz w:val="24"/>
          <w:szCs w:val="24"/>
        </w:rPr>
        <w:t xml:space="preserve"> za iznos od </w:t>
      </w:r>
      <w:proofErr w:type="spellStart"/>
      <w:r w:rsidR="009450F9">
        <w:rPr>
          <w:rFonts w:hAnsi="Times New Roman" w:ascii="Times New Roman"/>
          <w:sz w:val="24"/>
          <w:szCs w:val="24"/>
        </w:rPr>
        <w:t>2</w:t>
      </w:r>
      <w:r w:rsidR="001E6AB9">
        <w:rPr>
          <w:rFonts w:hAnsi="Times New Roman" w:ascii="Times New Roman"/>
          <w:sz w:val="24"/>
          <w:szCs w:val="24"/>
        </w:rPr>
        <w:t>00.000</w:t>
      </w:r>
      <w:proofErr w:type="spellEnd"/>
      <w:r w:rsidR="001E6AB9">
        <w:rPr>
          <w:rFonts w:hAnsi="Times New Roman" w:ascii="Times New Roman"/>
          <w:sz w:val="24"/>
          <w:szCs w:val="24"/>
        </w:rPr>
        <w:t>,</w:t>
      </w:r>
      <w:proofErr w:type="spellStart"/>
      <w:r w:rsidR="001E6AB9">
        <w:rPr>
          <w:rFonts w:hAnsi="Times New Roman" w:ascii="Times New Roman"/>
          <w:sz w:val="24"/>
          <w:szCs w:val="24"/>
        </w:rPr>
        <w:t>00</w:t>
      </w:r>
      <w:proofErr w:type="spellEnd"/>
      <w:r w:rsidR="001E6AB9">
        <w:rPr>
          <w:rFonts w:hAnsi="Times New Roman" w:ascii="Times New Roman"/>
          <w:sz w:val="24"/>
          <w:szCs w:val="24"/>
        </w:rPr>
        <w:t>, a s obzirom na vrijeme poduzimanja navedenih radnji, pri obračunu i određivanju nagrade stečajnom upravitelju primjenjuje se Uredba o kriterijima i načinu obračuna  plaćanja nagrade stečajnim upraviteljima</w:t>
      </w:r>
      <w:r w:rsidR="003650CA">
        <w:rPr>
          <w:rFonts w:hAnsi="Times New Roman" w:ascii="Times New Roman"/>
          <w:sz w:val="24"/>
          <w:szCs w:val="24"/>
        </w:rPr>
        <w:t xml:space="preserve"> (NN </w:t>
      </w:r>
      <w:proofErr w:type="spellStart"/>
      <w:r w:rsidR="003650CA">
        <w:rPr>
          <w:rFonts w:hAnsi="Times New Roman" w:ascii="Times New Roman"/>
          <w:sz w:val="24"/>
          <w:szCs w:val="24"/>
        </w:rPr>
        <w:t>106</w:t>
      </w:r>
      <w:proofErr w:type="spellEnd"/>
      <w:r w:rsidR="003650CA">
        <w:rPr>
          <w:rFonts w:hAnsi="Times New Roman" w:ascii="Times New Roman"/>
          <w:sz w:val="24"/>
          <w:szCs w:val="24"/>
        </w:rPr>
        <w:t>/</w:t>
      </w:r>
      <w:proofErr w:type="spellStart"/>
      <w:r w:rsidR="003650CA">
        <w:rPr>
          <w:rFonts w:hAnsi="Times New Roman" w:ascii="Times New Roman"/>
          <w:sz w:val="24"/>
          <w:szCs w:val="24"/>
        </w:rPr>
        <w:t>15</w:t>
      </w:r>
      <w:proofErr w:type="spellEnd"/>
      <w:r w:rsidR="003650CA">
        <w:rPr>
          <w:rFonts w:hAnsi="Times New Roman" w:ascii="Times New Roman"/>
          <w:sz w:val="24"/>
          <w:szCs w:val="24"/>
        </w:rPr>
        <w:t>)</w:t>
      </w:r>
      <w:r w:rsidR="001E6AB9">
        <w:rPr>
          <w:rFonts w:hAnsi="Times New Roman" w:ascii="Times New Roman"/>
          <w:sz w:val="24"/>
          <w:szCs w:val="24"/>
        </w:rPr>
        <w:t xml:space="preserve">. S obzirom na osnovicu od </w:t>
      </w:r>
      <w:proofErr w:type="spellStart"/>
      <w:r w:rsidR="009450F9">
        <w:rPr>
          <w:rFonts w:hAnsi="Times New Roman" w:ascii="Times New Roman"/>
          <w:sz w:val="24"/>
          <w:szCs w:val="24"/>
        </w:rPr>
        <w:t>2</w:t>
      </w:r>
      <w:r w:rsidR="001E6AB9">
        <w:rPr>
          <w:rFonts w:hAnsi="Times New Roman" w:ascii="Times New Roman"/>
          <w:sz w:val="24"/>
          <w:szCs w:val="24"/>
        </w:rPr>
        <w:t>00.000</w:t>
      </w:r>
      <w:proofErr w:type="spellEnd"/>
      <w:r w:rsidR="001E6AB9">
        <w:rPr>
          <w:rFonts w:hAnsi="Times New Roman" w:ascii="Times New Roman"/>
          <w:sz w:val="24"/>
          <w:szCs w:val="24"/>
        </w:rPr>
        <w:t>,</w:t>
      </w:r>
      <w:proofErr w:type="spellStart"/>
      <w:r w:rsidR="001E6AB9">
        <w:rPr>
          <w:rFonts w:hAnsi="Times New Roman" w:ascii="Times New Roman"/>
          <w:sz w:val="24"/>
          <w:szCs w:val="24"/>
        </w:rPr>
        <w:t>00</w:t>
      </w:r>
      <w:proofErr w:type="spellEnd"/>
      <w:r w:rsidR="001E6AB9">
        <w:rPr>
          <w:rFonts w:hAnsi="Times New Roman" w:ascii="Times New Roman"/>
          <w:sz w:val="24"/>
          <w:szCs w:val="24"/>
        </w:rPr>
        <w:t xml:space="preserve"> kn, na iznos do </w:t>
      </w:r>
      <w:proofErr w:type="spellStart"/>
      <w:r w:rsidR="001E6AB9">
        <w:rPr>
          <w:rFonts w:hAnsi="Times New Roman" w:ascii="Times New Roman"/>
          <w:sz w:val="24"/>
          <w:szCs w:val="24"/>
        </w:rPr>
        <w:t>100.000</w:t>
      </w:r>
      <w:proofErr w:type="spellEnd"/>
      <w:r w:rsidR="001E6AB9">
        <w:rPr>
          <w:rFonts w:hAnsi="Times New Roman" w:ascii="Times New Roman"/>
          <w:sz w:val="24"/>
          <w:szCs w:val="24"/>
        </w:rPr>
        <w:t>,</w:t>
      </w:r>
      <w:proofErr w:type="spellStart"/>
      <w:r w:rsidR="001E6AB9">
        <w:rPr>
          <w:rFonts w:hAnsi="Times New Roman" w:ascii="Times New Roman"/>
          <w:sz w:val="24"/>
          <w:szCs w:val="24"/>
        </w:rPr>
        <w:t>00</w:t>
      </w:r>
      <w:proofErr w:type="spellEnd"/>
      <w:r w:rsidR="001E6AB9">
        <w:rPr>
          <w:rFonts w:hAnsi="Times New Roman" w:ascii="Times New Roman"/>
          <w:sz w:val="24"/>
          <w:szCs w:val="24"/>
        </w:rPr>
        <w:t xml:space="preserve"> kn stečajnom upravitelju pripada nagrada u postotku od </w:t>
      </w:r>
      <w:proofErr w:type="spellStart"/>
      <w:r w:rsidR="001E6AB9">
        <w:rPr>
          <w:rFonts w:hAnsi="Times New Roman" w:ascii="Times New Roman"/>
          <w:sz w:val="24"/>
          <w:szCs w:val="24"/>
        </w:rPr>
        <w:t>16</w:t>
      </w:r>
      <w:proofErr w:type="spellEnd"/>
      <w:r w:rsidR="001E6AB9">
        <w:rPr>
          <w:rFonts w:hAnsi="Times New Roman" w:ascii="Times New Roman"/>
          <w:sz w:val="24"/>
          <w:szCs w:val="24"/>
        </w:rPr>
        <w:t xml:space="preserve">% odnosno </w:t>
      </w:r>
      <w:proofErr w:type="spellStart"/>
      <w:r w:rsidR="001E6AB9">
        <w:rPr>
          <w:rFonts w:hAnsi="Times New Roman" w:ascii="Times New Roman"/>
          <w:sz w:val="24"/>
          <w:szCs w:val="24"/>
        </w:rPr>
        <w:t>16.000</w:t>
      </w:r>
      <w:proofErr w:type="spellEnd"/>
      <w:r w:rsidR="001E6AB9">
        <w:rPr>
          <w:rFonts w:hAnsi="Times New Roman" w:ascii="Times New Roman"/>
          <w:sz w:val="24"/>
          <w:szCs w:val="24"/>
        </w:rPr>
        <w:t>,</w:t>
      </w:r>
      <w:proofErr w:type="spellStart"/>
      <w:r w:rsidR="001E6AB9">
        <w:rPr>
          <w:rFonts w:hAnsi="Times New Roman" w:ascii="Times New Roman"/>
          <w:sz w:val="24"/>
          <w:szCs w:val="24"/>
        </w:rPr>
        <w:t>00</w:t>
      </w:r>
      <w:proofErr w:type="spellEnd"/>
      <w:r w:rsidR="001E6AB9">
        <w:rPr>
          <w:rFonts w:hAnsi="Times New Roman" w:ascii="Times New Roman"/>
          <w:sz w:val="24"/>
          <w:szCs w:val="24"/>
        </w:rPr>
        <w:t xml:space="preserve"> kn a preko tog iznosa, do </w:t>
      </w:r>
      <w:proofErr w:type="spellStart"/>
      <w:r w:rsidR="009450F9">
        <w:rPr>
          <w:rFonts w:hAnsi="Times New Roman" w:ascii="Times New Roman"/>
          <w:sz w:val="24"/>
          <w:szCs w:val="24"/>
        </w:rPr>
        <w:t>2</w:t>
      </w:r>
      <w:r w:rsidR="001E6AB9">
        <w:rPr>
          <w:rFonts w:hAnsi="Times New Roman" w:ascii="Times New Roman"/>
          <w:sz w:val="24"/>
          <w:szCs w:val="24"/>
        </w:rPr>
        <w:t>00.00</w:t>
      </w:r>
      <w:proofErr w:type="spellEnd"/>
      <w:r w:rsidR="001E6AB9">
        <w:rPr>
          <w:rFonts w:hAnsi="Times New Roman" w:ascii="Times New Roman"/>
          <w:sz w:val="24"/>
          <w:szCs w:val="24"/>
        </w:rPr>
        <w:t>,</w:t>
      </w:r>
      <w:proofErr w:type="spellStart"/>
      <w:r w:rsidR="001E6AB9">
        <w:rPr>
          <w:rFonts w:hAnsi="Times New Roman" w:ascii="Times New Roman"/>
          <w:sz w:val="24"/>
          <w:szCs w:val="24"/>
        </w:rPr>
        <w:t>00</w:t>
      </w:r>
      <w:proofErr w:type="spellEnd"/>
      <w:r w:rsidR="001E6AB9">
        <w:rPr>
          <w:rFonts w:hAnsi="Times New Roman" w:ascii="Times New Roman"/>
          <w:sz w:val="24"/>
          <w:szCs w:val="24"/>
        </w:rPr>
        <w:t xml:space="preserve"> kn, nagrada u postotku od </w:t>
      </w:r>
      <w:proofErr w:type="spellStart"/>
      <w:r w:rsidR="001E6AB9">
        <w:rPr>
          <w:rFonts w:hAnsi="Times New Roman" w:ascii="Times New Roman"/>
          <w:sz w:val="24"/>
          <w:szCs w:val="24"/>
        </w:rPr>
        <w:t>12</w:t>
      </w:r>
      <w:proofErr w:type="spellEnd"/>
      <w:r w:rsidR="001E6AB9">
        <w:rPr>
          <w:rFonts w:hAnsi="Times New Roman" w:ascii="Times New Roman"/>
          <w:sz w:val="24"/>
          <w:szCs w:val="24"/>
        </w:rPr>
        <w:t xml:space="preserve">% odnosno </w:t>
      </w:r>
      <w:proofErr w:type="spellStart"/>
      <w:r w:rsidR="002E6681">
        <w:rPr>
          <w:rFonts w:hAnsi="Times New Roman" w:ascii="Times New Roman"/>
          <w:sz w:val="24"/>
          <w:szCs w:val="24"/>
        </w:rPr>
        <w:t>1</w:t>
      </w:r>
      <w:r w:rsidR="001E6AB9">
        <w:rPr>
          <w:rFonts w:hAnsi="Times New Roman" w:ascii="Times New Roman"/>
          <w:sz w:val="24"/>
          <w:szCs w:val="24"/>
        </w:rPr>
        <w:t>2.000</w:t>
      </w:r>
      <w:proofErr w:type="spellEnd"/>
      <w:r w:rsidR="001E6AB9">
        <w:rPr>
          <w:rFonts w:hAnsi="Times New Roman" w:ascii="Times New Roman"/>
          <w:sz w:val="24"/>
          <w:szCs w:val="24"/>
        </w:rPr>
        <w:t>,</w:t>
      </w:r>
      <w:proofErr w:type="spellStart"/>
      <w:r w:rsidR="001E6AB9">
        <w:rPr>
          <w:rFonts w:hAnsi="Times New Roman" w:ascii="Times New Roman"/>
          <w:sz w:val="24"/>
          <w:szCs w:val="24"/>
        </w:rPr>
        <w:t>00</w:t>
      </w:r>
      <w:proofErr w:type="spellEnd"/>
      <w:r w:rsidR="001E6AB9">
        <w:rPr>
          <w:rFonts w:hAnsi="Times New Roman" w:ascii="Times New Roman"/>
          <w:sz w:val="24"/>
          <w:szCs w:val="24"/>
        </w:rPr>
        <w:t xml:space="preserve"> kn, sveukupno dakle </w:t>
      </w:r>
      <w:proofErr w:type="spellStart"/>
      <w:r w:rsidR="002E6681">
        <w:rPr>
          <w:rFonts w:hAnsi="Times New Roman" w:ascii="Times New Roman"/>
          <w:sz w:val="24"/>
          <w:szCs w:val="24"/>
        </w:rPr>
        <w:t>28</w:t>
      </w:r>
      <w:r w:rsidR="001E6AB9">
        <w:rPr>
          <w:rFonts w:hAnsi="Times New Roman" w:ascii="Times New Roman"/>
          <w:sz w:val="24"/>
          <w:szCs w:val="24"/>
        </w:rPr>
        <w:t>.000</w:t>
      </w:r>
      <w:proofErr w:type="spellEnd"/>
      <w:r w:rsidR="001E6AB9">
        <w:rPr>
          <w:rFonts w:hAnsi="Times New Roman" w:ascii="Times New Roman"/>
          <w:sz w:val="24"/>
          <w:szCs w:val="24"/>
        </w:rPr>
        <w:t>,</w:t>
      </w:r>
      <w:proofErr w:type="spellStart"/>
      <w:r w:rsidR="001E6AB9">
        <w:rPr>
          <w:rFonts w:hAnsi="Times New Roman" w:ascii="Times New Roman"/>
          <w:sz w:val="24"/>
          <w:szCs w:val="24"/>
        </w:rPr>
        <w:t>00</w:t>
      </w:r>
      <w:proofErr w:type="spellEnd"/>
      <w:r w:rsidR="001E6AB9">
        <w:rPr>
          <w:rFonts w:hAnsi="Times New Roman" w:ascii="Times New Roman"/>
          <w:sz w:val="24"/>
          <w:szCs w:val="24"/>
        </w:rPr>
        <w:t xml:space="preserve"> kn, sve kako je to navedeno izrekom ovog rješenja.</w:t>
      </w:r>
    </w:p>
    <w:p w:rsidRDefault="001E6AB9" w:rsidP="007918AA" w:rsidR="001E6AB9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1E4E5F" w:rsidP="00B568EA" w:rsidR="00E8366C" w:rsidRPr="00684FD5">
      <w:pPr>
        <w:jc w:val="center"/>
        <w:rPr>
          <w:rFonts w:cs="Times New Roman" w:hAnsi="Times New Roman" w:ascii="Times New Roman"/>
          <w:sz w:val="24"/>
          <w:szCs w:val="24"/>
        </w:rPr>
      </w:pPr>
      <w:r w:rsidRPr="00684FD5">
        <w:rPr>
          <w:rFonts w:cs="Times New Roman" w:hAnsi="Times New Roman" w:ascii="Times New Roman"/>
          <w:sz w:val="24"/>
          <w:szCs w:val="24"/>
        </w:rPr>
        <w:t xml:space="preserve">U </w:t>
      </w:r>
      <w:r w:rsidR="00B568EA" w:rsidRPr="00684FD5">
        <w:rPr>
          <w:rFonts w:cs="Times New Roman" w:hAnsi="Times New Roman" w:ascii="Times New Roman"/>
          <w:sz w:val="24"/>
          <w:szCs w:val="24"/>
        </w:rPr>
        <w:t xml:space="preserve">Zagrebu, </w:t>
      </w:r>
      <w:proofErr w:type="spellStart"/>
      <w:r w:rsidR="002E6681">
        <w:rPr>
          <w:rFonts w:cs="Times New Roman" w:hAnsi="Times New Roman" w:ascii="Times New Roman"/>
          <w:sz w:val="24"/>
          <w:szCs w:val="24"/>
        </w:rPr>
        <w:t>14</w:t>
      </w:r>
      <w:proofErr w:type="spellEnd"/>
      <w:r w:rsidR="002E6681">
        <w:rPr>
          <w:rFonts w:cs="Times New Roman" w:hAnsi="Times New Roman" w:ascii="Times New Roman"/>
          <w:sz w:val="24"/>
          <w:szCs w:val="24"/>
        </w:rPr>
        <w:t xml:space="preserve">. lipnja </w:t>
      </w:r>
      <w:proofErr w:type="spellStart"/>
      <w:r w:rsidR="002E6681">
        <w:rPr>
          <w:rFonts w:cs="Times New Roman" w:hAnsi="Times New Roman" w:ascii="Times New Roman"/>
          <w:sz w:val="24"/>
          <w:szCs w:val="24"/>
        </w:rPr>
        <w:t>2018</w:t>
      </w:r>
      <w:proofErr w:type="spellEnd"/>
      <w:r w:rsidR="002E6681">
        <w:rPr>
          <w:rFonts w:cs="Times New Roman" w:hAnsi="Times New Roman" w:ascii="Times New Roman"/>
          <w:sz w:val="24"/>
          <w:szCs w:val="24"/>
        </w:rPr>
        <w:t>.</w:t>
      </w:r>
    </w:p>
    <w:p w:rsidRDefault="00EB1EE5" w:rsidP="001E4E5F" w:rsidR="00EB1EE5" w:rsidRPr="00684FD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B718B" w:rsidR="00B06605" w:rsidRPr="00684FD5">
      <w:pPr>
        <w:ind w:left="705"/>
        <w:rPr>
          <w:rFonts w:cs="Times New Roman" w:hAnsi="Times New Roman" w:ascii="Times New Roman"/>
          <w:sz w:val="24"/>
          <w:szCs w:val="24"/>
        </w:rPr>
      </w:pP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C34FDD" w:rsidRPr="00684FD5">
        <w:rPr>
          <w:rFonts w:cs="Times New Roman" w:hAnsi="Times New Roman" w:ascii="Times New Roman"/>
          <w:sz w:val="24"/>
          <w:szCs w:val="24"/>
        </w:rPr>
        <w:t xml:space="preserve">  </w:t>
      </w:r>
      <w:r w:rsidR="00B568EA" w:rsidRPr="00684FD5">
        <w:rPr>
          <w:rFonts w:cs="Times New Roman" w:hAnsi="Times New Roman" w:ascii="Times New Roman"/>
          <w:sz w:val="24"/>
          <w:szCs w:val="24"/>
        </w:rPr>
        <w:t xml:space="preserve">     </w:t>
      </w:r>
      <w:r w:rsidR="008674AB">
        <w:rPr>
          <w:rFonts w:cs="Times New Roman" w:hAnsi="Times New Roman" w:ascii="Times New Roman"/>
          <w:sz w:val="24"/>
          <w:szCs w:val="24"/>
        </w:rPr>
        <w:t xml:space="preserve">    </w:t>
      </w:r>
      <w:r w:rsidRPr="00684FD5">
        <w:rPr>
          <w:rFonts w:cs="Times New Roman" w:hAnsi="Times New Roman" w:ascii="Times New Roman"/>
          <w:sz w:val="24"/>
          <w:szCs w:val="24"/>
        </w:rPr>
        <w:t>S</w:t>
      </w:r>
      <w:r w:rsidR="00B568EA" w:rsidRPr="00684FD5">
        <w:rPr>
          <w:rFonts w:cs="Times New Roman" w:hAnsi="Times New Roman" w:ascii="Times New Roman"/>
          <w:sz w:val="24"/>
          <w:szCs w:val="24"/>
        </w:rPr>
        <w:t xml:space="preserve"> </w:t>
      </w:r>
      <w:r w:rsidRPr="00684FD5">
        <w:rPr>
          <w:rFonts w:cs="Times New Roman" w:hAnsi="Times New Roman" w:ascii="Times New Roman"/>
          <w:sz w:val="24"/>
          <w:szCs w:val="24"/>
        </w:rPr>
        <w:t>U</w:t>
      </w:r>
      <w:r w:rsidR="00B568EA" w:rsidRPr="00684FD5">
        <w:rPr>
          <w:rFonts w:cs="Times New Roman" w:hAnsi="Times New Roman" w:ascii="Times New Roman"/>
          <w:sz w:val="24"/>
          <w:szCs w:val="24"/>
        </w:rPr>
        <w:t xml:space="preserve"> </w:t>
      </w:r>
      <w:r w:rsidRPr="00684FD5">
        <w:rPr>
          <w:rFonts w:cs="Times New Roman" w:hAnsi="Times New Roman" w:ascii="Times New Roman"/>
          <w:sz w:val="24"/>
          <w:szCs w:val="24"/>
        </w:rPr>
        <w:t>D</w:t>
      </w:r>
      <w:r w:rsidR="00B568EA" w:rsidRPr="00684FD5">
        <w:rPr>
          <w:rFonts w:cs="Times New Roman" w:hAnsi="Times New Roman" w:ascii="Times New Roman"/>
          <w:sz w:val="24"/>
          <w:szCs w:val="24"/>
        </w:rPr>
        <w:t xml:space="preserve"> </w:t>
      </w:r>
      <w:r w:rsidRPr="00684FD5">
        <w:rPr>
          <w:rFonts w:cs="Times New Roman" w:hAnsi="Times New Roman" w:ascii="Times New Roman"/>
          <w:sz w:val="24"/>
          <w:szCs w:val="24"/>
        </w:rPr>
        <w:t>A</w:t>
      </w:r>
      <w:r w:rsidR="00B568EA" w:rsidRPr="00684FD5">
        <w:rPr>
          <w:rFonts w:cs="Times New Roman" w:hAnsi="Times New Roman" w:ascii="Times New Roman"/>
          <w:sz w:val="24"/>
          <w:szCs w:val="24"/>
        </w:rPr>
        <w:t xml:space="preserve"> </w:t>
      </w:r>
      <w:r w:rsidRPr="00684FD5">
        <w:rPr>
          <w:rFonts w:cs="Times New Roman" w:hAnsi="Times New Roman" w:ascii="Times New Roman"/>
          <w:sz w:val="24"/>
          <w:szCs w:val="24"/>
        </w:rPr>
        <w:t>C:</w:t>
      </w:r>
    </w:p>
    <w:p w:rsidRDefault="00FB718B" w:rsidP="001E4E5F" w:rsidR="00963F34" w:rsidRPr="00684FD5">
      <w:pPr>
        <w:jc w:val="both"/>
        <w:rPr>
          <w:rFonts w:cs="Times New Roman" w:hAnsi="Times New Roman" w:ascii="Times New Roman"/>
          <w:sz w:val="24"/>
          <w:szCs w:val="24"/>
        </w:rPr>
      </w:pP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="009B749B" w:rsidRPr="00684FD5">
        <w:rPr>
          <w:rFonts w:cs="Times New Roman" w:hAnsi="Times New Roman" w:ascii="Times New Roman"/>
          <w:sz w:val="24"/>
          <w:szCs w:val="24"/>
        </w:rPr>
        <w:t xml:space="preserve">  </w:t>
      </w:r>
      <w:r w:rsidR="009A3442" w:rsidRPr="00684FD5">
        <w:rPr>
          <w:rFonts w:cs="Times New Roman" w:hAnsi="Times New Roman" w:ascii="Times New Roman"/>
          <w:sz w:val="24"/>
          <w:szCs w:val="24"/>
        </w:rPr>
        <w:t xml:space="preserve">  </w:t>
      </w:r>
      <w:r w:rsidR="008674AB">
        <w:rPr>
          <w:rFonts w:cs="Times New Roman" w:hAnsi="Times New Roman" w:ascii="Times New Roman"/>
          <w:sz w:val="24"/>
          <w:szCs w:val="24"/>
        </w:rPr>
        <w:t xml:space="preserve"> </w:t>
      </w:r>
      <w:r w:rsidR="002E6681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684FD5">
        <w:rPr>
          <w:rFonts w:cs="Times New Roman" w:hAnsi="Times New Roman" w:ascii="Times New Roman"/>
          <w:sz w:val="24"/>
          <w:szCs w:val="24"/>
        </w:rPr>
        <w:t>MIHAEL</w:t>
      </w:r>
      <w:proofErr w:type="spellEnd"/>
      <w:r w:rsidRPr="00684FD5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684FD5">
        <w:rPr>
          <w:rFonts w:cs="Times New Roman" w:hAnsi="Times New Roman" w:ascii="Times New Roman"/>
          <w:sz w:val="24"/>
          <w:szCs w:val="24"/>
        </w:rPr>
        <w:t>KOVAČIĆ</w:t>
      </w:r>
      <w:proofErr w:type="spellEnd"/>
      <w:r w:rsidR="008B7CD1">
        <w:rPr>
          <w:rFonts w:cs="Times New Roman" w:hAnsi="Times New Roman" w:ascii="Times New Roman"/>
          <w:sz w:val="24"/>
          <w:szCs w:val="24"/>
        </w:rPr>
        <w:t>, v.r.</w:t>
      </w:r>
    </w:p>
    <w:p w:rsidRDefault="001E4E5F" w:rsidP="00E56909" w:rsidR="001E4E5F" w:rsidRPr="00684FD5">
      <w:pPr>
        <w:jc w:val="both"/>
        <w:rPr>
          <w:rFonts w:cs="Times New Roman" w:hAnsi="Times New Roman" w:ascii="Times New Roman"/>
          <w:sz w:val="24"/>
          <w:szCs w:val="24"/>
        </w:rPr>
      </w:pPr>
      <w:r w:rsidRPr="00684FD5">
        <w:rPr>
          <w:rFonts w:cs="Times New Roman" w:hAnsi="Times New Roman" w:ascii="Times New Roman"/>
          <w:sz w:val="24"/>
          <w:szCs w:val="24"/>
        </w:rPr>
        <w:t>Pravna pouka:</w:t>
      </w:r>
    </w:p>
    <w:p w:rsidRDefault="001E4E5F" w:rsidP="001E4E5F" w:rsidR="004031B2">
      <w:pPr>
        <w:jc w:val="both"/>
        <w:rPr>
          <w:rFonts w:cs="Times New Roman" w:hAnsi="Times New Roman" w:ascii="Times New Roman"/>
          <w:sz w:val="24"/>
          <w:szCs w:val="24"/>
        </w:rPr>
      </w:pPr>
      <w:r w:rsidRPr="00684FD5">
        <w:rPr>
          <w:rFonts w:cs="Times New Roman" w:hAnsi="Times New Roman" w:ascii="Times New Roman"/>
          <w:sz w:val="24"/>
          <w:szCs w:val="24"/>
        </w:rPr>
        <w:t xml:space="preserve">Protiv </w:t>
      </w:r>
      <w:r w:rsidR="009F48B7" w:rsidRPr="00684FD5">
        <w:rPr>
          <w:rFonts w:cs="Times New Roman" w:hAnsi="Times New Roman" w:ascii="Times New Roman"/>
          <w:sz w:val="24"/>
          <w:szCs w:val="24"/>
        </w:rPr>
        <w:t>ovog rješenja</w:t>
      </w:r>
      <w:r w:rsidR="00B568EA" w:rsidRPr="00684FD5">
        <w:rPr>
          <w:rFonts w:cs="Times New Roman" w:hAnsi="Times New Roman" w:ascii="Times New Roman"/>
          <w:sz w:val="24"/>
          <w:szCs w:val="24"/>
        </w:rPr>
        <w:t xml:space="preserve"> može se izjaviti žalba u roku od osam dana, koja se podnosi ovome sudu u dva primjerka. </w:t>
      </w:r>
    </w:p>
    <w:p w:rsidRDefault="00EB2440" w:rsidP="001E4E5F" w:rsidR="00EB2440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8B7CD1" w:rsidP="001E4E5F" w:rsidR="008B7C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Za 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ovlašteni službenik</w:t>
      </w:r>
    </w:p>
    <w:p w:rsidRDefault="008B7CD1" w:rsidP="001E4E5F" w:rsidR="008B7CD1" w:rsidRPr="00684FD5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proofErr w:type="spellStart"/>
      <w:r>
        <w:rPr>
          <w:rFonts w:cs="Times New Roman" w:hAnsi="Times New Roman" w:ascii="Times New Roman"/>
          <w:sz w:val="24"/>
          <w:szCs w:val="24"/>
        </w:rPr>
        <w:t>Belma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Čolić</w:t>
      </w:r>
    </w:p>
    <w:p w:rsidRDefault="001E4E5F" w:rsidP="001E4E5F" w:rsidR="001E4E5F" w:rsidRPr="008B7CD1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B7CD1">
        <w:rPr>
          <w:rFonts w:cs="Times New Roman" w:hAnsi="Times New Roman" w:ascii="Times New Roman"/>
          <w:color w:themeColor="background1" w:val="FFFFFF"/>
          <w:sz w:val="24"/>
          <w:szCs w:val="24"/>
        </w:rPr>
        <w:t>DNA:</w:t>
      </w:r>
    </w:p>
    <w:p w:rsidRDefault="00B568EA" w:rsidP="00FB2B3B" w:rsidR="004031B2" w:rsidRPr="008B7CD1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B7CD1">
        <w:rPr>
          <w:rFonts w:cs="Times New Roman" w:hAnsi="Times New Roman" w:ascii="Times New Roman"/>
          <w:color w:themeColor="background1" w:val="FFFFFF"/>
          <w:sz w:val="24"/>
          <w:szCs w:val="24"/>
        </w:rPr>
        <w:t>Stečajno</w:t>
      </w:r>
      <w:r w:rsidR="0053284E" w:rsidRPr="008B7CD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m </w:t>
      </w:r>
      <w:r w:rsidRPr="008B7CD1">
        <w:rPr>
          <w:rFonts w:cs="Times New Roman" w:hAnsi="Times New Roman" w:ascii="Times New Roman"/>
          <w:color w:themeColor="background1" w:val="FFFFFF"/>
          <w:sz w:val="24"/>
          <w:szCs w:val="24"/>
        </w:rPr>
        <w:t>uprav</w:t>
      </w:r>
      <w:r w:rsidR="004031B2" w:rsidRPr="008B7CD1">
        <w:rPr>
          <w:rFonts w:cs="Times New Roman" w:hAnsi="Times New Roman" w:ascii="Times New Roman"/>
          <w:color w:themeColor="background1" w:val="FFFFFF"/>
          <w:sz w:val="24"/>
          <w:szCs w:val="24"/>
        </w:rPr>
        <w:t>itelj</w:t>
      </w:r>
      <w:r w:rsidR="0053284E" w:rsidRPr="008B7CD1">
        <w:rPr>
          <w:rFonts w:cs="Times New Roman" w:hAnsi="Times New Roman" w:ascii="Times New Roman"/>
          <w:color w:themeColor="background1" w:val="FFFFFF"/>
          <w:sz w:val="24"/>
          <w:szCs w:val="24"/>
        </w:rPr>
        <w:t>u</w:t>
      </w:r>
      <w:r w:rsidR="008E0D42" w:rsidRPr="008B7CD1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8E0D42" w:rsidP="00FB2B3B" w:rsidR="009F48B7" w:rsidRPr="008B7CD1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B7CD1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1E6AB9" w:rsidRPr="008B7CD1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ploča, ovdje</w:t>
      </w:r>
    </w:p>
    <w:p w:rsidRDefault="004031B2" w:rsidP="006014AA" w:rsidR="004031B2" w:rsidRPr="00684FD5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Sect="00A7398E" w:rsidR="004031B2" w:rsidRPr="00684FD5">
      <w:headerReference w:type="even" r:id="rId11"/>
      <w:headerReference w:type="default" r:id="rId12"/>
      <w:headerReference w:type="first" r:id="rId13"/>
      <w:pgSz w:code="9" w:h="16838" w:w="11906"/>
      <w:pgMar w:gutter="0" w:footer="0" w:header="964" w:left="1440" w:bottom="1440" w:right="1440" w:top="14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5D06" w:rsidR="00325D06">
      <w:r>
        <w:separator/>
      </w:r>
    </w:p>
  </w:endnote>
  <w:endnote w:id="0" w:type="continuationSeparator">
    <w:p w:rsidRDefault="00325D06" w:rsidR="00325D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Times-NewRoman">
    <w:altName w:val="Times New Roman"/>
    <w:panose1 w:val="00000000000000000000"/>
    <w:charset w:val="00"/>
    <w:family w:val="roman"/>
    <w:notTrueType/>
    <w:pitch w:val="default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5D06" w:rsidR="00325D06">
      <w:r>
        <w:separator/>
      </w:r>
    </w:p>
  </w:footnote>
  <w:footnote w:id="0" w:type="continuationSeparator">
    <w:p w:rsidRDefault="00325D06" w:rsidR="00325D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68EA" w:rsidP="00FB64FF" w:rsidR="00B568E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568EA" w:rsidR="00B568E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68EA" w:rsidP="00FB64FF" w:rsidR="00B568EA" w:rsidRPr="008674AB">
    <w:pPr>
      <w:pStyle w:val="Zaglavlje"/>
      <w:framePr w:y="1" w:xAlign="center" w:vAnchor="text" w:hAnchor="margin" w:wrap="around"/>
      <w:jc w:val="right"/>
      <w:rPr>
        <w:rStyle w:val="Brojstranice"/>
        <w:rFonts w:cs="Times New Roman" w:hAnsi="Times New Roman" w:ascii="Times New Roman"/>
      </w:rPr>
    </w:pPr>
    <w:r w:rsidRPr="008674AB">
      <w:rPr>
        <w:rStyle w:val="Brojstranice"/>
        <w:rFonts w:cs="Times New Roman" w:hAnsi="Times New Roman" w:ascii="Times New Roman"/>
      </w:rPr>
      <w:t xml:space="preserve">- </w:t>
    </w:r>
    <w:r w:rsidRPr="008674AB">
      <w:rPr>
        <w:rStyle w:val="Brojstranice"/>
        <w:rFonts w:cs="Times New Roman" w:hAnsi="Times New Roman" w:ascii="Times New Roman"/>
      </w:rPr>
      <w:fldChar w:fldCharType="begin"/>
    </w:r>
    <w:r w:rsidRPr="008674AB">
      <w:rPr>
        <w:rStyle w:val="Brojstranice"/>
        <w:rFonts w:cs="Times New Roman" w:hAnsi="Times New Roman" w:ascii="Times New Roman"/>
      </w:rPr>
      <w:instrText xml:space="preserve">PAGE  </w:instrText>
    </w:r>
    <w:r w:rsidRPr="008674AB">
      <w:rPr>
        <w:rStyle w:val="Brojstranice"/>
        <w:rFonts w:cs="Times New Roman" w:hAnsi="Times New Roman" w:ascii="Times New Roman"/>
      </w:rPr>
      <w:fldChar w:fldCharType="separate"/>
    </w:r>
    <w:r w:rsidR="008B7CD1">
      <w:rPr>
        <w:rStyle w:val="Brojstranice"/>
        <w:rFonts w:cs="Times New Roman" w:hAnsi="Times New Roman" w:ascii="Times New Roman"/>
        <w:noProof/>
      </w:rPr>
      <w:t>2</w:t>
    </w:r>
    <w:r w:rsidRPr="008674AB">
      <w:rPr>
        <w:rStyle w:val="Brojstranice"/>
        <w:rFonts w:cs="Times New Roman" w:hAnsi="Times New Roman" w:ascii="Times New Roman"/>
      </w:rPr>
      <w:fldChar w:fldCharType="end"/>
    </w:r>
    <w:r w:rsidRPr="008674AB">
      <w:rPr>
        <w:rStyle w:val="Brojstranice"/>
        <w:rFonts w:cs="Times New Roman" w:hAnsi="Times New Roman" w:ascii="Times New Roman"/>
      </w:rPr>
      <w:t xml:space="preserve"> -</w:t>
    </w:r>
  </w:p>
  <w:p w:rsidRDefault="00B568EA" w:rsidP="008674AB" w:rsidR="00B568EA">
    <w:pPr>
      <w:jc w:val="right"/>
    </w:pPr>
    <w:r w:rsidRPr="008674AB">
      <w:rPr>
        <w:rFonts w:cs="Times New Roman" w:hAnsi="Times New Roman" w:ascii="Times New Roman"/>
      </w:rPr>
      <w:t>3 St-</w:t>
    </w:r>
    <w:proofErr w:type="spellStart"/>
    <w:r w:rsidR="002E6681">
      <w:rPr>
        <w:rFonts w:cs="Times New Roman" w:hAnsi="Times New Roman" w:ascii="Times New Roman"/>
      </w:rPr>
      <w:t>1419</w:t>
    </w:r>
    <w:proofErr w:type="spellEnd"/>
    <w:r w:rsidR="002E6681">
      <w:rPr>
        <w:rFonts w:cs="Times New Roman" w:hAnsi="Times New Roman" w:ascii="Times New Roman"/>
      </w:rPr>
      <w:t>/</w:t>
    </w:r>
    <w:proofErr w:type="spellStart"/>
    <w:r w:rsidR="002E6681">
      <w:rPr>
        <w:rFonts w:cs="Times New Roman" w:hAnsi="Times New Roman" w:ascii="Times New Roman"/>
      </w:rPr>
      <w:t>13</w:t>
    </w:r>
    <w:proofErr w:type="spellEnd"/>
  </w:p>
  <w:p w:rsidRDefault="00B568EA" w:rsidR="00B568EA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68EA" w:rsidR="00B568EA">
    <w:pPr>
      <w:pStyle w:val="Zaglavlje"/>
    </w:pPr>
  </w:p>
  <w:p w:rsidRDefault="00B568EA" w:rsidR="00B568EA">
    <w:pPr>
      <w:pStyle w:val="Zaglavlje"/>
    </w:pPr>
  </w:p>
  <w:p w:rsidRDefault="00B568EA" w:rsidR="00B568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70679B"/>
    <w:multiLevelType w:val="hybridMultilevel"/>
    <w:tmpl w:val="C40ECDCA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3F04"/>
    <w:rsid w:val="00020BA4"/>
    <w:rsid w:val="00027233"/>
    <w:rsid w:val="0003267D"/>
    <w:rsid w:val="000340FC"/>
    <w:rsid w:val="0004474A"/>
    <w:rsid w:val="0006417A"/>
    <w:rsid w:val="0006505A"/>
    <w:rsid w:val="00065128"/>
    <w:rsid w:val="00071D41"/>
    <w:rsid w:val="00072F08"/>
    <w:rsid w:val="00082920"/>
    <w:rsid w:val="00083474"/>
    <w:rsid w:val="000A3AC6"/>
    <w:rsid w:val="000D34A4"/>
    <w:rsid w:val="000D642A"/>
    <w:rsid w:val="000F7BC8"/>
    <w:rsid w:val="00110294"/>
    <w:rsid w:val="001177AD"/>
    <w:rsid w:val="00152BDA"/>
    <w:rsid w:val="00173990"/>
    <w:rsid w:val="001762B1"/>
    <w:rsid w:val="001834AE"/>
    <w:rsid w:val="001918F3"/>
    <w:rsid w:val="0019658F"/>
    <w:rsid w:val="00197A2C"/>
    <w:rsid w:val="001A100D"/>
    <w:rsid w:val="001B68BA"/>
    <w:rsid w:val="001E4E5F"/>
    <w:rsid w:val="001E6AB9"/>
    <w:rsid w:val="00204FC2"/>
    <w:rsid w:val="00207B14"/>
    <w:rsid w:val="00235AAE"/>
    <w:rsid w:val="00241F04"/>
    <w:rsid w:val="0025654A"/>
    <w:rsid w:val="002751F1"/>
    <w:rsid w:val="002773D4"/>
    <w:rsid w:val="00291C9E"/>
    <w:rsid w:val="002E0B4C"/>
    <w:rsid w:val="002E6681"/>
    <w:rsid w:val="002F34DB"/>
    <w:rsid w:val="003003D2"/>
    <w:rsid w:val="00310D80"/>
    <w:rsid w:val="003172BC"/>
    <w:rsid w:val="00320107"/>
    <w:rsid w:val="00325D06"/>
    <w:rsid w:val="00332C13"/>
    <w:rsid w:val="00345805"/>
    <w:rsid w:val="00346BB9"/>
    <w:rsid w:val="0036341C"/>
    <w:rsid w:val="003650CA"/>
    <w:rsid w:val="00373F04"/>
    <w:rsid w:val="00396AAC"/>
    <w:rsid w:val="003A39FF"/>
    <w:rsid w:val="003B6AC8"/>
    <w:rsid w:val="003C3BDA"/>
    <w:rsid w:val="003C63C0"/>
    <w:rsid w:val="003C6959"/>
    <w:rsid w:val="003D181B"/>
    <w:rsid w:val="004031B2"/>
    <w:rsid w:val="00446967"/>
    <w:rsid w:val="00452167"/>
    <w:rsid w:val="00473DB3"/>
    <w:rsid w:val="00475E64"/>
    <w:rsid w:val="004976A1"/>
    <w:rsid w:val="004A01AE"/>
    <w:rsid w:val="004C0ED9"/>
    <w:rsid w:val="004C5627"/>
    <w:rsid w:val="004C6B88"/>
    <w:rsid w:val="004E713A"/>
    <w:rsid w:val="005272EF"/>
    <w:rsid w:val="00531729"/>
    <w:rsid w:val="0053284E"/>
    <w:rsid w:val="00554C8A"/>
    <w:rsid w:val="00564FC1"/>
    <w:rsid w:val="00575AA2"/>
    <w:rsid w:val="005764D5"/>
    <w:rsid w:val="005774B3"/>
    <w:rsid w:val="005969E3"/>
    <w:rsid w:val="005A2AD4"/>
    <w:rsid w:val="005C1F35"/>
    <w:rsid w:val="005C3453"/>
    <w:rsid w:val="006014AA"/>
    <w:rsid w:val="0061156F"/>
    <w:rsid w:val="006235E3"/>
    <w:rsid w:val="00627668"/>
    <w:rsid w:val="006368F5"/>
    <w:rsid w:val="00637245"/>
    <w:rsid w:val="00676A07"/>
    <w:rsid w:val="006824AB"/>
    <w:rsid w:val="00684FD5"/>
    <w:rsid w:val="00685DD9"/>
    <w:rsid w:val="00691B14"/>
    <w:rsid w:val="006B5783"/>
    <w:rsid w:val="006C081D"/>
    <w:rsid w:val="006E2962"/>
    <w:rsid w:val="006E3E04"/>
    <w:rsid w:val="00706141"/>
    <w:rsid w:val="00721D5D"/>
    <w:rsid w:val="0072667D"/>
    <w:rsid w:val="0072695E"/>
    <w:rsid w:val="00727277"/>
    <w:rsid w:val="00731D64"/>
    <w:rsid w:val="0074592A"/>
    <w:rsid w:val="007519B3"/>
    <w:rsid w:val="007627B3"/>
    <w:rsid w:val="00764AEE"/>
    <w:rsid w:val="007918AA"/>
    <w:rsid w:val="007B6C32"/>
    <w:rsid w:val="007C422F"/>
    <w:rsid w:val="007E3E9B"/>
    <w:rsid w:val="007E687B"/>
    <w:rsid w:val="008052F4"/>
    <w:rsid w:val="008054FD"/>
    <w:rsid w:val="0081694D"/>
    <w:rsid w:val="00841F3D"/>
    <w:rsid w:val="008477DD"/>
    <w:rsid w:val="00854BE1"/>
    <w:rsid w:val="00862700"/>
    <w:rsid w:val="008674AB"/>
    <w:rsid w:val="00873DCD"/>
    <w:rsid w:val="00881589"/>
    <w:rsid w:val="008912E7"/>
    <w:rsid w:val="00896490"/>
    <w:rsid w:val="008A0443"/>
    <w:rsid w:val="008A1B6B"/>
    <w:rsid w:val="008B7CD1"/>
    <w:rsid w:val="008C3ABF"/>
    <w:rsid w:val="008E0D42"/>
    <w:rsid w:val="008F1ED4"/>
    <w:rsid w:val="008F569D"/>
    <w:rsid w:val="0090223B"/>
    <w:rsid w:val="00902FE2"/>
    <w:rsid w:val="00910817"/>
    <w:rsid w:val="00924154"/>
    <w:rsid w:val="009450F9"/>
    <w:rsid w:val="00950EFB"/>
    <w:rsid w:val="00953DED"/>
    <w:rsid w:val="00957111"/>
    <w:rsid w:val="00963F34"/>
    <w:rsid w:val="009655BD"/>
    <w:rsid w:val="00981BDB"/>
    <w:rsid w:val="009A3442"/>
    <w:rsid w:val="009A4C3B"/>
    <w:rsid w:val="009B749B"/>
    <w:rsid w:val="009C06B7"/>
    <w:rsid w:val="009C6833"/>
    <w:rsid w:val="009D0ED3"/>
    <w:rsid w:val="009E0DB5"/>
    <w:rsid w:val="009E7CAA"/>
    <w:rsid w:val="009F21A0"/>
    <w:rsid w:val="009F48B7"/>
    <w:rsid w:val="00A2436B"/>
    <w:rsid w:val="00A24F25"/>
    <w:rsid w:val="00A26151"/>
    <w:rsid w:val="00A26EAF"/>
    <w:rsid w:val="00A444B7"/>
    <w:rsid w:val="00A45C69"/>
    <w:rsid w:val="00A56F4A"/>
    <w:rsid w:val="00A57232"/>
    <w:rsid w:val="00A709F0"/>
    <w:rsid w:val="00A7398E"/>
    <w:rsid w:val="00A87077"/>
    <w:rsid w:val="00AA0C7F"/>
    <w:rsid w:val="00AB314A"/>
    <w:rsid w:val="00AC4626"/>
    <w:rsid w:val="00AE3D2B"/>
    <w:rsid w:val="00B06605"/>
    <w:rsid w:val="00B06E20"/>
    <w:rsid w:val="00B330D1"/>
    <w:rsid w:val="00B427FF"/>
    <w:rsid w:val="00B44674"/>
    <w:rsid w:val="00B472C2"/>
    <w:rsid w:val="00B53A15"/>
    <w:rsid w:val="00B568EA"/>
    <w:rsid w:val="00B6554E"/>
    <w:rsid w:val="00B70980"/>
    <w:rsid w:val="00B72DC5"/>
    <w:rsid w:val="00B74D7B"/>
    <w:rsid w:val="00B96157"/>
    <w:rsid w:val="00BA3747"/>
    <w:rsid w:val="00BB128D"/>
    <w:rsid w:val="00BB40FF"/>
    <w:rsid w:val="00BB6F39"/>
    <w:rsid w:val="00BC01F7"/>
    <w:rsid w:val="00BE62FD"/>
    <w:rsid w:val="00C16795"/>
    <w:rsid w:val="00C279C5"/>
    <w:rsid w:val="00C329BE"/>
    <w:rsid w:val="00C34FDD"/>
    <w:rsid w:val="00C463D6"/>
    <w:rsid w:val="00C53364"/>
    <w:rsid w:val="00C55CF6"/>
    <w:rsid w:val="00C56ABF"/>
    <w:rsid w:val="00C646FF"/>
    <w:rsid w:val="00C866E3"/>
    <w:rsid w:val="00CA22FE"/>
    <w:rsid w:val="00CA4666"/>
    <w:rsid w:val="00CB1D9B"/>
    <w:rsid w:val="00CD1E35"/>
    <w:rsid w:val="00CE6259"/>
    <w:rsid w:val="00CF0C5F"/>
    <w:rsid w:val="00D00B0D"/>
    <w:rsid w:val="00D0140D"/>
    <w:rsid w:val="00D105E5"/>
    <w:rsid w:val="00D1324C"/>
    <w:rsid w:val="00D32F2E"/>
    <w:rsid w:val="00D373D4"/>
    <w:rsid w:val="00D41EC4"/>
    <w:rsid w:val="00D43583"/>
    <w:rsid w:val="00D61D33"/>
    <w:rsid w:val="00D7284A"/>
    <w:rsid w:val="00D74871"/>
    <w:rsid w:val="00D750C9"/>
    <w:rsid w:val="00DA0460"/>
    <w:rsid w:val="00DB085A"/>
    <w:rsid w:val="00DB2769"/>
    <w:rsid w:val="00DD7B24"/>
    <w:rsid w:val="00E21B3F"/>
    <w:rsid w:val="00E24C5C"/>
    <w:rsid w:val="00E33D47"/>
    <w:rsid w:val="00E46B2C"/>
    <w:rsid w:val="00E47E1E"/>
    <w:rsid w:val="00E56909"/>
    <w:rsid w:val="00E66B4A"/>
    <w:rsid w:val="00E81576"/>
    <w:rsid w:val="00E8366C"/>
    <w:rsid w:val="00EB1EE5"/>
    <w:rsid w:val="00EB2440"/>
    <w:rsid w:val="00EC63A0"/>
    <w:rsid w:val="00EC6731"/>
    <w:rsid w:val="00EF165D"/>
    <w:rsid w:val="00EF59C6"/>
    <w:rsid w:val="00EF68DA"/>
    <w:rsid w:val="00F06F7D"/>
    <w:rsid w:val="00F206F2"/>
    <w:rsid w:val="00F66FA5"/>
    <w:rsid w:val="00F849E3"/>
    <w:rsid w:val="00F85B57"/>
    <w:rsid w:val="00FA6451"/>
    <w:rsid w:val="00FB09B9"/>
    <w:rsid w:val="00FB2B3B"/>
    <w:rsid w:val="00FB64FF"/>
    <w:rsid w:val="00FB718B"/>
    <w:rsid w:val="00FC5A4F"/>
    <w:rsid w:val="00FD5646"/>
    <w:rsid w:val="00FD5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customStyle="true" w:styleId="uvlaka" w:type="paragraph">
    <w:name w:val="uvlaka"/>
    <w:basedOn w:val="Normal"/>
    <w:rsid w:val="0074592A"/>
    <w:pPr>
      <w:keepLines/>
      <w:autoSpaceDE w:val="false"/>
      <w:autoSpaceDN w:val="false"/>
      <w:adjustRightInd w:val="false"/>
      <w:spacing w:lineRule="auto" w:line="288"/>
      <w:ind w:firstLine="283"/>
      <w:jc w:val="both"/>
      <w:textAlignment w:val="center"/>
    </w:pPr>
    <w:rPr>
      <w:rFonts w:cs="Bookman Old Style" w:hAnsi="Bookman Old Style" w:ascii="Bookman Old Style"/>
      <w:b/>
      <w:bCs/>
      <w:noProof/>
      <w:color w:val="000000"/>
      <w:sz w:val="20"/>
      <w:szCs w:val="20"/>
      <w:lang w:eastAsia="en-US"/>
    </w:rPr>
  </w:style>
  <w:style w:customStyle="true" w:styleId="T-98-2" w:type="paragraph">
    <w:name w:val="T-9/8-2"/>
    <w:basedOn w:val="Normal"/>
    <w:rsid w:val="007918AA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cs="Times New Roman" w:hAnsi="Times-NewRoman" w:ascii="Times-NewRoman"/>
      <w:sz w:val="19"/>
      <w:szCs w:val="19"/>
    </w:rPr>
  </w:style>
  <w:style w:customStyle="true" w:styleId="Bezproreda1" w:type="paragraph">
    <w:name w:val="Bez proreda1"/>
    <w:rsid w:val="007918AA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B7C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7CD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7CD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7CD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7CD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customStyle="1" w:styleId="uvlaka" w:type="paragraph">
    <w:name w:val="uvlaka"/>
    <w:basedOn w:val="Normal"/>
    <w:rsid w:val="0074592A"/>
    <w:pPr>
      <w:keepLines/>
      <w:autoSpaceDE w:val="0"/>
      <w:autoSpaceDN w:val="0"/>
      <w:adjustRightInd w:val="0"/>
      <w:spacing w:line="288" w:lineRule="auto"/>
      <w:ind w:firstLine="283"/>
      <w:jc w:val="both"/>
      <w:textAlignment w:val="center"/>
    </w:pPr>
    <w:rPr>
      <w:rFonts w:ascii="Bookman Old Style" w:cs="Bookman Old Style" w:hAnsi="Bookman Old Style"/>
      <w:b/>
      <w:bCs/>
      <w:noProof/>
      <w:color w:val="000000"/>
      <w:sz w:val="20"/>
      <w:szCs w:val="20"/>
      <w:lang w:eastAsia="en-US"/>
    </w:rPr>
  </w:style>
  <w:style w:customStyle="1" w:styleId="T-98-2" w:type="paragraph">
    <w:name w:val="T-9/8-2"/>
    <w:basedOn w:val="Normal"/>
    <w:rsid w:val="007918AA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cs="Times New Roman" w:hAnsi="Times-NewRoman"/>
      <w:sz w:val="19"/>
      <w:szCs w:val="19"/>
    </w:rPr>
  </w:style>
  <w:style w:customStyle="1" w:styleId="Bezproreda1" w:type="paragraph">
    <w:name w:val="Bez proreda1"/>
    <w:rsid w:val="007918AA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B7C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7CD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7CD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7CD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7CD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2018.</izvorni_sadrzaj>
    <derivirana_varijabla naziv="DomainObject.DatumDonosenjaOdluke_1">14.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1419</izvorni_sadrzaj>
    <derivirana_varijabla naziv="DomainObject.Predmet.Broj_1">1419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2013.</izvorni_sadrzaj>
    <derivirana_varijabla naziv="DomainObject.Predmet.DatumOsnivanja_1">14.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St-1419/2013</izvorni_sadrzaj>
    <derivirana_varijabla naziv="DomainObject.Predmet.OznakaBroj_1">St-1419/2013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JIMI JERESEY konfekcija d.o.o. zastupanog po punomoćniku marin ivanović</izvorni_sadrzaj>
    <derivirana_varijabla naziv="DomainObject.Predmet.ProtustrankaFormated_1">  JIMI JERESEY konfekcija d.o.o. zastupanog po punomoćniku marin ivanović</derivirana_varijabla>
  </DomainObject.Predmet.ProtustrankaFormated>
  <DomainObject.Predmet.ProtustrankaFormatedOIB>
    <izvorni_sadrzaj>  JIMI JERESEY konfekcija d.o.o., OIB 49318740636 zastupanog po punomoćniku marin ivanović</izvorni_sadrzaj>
    <derivirana_varijabla naziv="DomainObject.Predmet.ProtustrankaFormatedOIB_1">  JIMI JERESEY konfekcija d.o.o., OIB 49318740636 zastupanog po punomoćniku marin ivanović</derivirana_varijabla>
  </DomainObject.Predmet.ProtustrankaFormatedOIB>
  <DomainObject.Predmet.ProtustrankaFormatedWithAdress>
    <izvorni_sadrzaj> JIMI JERESEY konfekcija d.o.o., SKOKOV PRILAZ 4, 10000 Zagreb zastupanog po punomoćniku marin ivanović</izvorni_sadrzaj>
    <derivirana_varijabla naziv="DomainObject.Predmet.ProtustrankaFormatedWithAdress_1"> JIMI JERESEY konfekcija d.o.o., SKOKOV PRILAZ 4, 10000 Zagreb zastupanog po punomoćniku marin ivanović</derivirana_varijabla>
  </DomainObject.Predmet.ProtustrankaFormatedWithAdress>
  <DomainObject.Predmet.ProtustrankaFormatedWithAdressOIB>
    <izvorni_sadrzaj> JIMI JERESEY konfekcija d.o.o., OIB 49318740636, SKOKOV PRILAZ 4, 10000 Zagreb zastupanog po punomoćniku marin ivanović</izvorni_sadrzaj>
    <derivirana_varijabla naziv="DomainObject.Predmet.ProtustrankaFormatedWithAdressOIB_1"> JIMI JERESEY konfekcija d.o.o., OIB 49318740636, SKOKOV PRILAZ 4, 10000 Zagreb zastupanog po punomoćniku marin ivanović</derivirana_varijabla>
  </DomainObject.Predmet.ProtustrankaFormatedWithAdressOIB>
  <DomainObject.Predmet.ProtustrankaWithAdress>
    <izvorni_sadrzaj>JIMI JERESEY konfekcija d.o.o. SKOKOV PRILAZ 4, 10000 Zagreb</izvorni_sadrzaj>
    <derivirana_varijabla naziv="DomainObject.Predmet.ProtustrankaWithAdress_1">JIMI JERESEY konfekcija d.o.o. SKOKOV PRILAZ 4, 10000 Zagreb</derivirana_varijabla>
  </DomainObject.Predmet.ProtustrankaWithAdress>
  <DomainObject.Predmet.ProtustrankaWithAdressOIB>
    <izvorni_sadrzaj>JIMI JERESEY konfekcija d.o.o., OIB 49318740636, SKOKOV PRILAZ 4, 10000 Zagreb</izvorni_sadrzaj>
    <derivirana_varijabla naziv="DomainObject.Predmet.ProtustrankaWithAdressOIB_1">JIMI JERESEY konfekcija d.o.o., OIB 49318740636, SKOKOV PRILAZ 4, 10000 Zagreb</derivirana_varijabla>
  </DomainObject.Predmet.ProtustrankaWithAdressOIB>
  <DomainObject.Predmet.ProtustrankaNazivFormated>
    <izvorni_sadrzaj>JIMI JERESEY konfekcija d.o.o.</izvorni_sadrzaj>
    <derivirana_varijabla naziv="DomainObject.Predmet.ProtustrankaNazivFormated_1">JIMI JERESEY konfekcija d.o.o.</derivirana_varijabla>
  </DomainObject.Predmet.ProtustrankaNazivFormated>
  <DomainObject.Predmet.ProtustrankaNazivFormatedOIB>
    <izvorni_sadrzaj>JIMI JERESEY konfekcija d.o.o., OIB 49318740636</izvorni_sadrzaj>
    <derivirana_varijabla naziv="DomainObject.Predmet.ProtustrankaNazivFormatedOIB_1">JIMI JERESEY konfekcija d.o.o., OIB 49318740636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JOSIPA MEDVED zastupanog po punomoćniku JOSIP JANKOVIĆ; MARIJA KRAMARIĆ zastupanog po punomoćniku JOSIP JANKOVIĆ; ŽELJKA BELJAN zastupanog po punomoćniku JOSIP JANKOVIĆ; MARIJANA ŠTEFANAC zastupanog po punomoćniku JOSIP JANKOVIĆ; VJEROVNICI; Anton Rodić</izvorni_sadrzaj>
    <derivirana_varijabla naziv="DomainObject.Predmet.StrankaFormated_1">  JOSIPA MEDVED zastupanog po punomoćniku JOSIP JANKOVIĆ; MARIJA KRAMARIĆ zastupanog po punomoćniku JOSIP JANKOVIĆ; ŽELJKA BELJAN zastupanog po punomoćniku JOSIP JANKOVIĆ; MARIJANA ŠTEFANAC zastupanog po punomoćniku JOSIP JANKOVIĆ; VJEROVNICI; Anton Rodić</derivirana_varijabla>
  </DomainObject.Predmet.StrankaFormated>
  <DomainObject.Predmet.StrankaFormatedOIB>
    <izvorni_sadrzaj>  JOSIPA MEDVED, OIB 74095144668 zastupanog po punomoćniku JOSIP JANKOVIĆ; MARIJA KRAMARIĆ, OIB 23721401955 zastupanog po punomoćniku JOSIP JANKOVIĆ; ŽELJKA BELJAN, OIB 40486809590 zastupanog po punomoćniku JOSIP JANKOVIĆ; MARIJANA ŠTEFANAC, OIB 89715701117 zastupanog po punomoćniku JOSIP JANKOVIĆ; VJEROVNICI; Anton Rodić, OIB 04216039478</izvorni_sadrzaj>
    <derivirana_varijabla naziv="DomainObject.Predmet.StrankaFormatedOIB_1">  JOSIPA MEDVED, OIB 74095144668 zastupanog po punomoćniku JOSIP JANKOVIĆ; MARIJA KRAMARIĆ, OIB 23721401955 zastupanog po punomoćniku JOSIP JANKOVIĆ; ŽELJKA BELJAN, OIB 40486809590 zastupanog po punomoćniku JOSIP JANKOVIĆ; MARIJANA ŠTEFANAC, OIB 89715701117 zastupanog po punomoćniku JOSIP JANKOVIĆ; VJEROVNICI; Anton Rodić, OIB 04216039478</derivirana_varijabla>
  </DomainObject.Predmet.StrankaFormatedOIB>
  <DomainObject.Predmet.StrankaFormatedWithAdress>
    <izvorni_sadrzaj> JOSIPA MEDVED, Zapeć 14, Lukovdol zastupanog po punomoćniku JOSIP JANKOVIĆ; MARIJA KRAMARIĆ, OSOJNIK 59A, 51329 Severin Na Kupi zastupanog po punomoćniku JOSIP JANKOVIĆ; ŽELJKA BELJAN, LUKOVDOL 47, Lukovdol zastupanog po punomoćniku JOSIP JANKOVIĆ; MARIJANA ŠTEFANAC, GORENCI 28/A, Lukovdol zastupanog po punomoćniku JOSIP JANKOVIĆ; VJEROVNICI; Anton Rodić, Naselak 21, 10000 Zagreb</izvorni_sadrzaj>
    <derivirana_varijabla naziv="DomainObject.Predmet.StrankaFormatedWithAdress_1"> JOSIPA MEDVED, Zapeć 14, Lukovdol zastupanog po punomoćniku JOSIP JANKOVIĆ; MARIJA KRAMARIĆ, OSOJNIK 59A, 51329 Severin Na Kupi zastupanog po punomoćniku JOSIP JANKOVIĆ; ŽELJKA BELJAN, LUKOVDOL 47, Lukovdol zastupanog po punomoćniku JOSIP JANKOVIĆ; MARIJANA ŠTEFANAC, GORENCI 28/A, Lukovdol zastupanog po punomoćniku JOSIP JANKOVIĆ; VJEROVNICI; Anton Rodić, Naselak 21, 10000 Zagreb</derivirana_varijabla>
  </DomainObject.Predmet.StrankaFormatedWithAdress>
  <DomainObject.Predmet.StrankaFormatedWithAdressOIB>
    <izvorni_sadrzaj> JOSIPA MEDVED, OIB 74095144668, Zapeć 14, Lukovdol zastupanog po punomoćniku JOSIP JANKOVIĆ; MARIJA KRAMARIĆ, OIB 23721401955, OSOJNIK 59A, 51329 Severin Na Kupi zastupanog po punomoćniku JOSIP JANKOVIĆ; ŽELJKA BELJAN, OIB 40486809590, LUKOVDOL 47, Lukovdol zastupanog po punomoćniku JOSIP JANKOVIĆ; MARIJANA ŠTEFANAC, OIB 89715701117, GORENCI 28/A, Lukovdol zastupanog po punomoćniku JOSIP JANKOVIĆ; VJEROVNICI; Anton Rodić, OIB 04216039478, Naselak 21, 10000 Zagreb</izvorni_sadrzaj>
    <derivirana_varijabla naziv="DomainObject.Predmet.StrankaFormatedWithAdressOIB_1"> JOSIPA MEDVED, OIB 74095144668, Zapeć 14, Lukovdol zastupanog po punomoćniku JOSIP JANKOVIĆ; MARIJA KRAMARIĆ, OIB 23721401955, OSOJNIK 59A, 51329 Severin Na Kupi zastupanog po punomoćniku JOSIP JANKOVIĆ; ŽELJKA BELJAN, OIB 40486809590, LUKOVDOL 47, Lukovdol zastupanog po punomoćniku JOSIP JANKOVIĆ; MARIJANA ŠTEFANAC, OIB 89715701117, GORENCI 28/A, Lukovdol zastupanog po punomoćniku JOSIP JANKOVIĆ; VJEROVNICI; Anton Rodić, OIB 04216039478, Naselak 21, 10000 Zagreb</derivirana_varijabla>
  </DomainObject.Predmet.StrankaFormatedWithAdressOIB>
  <DomainObject.Predmet.StrankaWithAdress>
    <izvorni_sadrzaj>JOSIPA MEDVED Zapeć 14,Lukovdol,MARIJA KRAMARIĆ OSOJNIK 59A,51329 Severin Na Kupi,ŽELJKA BELJAN LUKOVDOL 47,Lukovdol,MARIJANA ŠTEFANAC GORENCI 28/A,Lukovdol,VJEROVNICI ,Anton Rodić Naselak 21,10000 Zagreb</izvorni_sadrzaj>
    <derivirana_varijabla naziv="DomainObject.Predmet.StrankaWithAdress_1">JOSIPA MEDVED Zapeć 14,Lukovdol,MARIJA KRAMARIĆ OSOJNIK 59A,51329 Severin Na Kupi,ŽELJKA BELJAN LUKOVDOL 47,Lukovdol,MARIJANA ŠTEFANAC GORENCI 28/A,Lukovdol,VJEROVNICI ,Anton Rodić Naselak 21,10000 Zagreb</derivirana_varijabla>
  </DomainObject.Predmet.StrankaWithAdress>
  <DomainObject.Predmet.StrankaWithAdressOIB>
    <izvorni_sadrzaj>JOSIPA MEDVED, OIB 74095144668, Zapeć 14,Lukovdol,MARIJA KRAMARIĆ, OIB 23721401955, OSOJNIK 59A,51329 Severin Na Kupi,ŽELJKA BELJAN, OIB 40486809590, LUKOVDOL 47,Lukovdol,MARIJANA ŠTEFANAC, OIB 89715701117, GORENCI 28/A,Lukovdol,VJEROVNICI,Anton Rodić, OIB 04216039478, Naselak 21,10000 Zagreb</izvorni_sadrzaj>
    <derivirana_varijabla naziv="DomainObject.Predmet.StrankaWithAdressOIB_1">JOSIPA MEDVED, OIB 74095144668, Zapeć 14,Lukovdol,MARIJA KRAMARIĆ, OIB 23721401955, OSOJNIK 59A,51329 Severin Na Kupi,ŽELJKA BELJAN, OIB 40486809590, LUKOVDOL 47,Lukovdol,MARIJANA ŠTEFANAC, OIB 89715701117, GORENCI 28/A,Lukovdol,VJEROVNICI,Anton Rodić, OIB 04216039478, Naselak 21,10000 Zagreb</derivirana_varijabla>
  </DomainObject.Predmet.StrankaWithAdressOIB>
  <DomainObject.Predmet.StrankaNazivFormated>
    <izvorni_sadrzaj>JOSIPA MEDVED,MARIJA KRAMARIĆ,ŽELJKA BELJAN,MARIJANA ŠTEFANAC,VJEROVNICI,Anton Rodić</izvorni_sadrzaj>
    <derivirana_varijabla naziv="DomainObject.Predmet.StrankaNazivFormated_1">JOSIPA MEDVED,MARIJA KRAMARIĆ,ŽELJKA BELJAN,MARIJANA ŠTEFANAC,VJEROVNICI,Anton Rodić</derivirana_varijabla>
  </DomainObject.Predmet.StrankaNazivFormated>
  <DomainObject.Predmet.StrankaNazivFormatedOIB>
    <izvorni_sadrzaj>JOSIPA MEDVED, OIB 74095144668,MARIJA KRAMARIĆ, OIB 23721401955,ŽELJKA BELJAN, OIB 40486809590,MARIJANA ŠTEFANAC, OIB 89715701117,VJEROVNICI,Anton Rodić, OIB 04216039478</izvorni_sadrzaj>
    <derivirana_varijabla naziv="DomainObject.Predmet.StrankaNazivFormatedOIB_1">JOSIPA MEDVED, OIB 74095144668,MARIJA KRAMARIĆ, OIB 23721401955,ŽELJKA BELJAN, OIB 40486809590,MARIJANA ŠTEFANAC, OIB 89715701117,VJEROVNICI,Anton Rodić, OIB 04216039478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JOSIPA MEDVED zastupanog po punomoćniku JOSIP JANKOVIĆ</item>
      <item>MARIJA KRAMARIĆ zastupanog po punomoćniku JOSIP JANKOVIĆ</item>
      <item>ŽELJKA BELJAN zastupanog po punomoćniku JOSIP JANKOVIĆ</item>
      <item>MARIJANA ŠTEFANAC zastupanog po punomoćniku JOSIP JANKOVIĆ</item>
      <item>VJEROVNICI</item>
      <item>Anton Rodić</item>
    </izvorni_sadrzaj>
    <derivirana_varijabla naziv="DomainObject.Predmet.StrankaListFormated_1">
      <item>JOSIPA MEDVED zastupanog po punomoćniku JOSIP JANKOVIĆ</item>
      <item>MARIJA KRAMARIĆ zastupanog po punomoćniku JOSIP JANKOVIĆ</item>
      <item>ŽELJKA BELJAN zastupanog po punomoćniku JOSIP JANKOVIĆ</item>
      <item>MARIJANA ŠTEFANAC zastupanog po punomoćniku JOSIP JANKOVIĆ</item>
      <item>VJEROVNICI</item>
      <item>Anton Rodić</item>
    </derivirana_varijabla>
  </DomainObject.Predmet.StrankaListFormated>
  <DomainObject.Predmet.StrankaListFormatedOIB>
    <izvorni_sadrzaj>
      <item>JOSIPA MEDVED, OIB 74095144668 zastupanog po punomoćniku JOSIP JANKOVIĆ</item>
      <item>MARIJA KRAMARIĆ, OIB 23721401955 zastupanog po punomoćniku JOSIP JANKOVIĆ</item>
      <item>ŽELJKA BELJAN, OIB 40486809590 zastupanog po punomoćniku JOSIP JANKOVIĆ</item>
      <item>MARIJANA ŠTEFANAC, OIB 89715701117 zastupanog po punomoćniku JOSIP JANKOVIĆ</item>
      <item>VJEROVNICI</item>
      <item>Anton Rodić, OIB 04216039478</item>
    </izvorni_sadrzaj>
    <derivirana_varijabla naziv="DomainObject.Predmet.StrankaListFormatedOIB_1">
      <item>JOSIPA MEDVED, OIB 74095144668 zastupanog po punomoćniku JOSIP JANKOVIĆ</item>
      <item>MARIJA KRAMARIĆ, OIB 23721401955 zastupanog po punomoćniku JOSIP JANKOVIĆ</item>
      <item>ŽELJKA BELJAN, OIB 40486809590 zastupanog po punomoćniku JOSIP JANKOVIĆ</item>
      <item>MARIJANA ŠTEFANAC, OIB 89715701117 zastupanog po punomoćniku JOSIP JANKOVIĆ</item>
      <item>VJEROVNICI</item>
      <item>Anton Rodić, OIB 04216039478</item>
    </derivirana_varijabla>
  </DomainObject.Predmet.StrankaListFormatedOIB>
  <DomainObject.Predmet.StrankaListFormatedWithAdress>
    <izvorni_sadrzaj>
      <item>JOSIPA MEDVED, Zapeć 14, Lukovdol zastupanog po punomoćniku JOSIP JANKOVIĆ</item>
      <item>MARIJA KRAMARIĆ, OSOJNIK 59A, 51329 Severin Na Kupi zastupanog po punomoćniku JOSIP JANKOVIĆ</item>
      <item>ŽELJKA BELJAN, LUKOVDOL 47, Lukovdol zastupanog po punomoćniku JOSIP JANKOVIĆ</item>
      <item>MARIJANA ŠTEFANAC, GORENCI 28/A, Lukovdol zastupanog po punomoćniku JOSIP JANKOVIĆ</item>
      <item>VJEROVNICI</item>
      <item>Anton Rodić, Naselak 21, 10000 Zagreb</item>
    </izvorni_sadrzaj>
    <derivirana_varijabla naziv="DomainObject.Predmet.StrankaListFormatedWithAdress_1">
      <item>JOSIPA MEDVED, Zapeć 14, Lukovdol zastupanog po punomoćniku JOSIP JANKOVIĆ</item>
      <item>MARIJA KRAMARIĆ, OSOJNIK 59A, 51329 Severin Na Kupi zastupanog po punomoćniku JOSIP JANKOVIĆ</item>
      <item>ŽELJKA BELJAN, LUKOVDOL 47, Lukovdol zastupanog po punomoćniku JOSIP JANKOVIĆ</item>
      <item>MARIJANA ŠTEFANAC, GORENCI 28/A, Lukovdol zastupanog po punomoćniku JOSIP JANKOVIĆ</item>
      <item>VJEROVNICI</item>
      <item>Anton Rodić, Naselak 21, 10000 Zagreb</item>
    </derivirana_varijabla>
  </DomainObject.Predmet.StrankaListFormatedWithAdress>
  <DomainObject.Predmet.StrankaListFormatedWithAdressOIB>
    <izvorni_sadrzaj>
      <item>JOSIPA MEDVED, OIB 74095144668, Zapeć 14, Lukovdol zastupanog po punomoćniku JOSIP JANKOVIĆ</item>
      <item>MARIJA KRAMARIĆ, OIB 23721401955, OSOJNIK 59A, 51329 Severin Na Kupi zastupanog po punomoćniku JOSIP JANKOVIĆ</item>
      <item>ŽELJKA BELJAN, OIB 40486809590, LUKOVDOL 47, Lukovdol zastupanog po punomoćniku JOSIP JANKOVIĆ</item>
      <item>MARIJANA ŠTEFANAC, OIB 89715701117, GORENCI 28/A, Lukovdol zastupanog po punomoćniku JOSIP JANKOVIĆ</item>
      <item>VJEROVNICI</item>
      <item>Anton Rodić, OIB 04216039478, Naselak 21, 10000 Zagreb</item>
    </izvorni_sadrzaj>
    <derivirana_varijabla naziv="DomainObject.Predmet.StrankaListFormatedWithAdressOIB_1">
      <item>JOSIPA MEDVED, OIB 74095144668, Zapeć 14, Lukovdol zastupanog po punomoćniku JOSIP JANKOVIĆ</item>
      <item>MARIJA KRAMARIĆ, OIB 23721401955, OSOJNIK 59A, 51329 Severin Na Kupi zastupanog po punomoćniku JOSIP JANKOVIĆ</item>
      <item>ŽELJKA BELJAN, OIB 40486809590, LUKOVDOL 47, Lukovdol zastupanog po punomoćniku JOSIP JANKOVIĆ</item>
      <item>MARIJANA ŠTEFANAC, OIB 89715701117, GORENCI 28/A, Lukovdol zastupanog po punomoćniku JOSIP JANKOVIĆ</item>
      <item>VJEROVNICI</item>
      <item>Anton Rodić, OIB 04216039478, Naselak 21, 10000 Zagreb</item>
    </derivirana_varijabla>
  </DomainObject.Predmet.StrankaListFormatedWithAdressOIB>
  <DomainObject.Predmet.StrankaListNazivFormated>
    <izvorni_sadrzaj>
      <item>JOSIPA MEDVED</item>
      <item>MARIJA KRAMARIĆ</item>
      <item>ŽELJKA BELJAN</item>
      <item>MARIJANA ŠTEFANAC</item>
      <item>VJEROVNICI</item>
      <item>Anton Rodić</item>
    </izvorni_sadrzaj>
    <derivirana_varijabla naziv="DomainObject.Predmet.StrankaListNazivFormated_1">
      <item>JOSIPA MEDVED</item>
      <item>MARIJA KRAMARIĆ</item>
      <item>ŽELJKA BELJAN</item>
      <item>MARIJANA ŠTEFANAC</item>
      <item>VJEROVNICI</item>
      <item>Anton Rodić</item>
    </derivirana_varijabla>
  </DomainObject.Predmet.StrankaListNazivFormated>
  <DomainObject.Predmet.StrankaListNazivFormatedOIB>
    <izvorni_sadrzaj>
      <item>JOSIPA MEDVED, OIB 74095144668</item>
      <item>MARIJA KRAMARIĆ, OIB 23721401955</item>
      <item>ŽELJKA BELJAN, OIB 40486809590</item>
      <item>MARIJANA ŠTEFANAC, OIB 89715701117</item>
      <item>VJEROVNICI</item>
      <item>Anton Rodić, OIB 04216039478</item>
    </izvorni_sadrzaj>
    <derivirana_varijabla naziv="DomainObject.Predmet.StrankaListNazivFormatedOIB_1">
      <item>JOSIPA MEDVED, OIB 74095144668</item>
      <item>MARIJA KRAMARIĆ, OIB 23721401955</item>
      <item>ŽELJKA BELJAN, OIB 40486809590</item>
      <item>MARIJANA ŠTEFANAC, OIB 89715701117</item>
      <item>VJEROVNICI</item>
      <item>Anton Rodić, OIB 04216039478</item>
    </derivirana_varijabla>
  </DomainObject.Predmet.StrankaListNazivFormatedOIB>
  <DomainObject.Predmet.ProtuStrankaListFormated>
    <izvorni_sadrzaj>
      <item>JIMI JERESEY konfekcija d.o.o. zastupanog po punomoćniku marin ivanović</item>
    </izvorni_sadrzaj>
    <derivirana_varijabla naziv="DomainObject.Predmet.ProtuStrankaListFormated_1">
      <item>JIMI JERESEY konfekcija d.o.o. zastupanog po punomoćniku marin ivanović</item>
    </derivirana_varijabla>
  </DomainObject.Predmet.ProtuStrankaListFormated>
  <DomainObject.Predmet.ProtuStrankaListFormatedOIB>
    <izvorni_sadrzaj>
      <item>JIMI JERESEY konfekcija d.o.o., OIB 49318740636 zastupanog po punomoćniku marin ivanović</item>
    </izvorni_sadrzaj>
    <derivirana_varijabla naziv="DomainObject.Predmet.ProtuStrankaListFormatedOIB_1">
      <item>JIMI JERESEY konfekcija d.o.o., OIB 49318740636 zastupanog po punomoćniku marin ivanović</item>
    </derivirana_varijabla>
  </DomainObject.Predmet.ProtuStrankaListFormatedOIB>
  <DomainObject.Predmet.ProtuStrankaListFormatedWithAdress>
    <izvorni_sadrzaj>
      <item>JIMI JERESEY konfekcija d.o.o., SKOKOV PRILAZ 4, 10000 Zagreb zastupanog po punomoćniku marin ivanović</item>
    </izvorni_sadrzaj>
    <derivirana_varijabla naziv="DomainObject.Predmet.ProtuStrankaListFormatedWithAdress_1">
      <item>JIMI JERESEY konfekcija d.o.o., SKOKOV PRILAZ 4, 10000 Zagreb zastupanog po punomoćniku marin ivanović</item>
    </derivirana_varijabla>
  </DomainObject.Predmet.ProtuStrankaListFormatedWithAdress>
  <DomainObject.Predmet.ProtuStrankaListFormatedWithAdressOIB>
    <izvorni_sadrzaj>
      <item>JIMI JERESEY konfekcija d.o.o., OIB 49318740636, SKOKOV PRILAZ 4, 10000 Zagreb zastupanog po punomoćniku marin ivanović</item>
    </izvorni_sadrzaj>
    <derivirana_varijabla naziv="DomainObject.Predmet.ProtuStrankaListFormatedWithAdressOIB_1">
      <item>JIMI JERESEY konfekcija d.o.o., OIB 49318740636, SKOKOV PRILAZ 4, 10000 Zagreb zastupanog po punomoćniku marin ivanović</item>
    </derivirana_varijabla>
  </DomainObject.Predmet.ProtuStrankaListFormatedWithAdressOIB>
  <DomainObject.Predmet.ProtuStrankaListNazivFormated>
    <izvorni_sadrzaj>
      <item>JIMI JERESEY konfekcija d.o.o.</item>
    </izvorni_sadrzaj>
    <derivirana_varijabla naziv="DomainObject.Predmet.ProtuStrankaListNazivFormated_1">
      <item>JIMI JERESEY konfekcija d.o.o.</item>
    </derivirana_varijabla>
  </DomainObject.Predmet.ProtuStrankaListNazivFormated>
  <DomainObject.Predmet.ProtuStrankaListNazivFormatedOIB>
    <izvorni_sadrzaj>
      <item>JIMI JERESEY konfekcija d.o.o., OIB 49318740636</item>
    </izvorni_sadrzaj>
    <derivirana_varijabla naziv="DomainObject.Predmet.ProtuStrankaListNazivFormatedOIB_1">
      <item>JIMI JERESEY konfekcija d.o.o., OIB 49318740636</item>
    </derivirana_varijabla>
  </DomainObject.Predmet.ProtuStrankaListNazivFormatedOIB>
  <DomainObject.Predmet.OstaliListFormated>
    <izvorni_sadrzaj>
      <item>JOSIP JANKOVIĆ punomoćnik sudionika u postupku JOSIPA MEDVED; ŽELJKA BELJAN; MARIJA KRAMARIĆ; MARIJANA ŠTEFANAC</item>
      <item>marin ivanović punomoćnik sudionika u postupku JIMI JERESEY konfekcija d.o.o.</item>
      <item>Miron Markičević</item>
    </izvorni_sadrzaj>
    <derivirana_varijabla naziv="DomainObject.Predmet.OstaliListFormated_1">
      <item>JOSIP JANKOVIĆ punomoćnik sudionika u postupku JOSIPA MEDVED; ŽELJKA BELJAN; MARIJA KRAMARIĆ; MARIJANA ŠTEFANAC</item>
      <item>marin ivanović punomoćnik sudionika u postupku JIMI JERESEY konfekcija d.o.o.</item>
      <item>Miron Markičević</item>
    </derivirana_varijabla>
  </DomainObject.Predmet.OstaliListFormated>
  <DomainObject.Predmet.OstaliListFormatedOIB>
    <izvorni_sadrzaj>
      <item>JOSIP JANKOVIĆ punomoćnik sudionika u postupku JOSIPA MEDVED; ŽELJKA BELJAN; MARIJA KRAMARIĆ; MARIJANA ŠTEFANAC</item>
      <item>marin ivanović punomoćnik sudionika u postupku JIMI JERESEY konfekcija d.o.o.</item>
      <item>Miron Markičević, OIB 52797062273</item>
    </izvorni_sadrzaj>
    <derivirana_varijabla naziv="DomainObject.Predmet.OstaliListFormatedOIB_1">
      <item>JOSIP JANKOVIĆ punomoćnik sudionika u postupku JOSIPA MEDVED; ŽELJKA BELJAN; MARIJA KRAMARIĆ; MARIJANA ŠTEFANAC</item>
      <item>marin ivanović punomoćnik sudionika u postupku JIMI JERESEY konfekcija d.o.o.</item>
      <item>Miron Markičević, OIB 52797062273</item>
    </derivirana_varijabla>
  </DomainObject.Predmet.OstaliListFormatedOIB>
  <DomainObject.Predmet.OstaliListFormatedWithAdress>
    <izvorni_sadrzaj>
      <item>JOSIP JANKOVIĆ, VRANICANIJEVA 5/1, 47000 Karlovac punomoćnik sudionika u postupku JOSIPA MEDVED; ŽELJKA BELJAN; MARIJA KRAMARIĆ; MARIJANA ŠTEFANAC</item>
      <item>marin ivanović, selska 46, 10000 Zagreb punomoćnik sudionika u postupku JIMI JERESEY konfekcija d.o.o.</item>
      <item>Miron Markičević, Kneza Borne 1, 10000 Zagreb</item>
    </izvorni_sadrzaj>
    <derivirana_varijabla naziv="DomainObject.Predmet.OstaliListFormatedWithAdress_1">
      <item>JOSIP JANKOVIĆ, VRANICANIJEVA 5/1, 47000 Karlovac punomoćnik sudionika u postupku JOSIPA MEDVED; ŽELJKA BELJAN; MARIJA KRAMARIĆ; MARIJANA ŠTEFANAC</item>
      <item>marin ivanović, selska 46, 10000 Zagreb punomoćnik sudionika u postupku JIMI JERESEY konfekcija d.o.o.</item>
      <item>Miron Markičević, Kneza Borne 1, 10000 Zagreb</item>
    </derivirana_varijabla>
  </DomainObject.Predmet.OstaliListFormatedWithAdress>
  <DomainObject.Predmet.OstaliListFormatedWithAdressOIB>
    <izvorni_sadrzaj>
      <item>JOSIP JANKOVIĆ, VRANICANIJEVA 5/1, 47000 Karlovac punomoćnik sudionika u postupku JOSIPA MEDVED; ŽELJKA BELJAN; MARIJA KRAMARIĆ; MARIJANA ŠTEFANAC</item>
      <item>marin ivanović, selska 46, 10000 Zagreb punomoćnik sudionika u postupku JIMI JERESEY konfekcija d.o.o.</item>
      <item>Miron Markičević, OIB 52797062273, Kneza Borne 1, 10000 Zagreb</item>
    </izvorni_sadrzaj>
    <derivirana_varijabla naziv="DomainObject.Predmet.OstaliListFormatedWithAdressOIB_1">
      <item>JOSIP JANKOVIĆ, VRANICANIJEVA 5/1, 47000 Karlovac punomoćnik sudionika u postupku JOSIPA MEDVED; ŽELJKA BELJAN; MARIJA KRAMARIĆ; MARIJANA ŠTEFANAC</item>
      <item>marin ivanović, selska 46, 10000 Zagreb punomoćnik sudionika u postupku JIMI JERESEY konfekcija d.o.o.</item>
      <item>Miron Markičević, OIB 52797062273, Kneza Borne 1, 10000 Zagreb</item>
    </derivirana_varijabla>
  </DomainObject.Predmet.OstaliListFormatedWithAdressOIB>
  <DomainObject.Predmet.OstaliListNazivFormated>
    <izvorni_sadrzaj>
      <item>JOSIP JANKOVIĆ</item>
      <item>marin ivanović</item>
      <item>Miron Markičević</item>
    </izvorni_sadrzaj>
    <derivirana_varijabla naziv="DomainObject.Predmet.OstaliListNazivFormated_1">
      <item>JOSIP JANKOVIĆ</item>
      <item>marin ivanović</item>
      <item>Miron Markičević</item>
    </derivirana_varijabla>
  </DomainObject.Predmet.OstaliListNazivFormated>
  <DomainObject.Predmet.OstaliListNazivFormatedOIB>
    <izvorni_sadrzaj>
      <item>JOSIP JANKOVIĆ</item>
      <item>marin ivanović</item>
      <item>Miron Markičević, OIB 52797062273</item>
    </izvorni_sadrzaj>
    <derivirana_varijabla naziv="DomainObject.Predmet.OstaliListNazivFormatedOIB_1">
      <item>JOSIP JANKOVIĆ</item>
      <item>marin ivanović</item>
      <item>Miron Markičević, OIB 52797062273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2018.</izvorni_sadrzaj>
    <derivirana_varijabla naziv="DomainObject.Datum_1">15.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MARIJA KRAMARIĆ i dr.</izvorni_sadrzaj>
    <derivirana_varijabla naziv="DomainObject.Predmet.StrankaIDrugi_1">MARIJA KRAMARIĆ i dr.</derivirana_varijabla>
  </DomainObject.Predmet.StrankaIDrugi>
  <DomainObject.Predmet.ProtustrankaIDrugi>
    <izvorni_sadrzaj>JIMI JERESEY konfekcija d.o.o.</izvorni_sadrzaj>
    <derivirana_varijabla naziv="DomainObject.Predmet.ProtustrankaIDrugi_1">JIMI JERESEY konfekcija d.o.o.</derivirana_varijabla>
  </DomainObject.Predmet.ProtustrankaIDrugi>
  <DomainObject.Predmet.StrankaIDrugiAdressOIB>
    <izvorni_sadrzaj>MARIJA KRAMARIĆ, OIB 23721401955, OSOJNIK 59A, 51329 Severin Na Kupi i dr.</izvorni_sadrzaj>
    <derivirana_varijabla naziv="DomainObject.Predmet.StrankaIDrugiAdressOIB_1">MARIJA KRAMARIĆ, OIB 23721401955, OSOJNIK 59A, 51329 Severin Na Kupi i dr.</derivirana_varijabla>
  </DomainObject.Predmet.StrankaIDrugiAdressOIB>
  <DomainObject.Predmet.ProtustrankaIDrugiAdressOIB>
    <izvorni_sadrzaj>JIMI JERESEY konfekcija d.o.o., OIB 49318740636, SKOKOV PRILAZ 4, 10000 Zagreb</izvorni_sadrzaj>
    <derivirana_varijabla naziv="DomainObject.Predmet.ProtustrankaIDrugiAdressOIB_1">JIMI JERESEY konfekcija d.o.o., OIB 49318740636, SKOKOV PRILAZ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JOSIPA MEDVED</item>
      <item>JOSIP JANKOVIĆ</item>
      <item>JIMI JERESEY konfekcija d.o.o.</item>
      <item>MARIJA KRAMARIĆ</item>
      <item>ŽELJKA BELJAN</item>
      <item>MARIJANA ŠTEFANAC</item>
      <item>VJEROVNICI</item>
      <item>marin ivanović</item>
      <item>Miron Markičević</item>
      <item>Anton Rodić</item>
    </izvorni_sadrzaj>
    <derivirana_varijabla naziv="DomainObject.Predmet.SudioniciListNaziv_1">
      <item>JOSIPA MEDVED</item>
      <item>JOSIP JANKOVIĆ</item>
      <item>JIMI JERESEY konfekcija d.o.o.</item>
      <item>MARIJA KRAMARIĆ</item>
      <item>ŽELJKA BELJAN</item>
      <item>MARIJANA ŠTEFANAC</item>
      <item>VJEROVNICI</item>
      <item>marin ivanović</item>
      <item>Miron Markičević</item>
      <item>Anton Rodić</item>
    </derivirana_varijabla>
  </DomainObject.Predmet.SudioniciListNaziv>
  <DomainObject.Predmet.SudioniciListAdressOIB>
    <izvorni_sadrzaj>
      <item>JOSIPA MEDVED, OIB 74095144668, Zapeć 14,Lukovdol</item>
      <item>JOSIP JANKOVIĆ, VRANICANIJEVA 5/1,47000 Karlovac</item>
      <item>JIMI JERESEY konfekcija d.o.o., OIB 49318740636, SKOKOV PRILAZ 4,10000 Zagreb</item>
      <item>MARIJA KRAMARIĆ, OIB 23721401955, OSOJNIK 59A,51329 Severin Na Kupi</item>
      <item>ŽELJKA BELJAN, OIB 40486809590, LUKOVDOL 47,Lukovdol</item>
      <item>MARIJANA ŠTEFANAC, OIB 89715701117, GORENCI 28/A,Lukovdol</item>
      <item>VJEROVNICI</item>
      <item>marin ivanović, selska 46,10000 Zagreb</item>
      <item>Miron Markičević, OIB 52797062273, Kneza Borne 1,10000 Zagreb</item>
      <item>Anton Rodić, OIB 04216039478, Naselak 21,10000 Zagreb</item>
    </izvorni_sadrzaj>
    <derivirana_varijabla naziv="DomainObject.Predmet.SudioniciListAdressOIB_1">
      <item>JOSIPA MEDVED, OIB 74095144668, Zapeć 14,Lukovdol</item>
      <item>JOSIP JANKOVIĆ, VRANICANIJEVA 5/1,47000 Karlovac</item>
      <item>JIMI JERESEY konfekcija d.o.o., OIB 49318740636, SKOKOV PRILAZ 4,10000 Zagreb</item>
      <item>MARIJA KRAMARIĆ, OIB 23721401955, OSOJNIK 59A,51329 Severin Na Kupi</item>
      <item>ŽELJKA BELJAN, OIB 40486809590, LUKOVDOL 47,Lukovdol</item>
      <item>MARIJANA ŠTEFANAC, OIB 89715701117, GORENCI 28/A,Lukovdol</item>
      <item>VJEROVNICI</item>
      <item>marin ivanović, selska 46,10000 Zagreb</item>
      <item>Miron Markičević, OIB 52797062273, Kneza Borne 1,10000 Zagreb</item>
      <item>Anton Rodić, OIB 04216039478, Naselak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74095144668</item>
      <item>, OIB null</item>
      <item>, OIB 49318740636</item>
      <item>, OIB 23721401955</item>
      <item>, OIB 40486809590</item>
      <item>, OIB 89715701117</item>
      <item>, OIB null</item>
      <item>, OIB null</item>
      <item>, OIB 52797062273</item>
      <item>, OIB 04216039478</item>
    </izvorni_sadrzaj>
    <derivirana_varijabla naziv="DomainObject.Predmet.SudioniciListNazivOIB_1">
      <item>, OIB 74095144668</item>
      <item>, OIB null</item>
      <item>, OIB 49318740636</item>
      <item>, OIB 23721401955</item>
      <item>, OIB 40486809590</item>
      <item>, OIB 89715701117</item>
      <item>, OIB null</item>
      <item>, OIB null</item>
      <item>, OIB 52797062273</item>
      <item>, OIB 04216039478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Miron Markičević, OIB 52797062273, Ribnjak 3A, 10000 Zagreb</item>
    </izvorni_sadrzaj>
    <derivirana_varijabla naziv="DomainObject.Predmet.StecajniUpraviteljiListAddressOIB_1">
      <item>Miron Markičević, OIB 52797062273,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282</properties:Words>
  <properties:Characters>1432</properties:Characters>
  <properties:Lines>45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2018-06-15T08:31:00Z</dcterms:created>
  <dc:creator>M</dc:creator>
  <cp:lastModifiedBy>Belma Čolić</cp:lastModifiedBy>
  <cp:lastPrinted>2018-06-15T08:33:00Z</cp:lastPrinted>
  <dcterms:modified xmlns:xsi="http://www.w3.org/2001/XMLSchema-instance" xsi:type="dcterms:W3CDTF">2018-06-15T08:39:00Z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(Rj. za nagradu.docx)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