
<file path=[Content_Types].xml><?xml version="1.0" encoding="utf-8"?>
<Types xmlns="http://schemas.openxmlformats.org/package/2006/content-types">
  <Default ContentType="image/x-emf" Extension="emf"/>
  <Default ContentType="image/gif" Extension="gi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harts/chart1.xml" ContentType="application/vnd.openxmlformats-officedocument.drawingml.chart+xml"/>
  <Override PartName="/word/diagrams/colors1.xml" ContentType="application/vnd.openxmlformats-officedocument.drawingml.diagramColors+xml"/>
  <Override PartName="/word/diagrams/data1.xml" ContentType="application/vnd.openxmlformats-officedocument.drawingml.diagramData+xml"/>
  <Override PartName="/word/diagrams/drawing1.xml" ContentType="application/vnd.ms-office.drawingml.diagramDrawing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2356" w14:paraId="50c2356" w:rsidRDefault="007B052D" w:rsidP="00D061B9" w:rsidR="007B052D" w:rsidRPr="007B052D">
      <w:pPr>
        <w:pStyle w:val="Naslov1"/>
        <w15:collapsed w:val="false"/>
      </w:pPr>
      <w:bookmarkStart w:name="_Toc283111383" w:id="0"/>
      <w:bookmarkStart w:name="_Toc292093909" w:id="1"/>
      <w:bookmarkStart w:name="_GoBack" w:id="2"/>
      <w:bookmarkEnd w:id="2"/>
    </w:p>
    <w:p w:rsidRDefault="007B052D" w:rsidP="007B052D" w:rsidR="007B052D" w:rsidRPr="001211C3">
      <w:pPr>
        <w:tabs>
          <w:tab w:pos="4536" w:val="center"/>
          <w:tab w:pos="9072" w:val="right"/>
        </w:tabs>
        <w:ind w:right="360"/>
        <w:rPr>
          <w:rFonts w:eastAsia="MS Gothic"/>
          <w:b/>
          <w:color w:val="548DD4"/>
          <w:sz w:val="48"/>
          <w:szCs w:val="48"/>
          <w:lang w:eastAsia="hr-HR" w:val="hr-HR"/>
        </w:rPr>
      </w:pPr>
      <w:r>
        <w:rPr>
          <w:rFonts w:eastAsia="MS Gothic"/>
          <w:color w:val="548DD4"/>
          <w:sz w:val="72"/>
          <w:szCs w:val="72"/>
          <w:lang w:eastAsia="hr-HR" w:val="hr-HR"/>
        </w:rPr>
        <w:t xml:space="preserve">         </w:t>
      </w:r>
    </w:p>
    <w:p w:rsidRDefault="001211C3" w:rsidP="001211C3" w:rsidR="007B052D" w:rsidRP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b/>
          <w:color w:val="548DD4"/>
          <w:sz w:val="48"/>
          <w:szCs w:val="48"/>
          <w:lang w:eastAsia="hr-HR" w:val="hr-HR"/>
        </w:rPr>
      </w:pPr>
      <w:r w:rsidRPr="001211C3">
        <w:rPr>
          <w:rFonts w:eastAsia="MS Gothic"/>
          <w:b/>
          <w:color w:val="548DD4"/>
          <w:sz w:val="48"/>
          <w:szCs w:val="48"/>
          <w:lang w:eastAsia="hr-HR" w:val="hr-HR"/>
        </w:rPr>
        <w:t>JAGODIĆ GRADNJA d.o.o.</w:t>
      </w:r>
    </w:p>
    <w:p w:rsidRDefault="00A56E6F" w:rsidP="00F450F2" w:rsidR="00A56E6F">
      <w:pPr>
        <w:tabs>
          <w:tab w:pos="4536" w:val="center"/>
          <w:tab w:pos="9072" w:val="right"/>
        </w:tabs>
        <w:ind w:right="360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A56E6F" w:rsidP="007B052D" w:rsidR="00A56E6F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1211C3" w:rsidP="007B052D" w:rsid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  <w:r w:rsidRPr="00CA6BF2">
        <w:rPr>
          <w:noProof/>
          <w:lang w:eastAsia="hr-HR" w:val="hr-HR"/>
        </w:rPr>
        <w:drawing>
          <wp:inline distR="0" distL="0" distB="0" distT="0">
            <wp:extent cy="3152775" cx="4792218"/>
            <wp:effectExtent b="0" r="8890" t="0" l="0"/>
            <wp:docPr name="Picture 11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3160852" cx="4804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211C3" w:rsidP="007B052D" w:rsid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1211C3" w:rsidP="007B052D" w:rsidR="001211C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val="548DD4"/>
          <w:sz w:val="56"/>
          <w:szCs w:val="72"/>
          <w:lang w:eastAsia="hr-HR" w:val="hr-HR"/>
        </w:rPr>
      </w:pPr>
    </w:p>
    <w:p w:rsidRDefault="003B3E53" w:rsidP="003B3E53" w:rsidR="003B3E53" w:rsidRPr="003B3E53">
      <w:pPr>
        <w:tabs>
          <w:tab w:pos="4536" w:val="center"/>
          <w:tab w:pos="9072" w:val="right"/>
        </w:tabs>
        <w:ind w:right="360"/>
        <w:jc w:val="center"/>
        <w:rPr>
          <w:rFonts w:eastAsia="MS Gothic"/>
          <w:color w:themeColor="accent1" w:val="4F81BD"/>
          <w:sz w:val="56"/>
          <w:szCs w:val="72"/>
          <w:lang w:eastAsia="hr-HR" w:val="hr-HR"/>
        </w:rPr>
      </w:pPr>
      <w:r w:rsidRPr="003B3E53">
        <w:rPr>
          <w:rFonts w:eastAsia="MS Gothic"/>
          <w:color w:themeColor="accent1" w:val="4F81BD"/>
          <w:sz w:val="56"/>
          <w:szCs w:val="72"/>
          <w:lang w:eastAsia="hr-HR" w:val="hr-HR"/>
        </w:rPr>
        <w:t>Plan financijskog i operativnog restrukturiranja</w:t>
      </w:r>
    </w:p>
    <w:p w:rsidRDefault="003B3E53" w:rsidP="003B3E53" w:rsidR="003B3E53">
      <w:pPr>
        <w:tabs>
          <w:tab w:pos="4536" w:val="center"/>
          <w:tab w:pos="9072" w:val="right"/>
        </w:tabs>
        <w:jc w:val="center"/>
        <w:rPr>
          <w:rFonts w:eastAsia="MS Gothic"/>
          <w:color w:val="548DD4"/>
          <w:sz w:val="56"/>
          <w:szCs w:val="72"/>
          <w:lang w:eastAsia="hr-HR" w:val="hr-HR"/>
        </w:rPr>
      </w:pPr>
      <w:r w:rsidRPr="003B3E53">
        <w:rPr>
          <w:rFonts w:eastAsia="MS Gothic"/>
          <w:color w:val="548DD4"/>
          <w:sz w:val="56"/>
          <w:szCs w:val="72"/>
          <w:lang w:eastAsia="hr-HR" w:val="hr-HR"/>
        </w:rPr>
        <w:t>(2016. - 2021.)</w:t>
      </w:r>
    </w:p>
    <w:p w:rsidRDefault="007B052D" w:rsidP="007B052D" w:rsidR="007B052D" w:rsidRPr="007B052D">
      <w:pPr>
        <w:spacing w:after="120"/>
        <w:jc w:val="center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7B052D" w:rsidP="007B052D" w:rsidR="007B052D" w:rsidRPr="007B052D">
      <w:pPr>
        <w:spacing w:after="240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655B1E" w:rsidP="007B052D" w:rsidR="007B052D" w:rsidRPr="007B052D">
      <w:pPr>
        <w:spacing w:after="240"/>
        <w:rPr>
          <w:rFonts w:eastAsia="Times New Roman"/>
          <w:noProof/>
          <w:color w:val="548DD4"/>
          <w:sz w:val="36"/>
          <w:szCs w:val="36"/>
          <w:lang w:eastAsia="hr-HR" w:val="hr-HR"/>
        </w:rPr>
      </w:pPr>
      <w:r>
        <w:rPr>
          <w:rFonts w:eastAsia="Times New Roman"/>
          <w:noProof/>
          <w:lang w:eastAsia="hr-HR" w:val="hr-HR"/>
        </w:rPr>
        <w:pict>
          <v:rect stroked="f" o:spid="_x0000_s1026" id="Rectangle 4" style="position:absolute;margin-left:-6.85pt;margin-top:666pt;width:603pt;height:175.5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>
            <v:fill rotate="t" focus="100%" color2="#8eb4e3" opacity="0" type="gradient"/>
            <v:textbox inset=",7.2pt,,7.2pt">
              <w:txbxContent>
                <w:p w:rsidRDefault="00251DC0" w:rsidP="007B052D" w:rsidR="00251DC0"/>
              </w:txbxContent>
            </v:textbox>
            <w10:wrap anchory="page" anchorx="page"/>
          </v:rect>
        </w:pict>
      </w:r>
      <w:r w:rsidR="007B052D" w:rsidRPr="007B052D">
        <w:rPr>
          <w:rFonts w:eastAsia="Times New Roman"/>
          <w:noProof/>
          <w:color w:val="548DD4"/>
          <w:sz w:val="36"/>
          <w:szCs w:val="36"/>
          <w:lang w:eastAsia="hr-HR" w:val="hr-HR"/>
        </w:rPr>
        <w:tab/>
      </w:r>
    </w:p>
    <w:p w:rsidRDefault="007B052D" w:rsidP="007B052D" w:rsidR="007B052D" w:rsidRPr="007B052D">
      <w:pPr>
        <w:spacing w:after="240"/>
        <w:jc w:val="right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7B052D" w:rsidP="007B052D" w:rsidR="007B052D" w:rsidRPr="007B052D">
      <w:pPr>
        <w:spacing w:after="240"/>
        <w:jc w:val="right"/>
        <w:rPr>
          <w:rFonts w:eastAsia="Times New Roman"/>
          <w:noProof/>
          <w:color w:val="548DD4"/>
          <w:sz w:val="36"/>
          <w:szCs w:val="36"/>
          <w:lang w:eastAsia="hr-HR" w:val="hr-HR"/>
        </w:rPr>
      </w:pPr>
    </w:p>
    <w:p w:rsidRDefault="00380C0B" w:rsidP="000C6B6B" w:rsidR="007B052D" w:rsidRPr="00F73F51">
      <w:pPr>
        <w:spacing w:after="240"/>
        <w:jc w:val="right"/>
        <w:rPr>
          <w:rFonts w:eastAsia="Times New Roman"/>
          <w:noProof/>
          <w:sz w:val="36"/>
          <w:szCs w:val="36"/>
          <w:lang w:eastAsia="hr-HR" w:val="hr-HR"/>
        </w:rPr>
      </w:pPr>
      <w:r>
        <w:rPr>
          <w:rFonts w:eastAsia="Times New Roman"/>
          <w:noProof/>
          <w:sz w:val="36"/>
          <w:szCs w:val="36"/>
          <w:lang w:eastAsia="hr-HR" w:val="hr-HR"/>
        </w:rPr>
        <w:t>03</w:t>
      </w:r>
      <w:r w:rsidR="00A56E6F" w:rsidRPr="00F73F51">
        <w:rPr>
          <w:rFonts w:eastAsia="Times New Roman"/>
          <w:noProof/>
          <w:sz w:val="36"/>
          <w:szCs w:val="36"/>
          <w:lang w:eastAsia="hr-HR" w:val="hr-HR"/>
        </w:rPr>
        <w:t>.</w:t>
      </w:r>
      <w:r>
        <w:rPr>
          <w:rFonts w:eastAsia="Times New Roman"/>
          <w:noProof/>
          <w:sz w:val="36"/>
          <w:szCs w:val="36"/>
          <w:lang w:eastAsia="hr-HR" w:val="hr-HR"/>
        </w:rPr>
        <w:t>02</w:t>
      </w:r>
      <w:r w:rsidR="007B052D" w:rsidRPr="00F73F51">
        <w:rPr>
          <w:rFonts w:eastAsia="Times New Roman"/>
          <w:noProof/>
          <w:sz w:val="36"/>
          <w:szCs w:val="36"/>
          <w:lang w:eastAsia="hr-HR" w:val="hr-HR"/>
        </w:rPr>
        <w:t>.201</w:t>
      </w:r>
      <w:r>
        <w:rPr>
          <w:rFonts w:eastAsia="Times New Roman"/>
          <w:noProof/>
          <w:sz w:val="36"/>
          <w:szCs w:val="36"/>
          <w:lang w:eastAsia="hr-HR" w:val="hr-HR"/>
        </w:rPr>
        <w:t>7</w:t>
      </w:r>
      <w:r w:rsidR="007B052D" w:rsidRPr="00F73F51">
        <w:rPr>
          <w:rFonts w:eastAsia="Times New Roman"/>
          <w:noProof/>
          <w:sz w:val="36"/>
          <w:szCs w:val="36"/>
          <w:lang w:eastAsia="hr-HR" w:val="hr-HR"/>
        </w:rPr>
        <w:t>.</w:t>
      </w:r>
    </w:p>
    <w:p w:rsidRDefault="001140D2" w:rsidR="001140D2">
      <w:pPr>
        <w:rPr>
          <w:rFonts w:eastAsia="Times New Roman"/>
          <w:b/>
          <w:bCs/>
          <w:caps/>
          <w:sz w:val="21"/>
          <w:szCs w:val="20"/>
          <w:lang w:eastAsia="hr-HR" w:val="hr-HR"/>
        </w:rPr>
      </w:pPr>
    </w:p>
    <w:p w:rsidRDefault="00F016F3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r w:rsidRPr="00871D21">
        <w:rPr>
          <w:rFonts w:cs="Times New Roman"/>
          <w:sz w:val="22"/>
          <w:szCs w:val="24"/>
        </w:rPr>
        <w:lastRenderedPageBreak/>
        <w:fldChar w:fldCharType="begin"/>
      </w:r>
      <w:r w:rsidR="00FF7F00" w:rsidRPr="00871D21">
        <w:rPr>
          <w:rFonts w:cs="Times New Roman"/>
          <w:sz w:val="22"/>
          <w:szCs w:val="24"/>
        </w:rPr>
        <w:instrText xml:space="preserve"> TOC \o "1-3" \h \z \u </w:instrText>
      </w:r>
      <w:r w:rsidRPr="00871D21">
        <w:rPr>
          <w:rFonts w:cs="Times New Roman"/>
          <w:sz w:val="22"/>
          <w:szCs w:val="24"/>
        </w:rPr>
        <w:fldChar w:fldCharType="separate"/>
      </w:r>
      <w:hyperlink w:anchor="_Toc465685919" w:history="true">
        <w:r w:rsidR="00871D21" w:rsidRPr="00871D21">
          <w:rPr>
            <w:rStyle w:val="Hiperveza"/>
            <w:noProof/>
            <w:sz w:val="22"/>
            <w:szCs w:val="24"/>
          </w:rPr>
          <w:t>OBAVIJEST VJEROVNICIMA O PODNOŠENJU ZAHTJEVA ZA POKRETANJE PREDSTEČAJNOG POSTUPKA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_Toc465685919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3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20" w:history="true">
        <w:r w:rsidR="00871D21" w:rsidRPr="00871D21">
          <w:rPr>
            <w:rStyle w:val="Hiperveza"/>
            <w:noProof/>
            <w:sz w:val="22"/>
            <w:szCs w:val="24"/>
          </w:rPr>
          <w:t>1. UVOD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_Toc465685920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4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21" w:history="true">
        <w:r w:rsidR="00871D21" w:rsidRPr="00871D21">
          <w:rPr>
            <w:rStyle w:val="Hiperveza"/>
            <w:noProof/>
            <w:sz w:val="22"/>
            <w:szCs w:val="24"/>
          </w:rPr>
          <w:t>1.1.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Opći podaci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_Toc465685921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5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3"/>
        <w:tabs>
          <w:tab w:pos="1200" w:val="left"/>
          <w:tab w:pos="8914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4"/>
          <w:lang w:eastAsia="en-GB" w:val="en-GB"/>
        </w:rPr>
      </w:pPr>
      <w:hyperlink w:anchor="_Toc465685922" w:history="true">
        <w:r w:rsidR="00871D21" w:rsidRPr="00871D21">
          <w:rPr>
            <w:rStyle w:val="Hiperveza"/>
            <w:noProof/>
            <w:sz w:val="22"/>
            <w:szCs w:val="24"/>
          </w:rPr>
          <w:t>1.1.1.</w:t>
        </w:r>
        <w:r w:rsidR="00871D21" w:rsidRPr="00871D2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Predmet poslovanja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_Toc465685922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5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3"/>
        <w:tabs>
          <w:tab w:pos="1200" w:val="left"/>
          <w:tab w:pos="8914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4"/>
          <w:lang w:eastAsia="en-GB" w:val="en-GB"/>
        </w:rPr>
      </w:pPr>
      <w:hyperlink w:anchor="_Toc465685923" w:history="true">
        <w:r w:rsidR="00871D21" w:rsidRPr="00871D21">
          <w:rPr>
            <w:rStyle w:val="Hiperveza"/>
            <w:noProof/>
            <w:sz w:val="22"/>
            <w:szCs w:val="24"/>
          </w:rPr>
          <w:t>1.1.2.</w:t>
        </w:r>
        <w:r w:rsidR="00871D21" w:rsidRPr="00871D2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Uprava tvrtke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_Toc465685923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7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3"/>
        <w:tabs>
          <w:tab w:pos="1200" w:val="left"/>
          <w:tab w:pos="8914" w:val="right"/>
        </w:tabs>
        <w:rPr>
          <w:rFonts w:cstheme="minorBidi" w:eastAsiaTheme="minorEastAsia" w:hAnsiTheme="minorHAnsi" w:asciiTheme="minorHAnsi"/>
          <w:i w:val="false"/>
          <w:iCs w:val="false"/>
          <w:noProof/>
          <w:sz w:val="22"/>
          <w:szCs w:val="24"/>
          <w:lang w:eastAsia="en-GB" w:val="en-GB"/>
        </w:rPr>
      </w:pPr>
      <w:hyperlink w:anchor="_Toc465685924" w:history="true">
        <w:r w:rsidR="00871D21" w:rsidRPr="00871D21">
          <w:rPr>
            <w:rStyle w:val="Hiperveza"/>
            <w:noProof/>
            <w:sz w:val="22"/>
            <w:szCs w:val="24"/>
          </w:rPr>
          <w:t>1.1.3.</w:t>
        </w:r>
        <w:r w:rsidR="00871D21" w:rsidRPr="00871D21">
          <w:rPr>
            <w:rFonts w:cstheme="minorBidi" w:eastAsiaTheme="minorEastAsia" w:hAnsiTheme="minorHAnsi" w:asciiTheme="minorHAnsi"/>
            <w:i w:val="false"/>
            <w:iC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Vlasnička struktura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_Toc465685924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7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25" w:history="true">
        <w:r w:rsidR="00871D21" w:rsidRPr="00871D21">
          <w:rPr>
            <w:rStyle w:val="Hiperveza"/>
            <w:noProof/>
            <w:sz w:val="22"/>
            <w:szCs w:val="24"/>
          </w:rPr>
          <w:t>1.2.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Operativno poslovanje i tržišna situacija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_Toc465685925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7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26" w:history="true">
        <w:r w:rsidR="00871D21" w:rsidRPr="00871D21">
          <w:rPr>
            <w:rStyle w:val="Hiperveza"/>
            <w:noProof/>
            <w:sz w:val="22"/>
            <w:szCs w:val="24"/>
          </w:rPr>
          <w:t>1.3.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Analiza zaposlenih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_Toc465685926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8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27" w:history="true">
        <w:r w:rsidR="00871D21" w:rsidRPr="00871D21">
          <w:rPr>
            <w:rStyle w:val="Hiperveza"/>
            <w:noProof/>
            <w:sz w:val="22"/>
            <w:szCs w:val="24"/>
          </w:rPr>
          <w:t>1.4.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Financijska izvješća za 2015. godinu i izvješće na 30.09.2016. godine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_Toc465685927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9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28" w:history="true">
        <w:r w:rsidR="00871D21" w:rsidRPr="00871D21">
          <w:rPr>
            <w:rStyle w:val="Hiperveza"/>
            <w:noProof/>
            <w:sz w:val="22"/>
            <w:szCs w:val="24"/>
          </w:rPr>
          <w:t>1.5.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 xml:space="preserve">Opis činjenica i okolnosti iz kojih proizlazi postojanje </w:t>
        </w:r>
        <w:r w:rsidR="00871D21" w:rsidRPr="00871D21">
          <w:rPr>
            <w:rStyle w:val="Hiperveza"/>
            <w:noProof/>
            <w:sz w:val="22"/>
            <w:szCs w:val="24"/>
            <w:lang w:val="en-US"/>
          </w:rPr>
          <w:t>prijeteće nesposobnosti za plaćanje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_Toc465685928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15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29" w:history="true">
        <w:r w:rsidR="00871D21" w:rsidRPr="00871D21">
          <w:rPr>
            <w:rStyle w:val="Hiperveza"/>
            <w:noProof/>
            <w:sz w:val="22"/>
            <w:szCs w:val="24"/>
          </w:rPr>
          <w:t>1.6.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Opis činjenica i okolnosti iz kojih proizlazi postojanje postojanje uvjeta za otvaranje postupka predstečajne nagodbe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_Toc465685929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16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30" w:history="true">
        <w:r w:rsidR="00871D21" w:rsidRPr="00871D21">
          <w:rPr>
            <w:rStyle w:val="Hiperveza"/>
            <w:noProof/>
            <w:sz w:val="22"/>
            <w:szCs w:val="24"/>
          </w:rPr>
          <w:t>1.7.</w:t>
        </w:r>
        <w:r w:rsidR="00871D21" w:rsidRPr="00871D21">
          <w:rPr>
            <w:rFonts w:cstheme="minorBidi" w:eastAsiaTheme="minorEastAsia" w:hAnsiTheme="minorHAnsi" w:asciiTheme="minorHAnsi"/>
            <w:smallCaps w:val="false"/>
            <w:noProof/>
            <w:sz w:val="22"/>
            <w:szCs w:val="24"/>
            <w:lang w:eastAsia="en-GB" w:val="en-GB"/>
          </w:rPr>
          <w:tab/>
        </w:r>
        <w:r w:rsidR="00871D21" w:rsidRPr="00871D21">
          <w:rPr>
            <w:rStyle w:val="Hiperveza"/>
            <w:noProof/>
            <w:sz w:val="22"/>
            <w:szCs w:val="24"/>
          </w:rPr>
          <w:t>Ukupne obveze društva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_Toc465685930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17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1" w:history="true">
        <w:r w:rsidR="00871D21" w:rsidRPr="00871D21">
          <w:rPr>
            <w:rStyle w:val="Hiperveza"/>
            <w:noProof/>
            <w:sz w:val="22"/>
            <w:szCs w:val="24"/>
          </w:rPr>
          <w:t>2. IZRAČUN MANJKA LIKVIDNIH SREDSTAVA NA DAN PRILOŽENIH FINANCIJSKIH IZVJEŠTAJA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_Toc465685931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20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2" w:history="true">
        <w:r w:rsidR="00871D21" w:rsidRPr="00871D21">
          <w:rPr>
            <w:rStyle w:val="Hiperveza"/>
            <w:noProof/>
            <w:sz w:val="22"/>
            <w:szCs w:val="24"/>
          </w:rPr>
          <w:t>3. OPIS MJERA  FINANCIJSKOG  RESTRUKTURIRANJA I IZRAČUN NJIHOVIH UČINAKA NA MANJAK LIKVIDNIH SREDSTAVA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_Toc465685932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21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33" w:history="true">
        <w:r w:rsidR="00871D21" w:rsidRPr="00871D21">
          <w:rPr>
            <w:rStyle w:val="Hiperveza"/>
            <w:noProof/>
            <w:sz w:val="22"/>
            <w:szCs w:val="24"/>
          </w:rPr>
          <w:t>3.1.   Izračun financijskih mjera na manjak likvidnih sredstava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_Toc465685933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28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4" w:history="true">
        <w:r w:rsidR="00871D21" w:rsidRPr="00871D21">
          <w:rPr>
            <w:rStyle w:val="Hiperveza"/>
            <w:noProof/>
            <w:sz w:val="22"/>
            <w:szCs w:val="24"/>
          </w:rPr>
          <w:t>4.   OPIS MJERA OPERATIVNOG RESTRUKTURIRANJA I IZRAČUN NJIHOVIH UČINAKA NA POSLOVANJE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_Toc465685934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29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2"/>
        <w:rPr>
          <w:rFonts w:cstheme="minorBidi" w:eastAsiaTheme="minorEastAsia" w:hAnsiTheme="minorHAnsi" w:asciiTheme="minorHAnsi"/>
          <w:smallCaps w:val="false"/>
          <w:noProof/>
          <w:sz w:val="22"/>
          <w:szCs w:val="24"/>
          <w:lang w:eastAsia="en-GB" w:val="en-GB"/>
        </w:rPr>
      </w:pPr>
      <w:hyperlink w:anchor="_Toc465685935" w:history="true">
        <w:r w:rsidR="00871D21" w:rsidRPr="00871D21">
          <w:rPr>
            <w:rStyle w:val="Hiperveza"/>
            <w:noProof/>
            <w:sz w:val="22"/>
            <w:szCs w:val="24"/>
          </w:rPr>
          <w:t>4.1    Izračun učinka operativnih mjera na poslovanje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_Toc465685935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30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6" w:history="true">
        <w:r w:rsidR="00871D21" w:rsidRPr="00871D21">
          <w:rPr>
            <w:rStyle w:val="Hiperveza"/>
            <w:noProof/>
            <w:sz w:val="22"/>
            <w:szCs w:val="24"/>
          </w:rPr>
          <w:t>5. PLAN POSLOVANJA ZA NAREDNIH 5 GODINA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_Toc465685936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31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7" w:history="true">
        <w:r w:rsidR="00871D21" w:rsidRPr="00871D21">
          <w:rPr>
            <w:rStyle w:val="Hiperveza"/>
            <w:noProof/>
            <w:sz w:val="22"/>
            <w:szCs w:val="24"/>
          </w:rPr>
          <w:t>6. PLANIRANA BILANCA NA ZADNJI DAN PETOGODIŠNJEG RAZDOBLJA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_Toc465685937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34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8" w:history="true">
        <w:r w:rsidR="00871D21" w:rsidRPr="00871D21">
          <w:rPr>
            <w:rStyle w:val="Hiperveza"/>
            <w:noProof/>
            <w:sz w:val="22"/>
            <w:szCs w:val="24"/>
          </w:rPr>
          <w:t>7. PONUDA VJEROVNICIMA U POSTUPKU PREDSTEČAJNE NAGODBE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_Toc465685938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35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39" w:history="true">
        <w:r w:rsidR="00871D21" w:rsidRPr="00871D21">
          <w:rPr>
            <w:rStyle w:val="Hiperveza"/>
            <w:noProof/>
            <w:sz w:val="22"/>
            <w:szCs w:val="24"/>
          </w:rPr>
          <w:t>8. ROKOVI ZA DOBROVOLJNO ISPUNJENJE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_Toc465685939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65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655B1E" w:rsidR="00871D21" w:rsidRPr="00871D21">
      <w:pPr>
        <w:pStyle w:val="Sadraj1"/>
        <w:rPr>
          <w:rFonts w:cstheme="minorBidi" w:eastAsiaTheme="minorEastAsia" w:hAnsiTheme="minorHAnsi" w:asciiTheme="minorHAnsi"/>
          <w:b w:val="false"/>
          <w:bCs w:val="false"/>
          <w:caps w:val="false"/>
          <w:noProof/>
          <w:sz w:val="22"/>
          <w:szCs w:val="24"/>
          <w:lang w:eastAsia="en-GB" w:val="en-GB"/>
        </w:rPr>
      </w:pPr>
      <w:hyperlink w:anchor="_Toc465685940" w:history="true">
        <w:r w:rsidR="00871D21" w:rsidRPr="00871D21">
          <w:rPr>
            <w:rStyle w:val="Hiperveza"/>
            <w:noProof/>
            <w:sz w:val="22"/>
            <w:szCs w:val="24"/>
          </w:rPr>
          <w:t>9. PLANIRANI TROŠKOVI RESTRUKTURIRANJA</w:t>
        </w:r>
        <w:r w:rsidR="00871D21" w:rsidRPr="00871D21">
          <w:rPr>
            <w:noProof/>
            <w:webHidden/>
            <w:sz w:val="22"/>
            <w:szCs w:val="24"/>
          </w:rPr>
          <w:tab/>
        </w:r>
        <w:r w:rsidR="00871D21" w:rsidRPr="00871D21">
          <w:rPr>
            <w:noProof/>
            <w:webHidden/>
            <w:sz w:val="22"/>
            <w:szCs w:val="24"/>
          </w:rPr>
          <w:fldChar w:fldCharType="begin"/>
        </w:r>
        <w:r w:rsidR="00871D21" w:rsidRPr="00871D21">
          <w:rPr>
            <w:noProof/>
            <w:webHidden/>
            <w:sz w:val="22"/>
            <w:szCs w:val="24"/>
          </w:rPr>
          <w:instrText xml:space="preserve"> PAGEREF _Toc465685940 \h </w:instrText>
        </w:r>
        <w:r w:rsidR="00871D21" w:rsidRPr="00871D21">
          <w:rPr>
            <w:noProof/>
            <w:webHidden/>
            <w:sz w:val="22"/>
            <w:szCs w:val="24"/>
          </w:rPr>
        </w:r>
        <w:r w:rsidR="00871D21" w:rsidRPr="00871D21">
          <w:rPr>
            <w:noProof/>
            <w:webHidden/>
            <w:sz w:val="22"/>
            <w:szCs w:val="24"/>
          </w:rPr>
          <w:fldChar w:fldCharType="separate"/>
        </w:r>
        <w:r w:rsidR="009B7ADA">
          <w:rPr>
            <w:noProof/>
            <w:webHidden/>
            <w:sz w:val="22"/>
            <w:szCs w:val="24"/>
          </w:rPr>
          <w:t>66</w:t>
        </w:r>
        <w:r w:rsidR="00871D21" w:rsidRPr="00871D21">
          <w:rPr>
            <w:noProof/>
            <w:webHidden/>
            <w:sz w:val="22"/>
            <w:szCs w:val="24"/>
          </w:rPr>
          <w:fldChar w:fldCharType="end"/>
        </w:r>
      </w:hyperlink>
    </w:p>
    <w:p w:rsidRDefault="00F016F3" w:rsidP="00251DC0" w:rsidR="004D0575" w:rsidRPr="00871D21">
      <w:pPr>
        <w:pStyle w:val="Naslov1"/>
        <w:rPr>
          <w:color w:val="FF0000"/>
        </w:rPr>
      </w:pPr>
      <w:r w:rsidRPr="00871D21">
        <w:fldChar w:fldCharType="end"/>
      </w:r>
      <w:bookmarkStart w:name="_Toc451235615" w:id="3"/>
      <w:bookmarkEnd w:id="0"/>
      <w:bookmarkEnd w:id="1"/>
    </w:p>
    <w:p w:rsidRDefault="001140D2" w:rsidP="00251DC0" w:rsidR="00535DE9" w:rsidRPr="00962BF6">
      <w:pPr>
        <w:rPr>
          <w:b/>
          <w:color w:themeColor="accent1" w:val="4F81BD"/>
          <w:sz w:val="28"/>
          <w:szCs w:val="28"/>
          <w:highlight w:val="green"/>
        </w:rPr>
      </w:pPr>
      <w:r>
        <w:rPr>
          <w:b/>
          <w:color w:themeColor="accent1" w:val="4F81BD"/>
          <w:sz w:val="28"/>
          <w:szCs w:val="28"/>
        </w:rPr>
        <w:br w:type="page"/>
      </w:r>
      <w:r w:rsidR="00535DE9" w:rsidRPr="00962BF6">
        <w:rPr>
          <w:b/>
          <w:color w:themeColor="accent1" w:val="4F81BD"/>
          <w:sz w:val="28"/>
          <w:szCs w:val="28"/>
        </w:rPr>
        <w:lastRenderedPageBreak/>
        <w:t xml:space="preserve">POPIS PRILOGA </w:t>
      </w:r>
    </w:p>
    <w:p w:rsidRDefault="00535DE9" w:rsidP="00535DE9" w:rsidR="00535DE9" w:rsidRPr="008A6886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535DE9" w:rsidR="00A906D5" w:rsidRPr="008A6886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A)  </w:t>
      </w:r>
      <w:r w:rsidR="00A906D5" w:rsidRPr="008A6886">
        <w:rPr>
          <w:rStyle w:val="tabletextfield"/>
          <w:b/>
          <w:u w:val="single"/>
        </w:rPr>
        <w:t xml:space="preserve">Popis imovine i obveza dužnika: </w:t>
      </w:r>
    </w:p>
    <w:p w:rsidRDefault="00A906D5" w:rsidP="00535DE9" w:rsidR="00A906D5" w:rsidRPr="008A6886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C229FA" w:rsidP="00C229FA" w:rsidR="00C229FA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pojedinačnih obveza prema svim vjerovnicima </w:t>
      </w:r>
    </w:p>
    <w:p w:rsidRDefault="00C229FA" w:rsidP="00C229FA" w:rsidR="00C229FA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>Popis dužnikovih dužnika</w:t>
      </w:r>
    </w:p>
    <w:p w:rsidRDefault="003F593E" w:rsidP="00C229FA" w:rsidR="003F593E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Popis tražbina radnika</w:t>
      </w:r>
    </w:p>
    <w:p w:rsidRDefault="003F593E" w:rsidP="00C229FA" w:rsidR="00C229FA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>
        <w:rPr>
          <w:rStyle w:val="tabletextfield"/>
        </w:rPr>
        <w:t>I</w:t>
      </w:r>
      <w:r w:rsidR="00C229FA" w:rsidRPr="008A6886">
        <w:rPr>
          <w:rStyle w:val="tabletextfield"/>
        </w:rPr>
        <w:t>zjava da sklapanje predstečajne nagodbe neće utjecati na tražbine radnika</w:t>
      </w:r>
    </w:p>
    <w:p w:rsidRDefault="00A906D5" w:rsidP="00A906D5" w:rsidR="00A906D5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>Popis nekretnina dužnika</w:t>
      </w:r>
      <w:r w:rsidR="002B7BF0">
        <w:rPr>
          <w:rStyle w:val="tabletextfield"/>
        </w:rPr>
        <w:t xml:space="preserve"> </w:t>
      </w:r>
      <w:r w:rsidR="00543842">
        <w:rPr>
          <w:rStyle w:val="tabletextfield"/>
        </w:rPr>
        <w:t xml:space="preserve"> </w:t>
      </w:r>
      <w:r w:rsidR="00543842" w:rsidRPr="00597D62">
        <w:rPr>
          <w:rStyle w:val="tabletextfield"/>
          <w:color w:themeColor="text1" w:val="000000"/>
        </w:rPr>
        <w:t xml:space="preserve">+ ZK izvatci </w:t>
      </w:r>
    </w:p>
    <w:p w:rsidRDefault="00A906D5" w:rsidP="00A906D5" w:rsidR="00A906D5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pokretnina dužnika </w:t>
      </w:r>
    </w:p>
    <w:p w:rsidRDefault="00A906D5" w:rsidP="00A906D5" w:rsidR="00A906D5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razlučnih prava </w:t>
      </w:r>
    </w:p>
    <w:p w:rsidRDefault="00A906D5" w:rsidP="00A906D5" w:rsidR="00A906D5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Popis izlučnih prava </w:t>
      </w:r>
    </w:p>
    <w:p w:rsidRDefault="00A906D5" w:rsidP="008A6886" w:rsid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 xml:space="preserve">Visina prosječnih mjesečnih troškova </w:t>
      </w:r>
    </w:p>
    <w:p w:rsidRDefault="00153F15" w:rsidP="00153F15" w:rsidR="00153F15">
      <w:pPr>
        <w:pStyle w:val="Odlomakpopisa"/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8A6886" w:rsidR="008A6886">
      <w:pPr>
        <w:tabs>
          <w:tab w:pos="3879" w:val="left"/>
        </w:tabs>
        <w:spacing w:lineRule="auto" w:line="360"/>
        <w:rPr>
          <w:rStyle w:val="tabletextfield"/>
        </w:rPr>
      </w:pPr>
    </w:p>
    <w:p w:rsidRDefault="008A6886" w:rsidP="007F6238" w:rsidR="008A6886">
      <w:pPr>
        <w:tabs>
          <w:tab w:pos="3879" w:val="left"/>
        </w:tabs>
        <w:spacing w:lineRule="auto" w:line="360"/>
        <w:rPr>
          <w:rStyle w:val="tabletextfield"/>
          <w:b/>
          <w:u w:val="single"/>
        </w:rPr>
      </w:pPr>
      <w:r w:rsidRPr="008A6886">
        <w:rPr>
          <w:rStyle w:val="tabletextfield"/>
          <w:b/>
          <w:u w:val="single"/>
        </w:rPr>
        <w:t xml:space="preserve">B)  Ostalo </w:t>
      </w:r>
    </w:p>
    <w:p w:rsidRDefault="008A6886" w:rsidP="008A6886" w:rsidR="008A6886" w:rsidRPr="008A6886">
      <w:pPr>
        <w:tabs>
          <w:tab w:pos="3879" w:val="left"/>
        </w:tabs>
        <w:spacing w:lineRule="auto" w:line="360"/>
        <w:ind w:left="360"/>
        <w:rPr>
          <w:rStyle w:val="tabletextfield"/>
          <w:b/>
          <w:u w:val="single"/>
        </w:rPr>
      </w:pPr>
    </w:p>
    <w:p w:rsidRDefault="00535DE9" w:rsidP="00535DE9" w:rsidR="00535DE9" w:rsidRPr="008A6886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>Obavijest vjerovnicima o podnošenju zahtjeva za pokretanje predstečajnog postupka</w:t>
      </w:r>
    </w:p>
    <w:p w:rsidRDefault="00535DE9" w:rsidP="00A906D5" w:rsidR="00535DE9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</w:rPr>
      </w:pPr>
      <w:r w:rsidRPr="008A6886">
        <w:rPr>
          <w:rStyle w:val="tabletextfield"/>
        </w:rPr>
        <w:t>Opis pregovora s vjerovnicima</w:t>
      </w:r>
    </w:p>
    <w:p w:rsidRDefault="006A3583" w:rsidP="00DB42B8" w:rsidR="006A3583" w:rsidRPr="00597D62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597D62">
        <w:rPr>
          <w:color w:themeColor="text1" w:val="000000"/>
        </w:rPr>
        <w:t xml:space="preserve">Popis svih postupaka pred sudovima ili javnopravnim tijelima u kojima je dužnik stranka  + dokazi </w:t>
      </w:r>
    </w:p>
    <w:p w:rsidRDefault="00535DE9" w:rsidP="00535DE9" w:rsidR="00535DE9" w:rsidRPr="00597D62">
      <w:pPr>
        <w:pStyle w:val="Odlomakpopisa"/>
        <w:numPr>
          <w:ilvl w:val="0"/>
          <w:numId w:val="31"/>
        </w:numPr>
        <w:tabs>
          <w:tab w:pos="3879" w:val="left"/>
        </w:tabs>
        <w:spacing w:lineRule="auto" w:line="360"/>
        <w:rPr>
          <w:rStyle w:val="tabletextfield"/>
          <w:color w:themeColor="text1" w:val="000000"/>
        </w:rPr>
      </w:pPr>
      <w:r w:rsidRPr="00597D62">
        <w:rPr>
          <w:rStyle w:val="tabletextfield"/>
          <w:color w:themeColor="text1" w:val="000000"/>
        </w:rPr>
        <w:t>GFI – podaci</w:t>
      </w:r>
    </w:p>
    <w:p w:rsidRDefault="00535DE9" w:rsidP="00251DC0" w:rsidR="00535DE9">
      <w:pPr>
        <w:pStyle w:val="Naslov1"/>
      </w:pPr>
    </w:p>
    <w:p w:rsidRDefault="00535DE9" w:rsidP="00251DC0" w:rsidR="00535DE9">
      <w:pPr>
        <w:pStyle w:val="Naslov1"/>
      </w:pPr>
    </w:p>
    <w:p w:rsidRDefault="00DB42B8" w:rsidP="00DB42B8" w:rsidR="00DB42B8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:rsidRDefault="00DB42B8" w:rsidP="00DB42B8" w:rsidR="00DB42B8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:rsidRDefault="00DB42B8" w:rsidP="00DB42B8" w:rsidR="00DB42B8">
      <w:pPr>
        <w:tabs>
          <w:tab w:pos="8300" w:val="right"/>
        </w:tabs>
        <w:spacing w:lineRule="auto" w:line="360"/>
        <w:rPr>
          <w:b/>
          <w:color w:val="FF6600"/>
          <w:sz w:val="28"/>
          <w:szCs w:val="28"/>
        </w:rPr>
      </w:pPr>
    </w:p>
    <w:p w:rsidRDefault="00DA440C" w:rsidP="00DB42B8" w:rsidR="00DA440C" w:rsidRPr="006A2705">
      <w:pPr>
        <w:tabs>
          <w:tab w:pos="8300" w:val="right"/>
        </w:tabs>
        <w:spacing w:lineRule="auto" w:line="360"/>
      </w:pPr>
      <w:r>
        <w:tab/>
      </w:r>
    </w:p>
    <w:p w:rsidRDefault="00C5541A" w:rsidR="00C5541A">
      <w:pPr>
        <w:rPr>
          <w:b/>
          <w:i/>
          <w:color w:val="FF6600"/>
          <w:sz w:val="28"/>
          <w:szCs w:val="28"/>
          <w:lang w:val="hr-HR"/>
        </w:rPr>
      </w:pPr>
      <w:r>
        <w:rPr>
          <w:b/>
          <w:i/>
          <w:color w:val="FF6600"/>
          <w:sz w:val="28"/>
          <w:szCs w:val="28"/>
          <w:lang w:val="hr-HR"/>
        </w:rPr>
        <w:br w:type="page"/>
      </w:r>
    </w:p>
    <w:p w:rsidRDefault="00DA440C" w:rsidP="00251DC0" w:rsidR="00DA440C">
      <w:pPr>
        <w:pStyle w:val="Naslov1"/>
      </w:pPr>
      <w:bookmarkStart w:name="_Toc465685919" w:id="4"/>
      <w:r w:rsidRPr="00113A5D">
        <w:lastRenderedPageBreak/>
        <w:t>OBAVIJEST VJEROVNICIMA O PODNOŠENJU ZAHTJEVA ZA POKRETANJE PREDSTEČAJNOG POSTUPKA</w:t>
      </w:r>
      <w:bookmarkEnd w:id="4"/>
    </w:p>
    <w:p w:rsidRDefault="00B43C06" w:rsidP="00B43C06" w:rsidR="00B43C06" w:rsidRPr="00B43C06"/>
    <w:p w:rsidRDefault="00966048" w:rsidP="00966048" w:rsidR="00966048" w:rsidRPr="00966048"/>
    <w:p w:rsidRDefault="00DA440C" w:rsidP="00DA440C" w:rsidR="00DA440C" w:rsidRPr="00FD2FE9">
      <w:pPr>
        <w:spacing w:lineRule="auto" w:line="360"/>
        <w:jc w:val="both"/>
        <w:rPr>
          <w:lang w:val="hr-HR"/>
        </w:rPr>
      </w:pPr>
      <w:r w:rsidRPr="00FD2FE9">
        <w:rPr>
          <w:lang w:val="hr-HR"/>
        </w:rPr>
        <w:t xml:space="preserve">Uprava društva </w:t>
      </w:r>
      <w:r w:rsidR="00D61F82" w:rsidRPr="00FD2FE9">
        <w:t>JAGODIĆ GRADNJA</w:t>
      </w:r>
      <w:r w:rsidR="00B43C06" w:rsidRPr="00FD2FE9">
        <w:t xml:space="preserve"> d.o.o</w:t>
      </w:r>
      <w:r w:rsidR="008964CE" w:rsidRPr="00FD2FE9">
        <w:t>.</w:t>
      </w:r>
      <w:r w:rsidR="000B39B0" w:rsidRPr="00FD2FE9">
        <w:t xml:space="preserve">, </w:t>
      </w:r>
      <w:r w:rsidRPr="00FD2FE9">
        <w:rPr>
          <w:lang w:val="hr-HR"/>
        </w:rPr>
        <w:t xml:space="preserve">ovom izjavom,  koja će biti objavljena putem javne objave na internet stranicama Ministarstva pravosuđa na e-oglasnoj ploči, obavještava sve vjerovnike o podnošenju zahtjeva za pokretanje predstečajnog postupka. Cilj pokretanja predstečajnog postupka je nastavak poslovanja i namirenje vjerovnika sukladno pravilu jednakosti i pravednosti poštujući sve odredbe Stečajnog zakona. </w:t>
      </w:r>
    </w:p>
    <w:p w:rsidRDefault="00DA440C" w:rsidP="00DA440C" w:rsidR="00DA440C" w:rsidRPr="00FD2FE9">
      <w:pPr>
        <w:spacing w:lineRule="auto" w:line="360"/>
        <w:jc w:val="both"/>
        <w:rPr>
          <w:lang w:val="hr-HR"/>
        </w:rPr>
      </w:pPr>
    </w:p>
    <w:p w:rsidRDefault="00DA440C" w:rsidP="00DA440C" w:rsidR="00DA440C" w:rsidRPr="00FD2FE9">
      <w:pPr>
        <w:spacing w:lineRule="auto" w:line="360"/>
        <w:jc w:val="both"/>
        <w:rPr>
          <w:bCs/>
          <w:lang w:val="hr-HR"/>
        </w:rPr>
      </w:pPr>
      <w:r w:rsidRPr="00FD2FE9">
        <w:rPr>
          <w:lang w:val="hr-HR"/>
        </w:rPr>
        <w:t xml:space="preserve">Sve obavijesti i dokumentacija vezane uz predstečajnu nagodbu tvrtke </w:t>
      </w:r>
      <w:r w:rsidR="00D61F82" w:rsidRPr="00FD2FE9">
        <w:t>JAGODIĆ GRADNJA</w:t>
      </w:r>
      <w:r w:rsidR="00B43C06" w:rsidRPr="00FD2FE9">
        <w:t xml:space="preserve"> d.o.o</w:t>
      </w:r>
      <w:r w:rsidR="008964CE" w:rsidRPr="00FD2FE9">
        <w:t>.</w:t>
      </w:r>
      <w:r w:rsidR="000B39B0" w:rsidRPr="00FD2FE9">
        <w:t xml:space="preserve">   </w:t>
      </w:r>
      <w:r w:rsidRPr="00FD2FE9">
        <w:rPr>
          <w:rFonts w:eastAsia="Times New Roman"/>
          <w:bCs/>
          <w:lang w:eastAsia="zh-CN"/>
        </w:rPr>
        <w:t xml:space="preserve">biti će javno dostupne na internet </w:t>
      </w:r>
      <w:r w:rsidRPr="00FD2FE9">
        <w:rPr>
          <w:lang w:val="hr-HR"/>
        </w:rPr>
        <w:t xml:space="preserve">stranicama Ministarstva pravosuđa na e-oglasnoj ploči.  Ovim putem pozivamo sve vjerovnike tvrtke </w:t>
      </w:r>
      <w:r w:rsidR="00D61F82" w:rsidRPr="00FD2FE9">
        <w:t>JAGODIĆ GRADNJA</w:t>
      </w:r>
      <w:r w:rsidR="00B43C06" w:rsidRPr="00FD2FE9">
        <w:t xml:space="preserve"> d.o.o</w:t>
      </w:r>
      <w:r w:rsidR="008964CE" w:rsidRPr="00FD2FE9">
        <w:t>.</w:t>
      </w:r>
      <w:r w:rsidR="000B39B0" w:rsidRPr="00FD2FE9">
        <w:t xml:space="preserve">   </w:t>
      </w:r>
      <w:r w:rsidRPr="00FD2FE9">
        <w:rPr>
          <w:rFonts w:eastAsia="Times New Roman"/>
          <w:bCs/>
          <w:lang w:eastAsia="zh-CN"/>
        </w:rPr>
        <w:t>da podrže naš Plan restrukturiranja, a sve u svrhu nastavka poslovanja i namirenja tražb</w:t>
      </w:r>
      <w:r w:rsidR="00B43C06" w:rsidRPr="00FD2FE9">
        <w:rPr>
          <w:rFonts w:eastAsia="Times New Roman"/>
          <w:bCs/>
          <w:lang w:eastAsia="zh-CN"/>
        </w:rPr>
        <w:t>i</w:t>
      </w:r>
      <w:r w:rsidRPr="00FD2FE9">
        <w:rPr>
          <w:rFonts w:eastAsia="Times New Roman"/>
          <w:bCs/>
          <w:lang w:eastAsia="zh-CN"/>
        </w:rPr>
        <w:t xml:space="preserve">na vjerovnika te omogućavanja poslovanja našeg Društva. </w:t>
      </w:r>
    </w:p>
    <w:p w:rsidRDefault="00DA440C" w:rsidP="00DA440C" w:rsidR="00DA440C" w:rsidRPr="00FD2FE9">
      <w:pPr>
        <w:spacing w:lineRule="auto" w:line="360"/>
        <w:jc w:val="both"/>
        <w:rPr>
          <w:lang w:val="hr-HR"/>
        </w:rPr>
      </w:pPr>
    </w:p>
    <w:p w:rsidRDefault="00DA440C" w:rsidP="00DA440C" w:rsidR="00DA440C" w:rsidRPr="00FD2FE9">
      <w:pPr>
        <w:spacing w:lineRule="auto" w:line="360"/>
        <w:jc w:val="both"/>
        <w:rPr>
          <w:bCs/>
        </w:rPr>
      </w:pPr>
      <w:r w:rsidRPr="00FD2FE9">
        <w:rPr>
          <w:lang w:val="hr-HR"/>
        </w:rPr>
        <w:t xml:space="preserve">Nakon prihvaćanja Prijedloga za otvaranje predstečajne nagodbe za tvrtku </w:t>
      </w:r>
      <w:r w:rsidR="00D61F82" w:rsidRPr="00FD2FE9">
        <w:t>JAGODIĆ GRADNJA</w:t>
      </w:r>
      <w:r w:rsidR="00B43C06" w:rsidRPr="00FD2FE9">
        <w:t xml:space="preserve"> d.o.o.</w:t>
      </w:r>
      <w:r w:rsidR="00C5541A" w:rsidRPr="00FD2FE9">
        <w:t xml:space="preserve">  </w:t>
      </w:r>
      <w:r w:rsidR="00C5541A" w:rsidRPr="00FD2FE9">
        <w:rPr>
          <w:bCs/>
          <w:lang w:val="hr-HR"/>
        </w:rPr>
        <w:t xml:space="preserve"> </w:t>
      </w:r>
      <w:r w:rsidRPr="00FD2FE9">
        <w:rPr>
          <w:rFonts w:eastAsia="Times New Roman"/>
          <w:bCs/>
          <w:lang w:eastAsia="zh-CN"/>
        </w:rPr>
        <w:t xml:space="preserve">od strane Trgovačkog suda, kontaktirati će se vjerovnici </w:t>
      </w:r>
      <w:r w:rsidRPr="00FD2FE9">
        <w:rPr>
          <w:bCs/>
          <w:lang w:val="hr-HR"/>
        </w:rPr>
        <w:t xml:space="preserve">kako bi se pribavila zakonom propisana potrebna većina potrebna za prihvaćanje predstečajne nagodbe. </w:t>
      </w:r>
    </w:p>
    <w:p w:rsidRDefault="00DA440C" w:rsidP="00DA440C" w:rsidR="00DA440C" w:rsidRPr="00FD2FE9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937F46" w:rsidP="00DA440C" w:rsidR="00937F46" w:rsidRPr="00FD2FE9">
      <w:pPr>
        <w:pStyle w:val="Tijeloteksta"/>
        <w:spacing w:lineRule="auto" w:line="360"/>
        <w:ind w:right="115"/>
        <w:rPr>
          <w:rFonts w:eastAsia="Calibri" w:hAnsi="Times New Roman" w:ascii="Times New Roman"/>
          <w:snapToGrid/>
          <w:sz w:val="24"/>
          <w:szCs w:val="24"/>
          <w:lang w:val="en-US"/>
        </w:rPr>
      </w:pPr>
    </w:p>
    <w:p w:rsidRDefault="00DA440C" w:rsidP="00DA440C" w:rsidR="00DA440C">
      <w:pPr>
        <w:spacing w:lineRule="auto" w:line="276"/>
        <w:rPr>
          <w:lang w:val="hr-HR"/>
        </w:rPr>
      </w:pPr>
    </w:p>
    <w:p w:rsidRDefault="009B5445" w:rsidP="00DA440C" w:rsidR="009B5445">
      <w:pPr>
        <w:spacing w:lineRule="auto" w:line="276"/>
        <w:rPr>
          <w:lang w:val="hr-HR"/>
        </w:rPr>
      </w:pPr>
    </w:p>
    <w:p w:rsidRDefault="009B5445" w:rsidP="00DA440C" w:rsidR="009B5445" w:rsidRPr="00FD2FE9">
      <w:pPr>
        <w:spacing w:lineRule="auto" w:line="276"/>
        <w:rPr>
          <w:lang w:val="hr-HR"/>
        </w:rPr>
      </w:pPr>
    </w:p>
    <w:p w:rsidRDefault="00DA440C" w:rsidP="00DA440C" w:rsidR="00DA440C" w:rsidRPr="00FD2FE9">
      <w:pPr>
        <w:spacing w:lineRule="auto" w:line="276" w:after="200"/>
        <w:jc w:val="right"/>
        <w:rPr>
          <w:lang w:val="hr-HR"/>
        </w:rPr>
      </w:pPr>
      <w:r w:rsidRPr="00FD2FE9">
        <w:rPr>
          <w:lang w:val="hr-HR"/>
        </w:rPr>
        <w:t xml:space="preserve">        </w:t>
      </w:r>
      <w:r w:rsidRPr="00FD2FE9">
        <w:rPr>
          <w:lang w:val="hr-HR"/>
        </w:rPr>
        <w:tab/>
      </w:r>
      <w:r w:rsidRPr="00FD2FE9">
        <w:rPr>
          <w:lang w:val="hr-HR"/>
        </w:rPr>
        <w:tab/>
      </w:r>
      <w:r w:rsidRPr="00FD2FE9">
        <w:rPr>
          <w:lang w:val="hr-HR"/>
        </w:rPr>
        <w:tab/>
        <w:t xml:space="preserve">  </w:t>
      </w:r>
    </w:p>
    <w:p w:rsidRDefault="00D61F82" w:rsidP="00DA440C" w:rsidR="00C5541A" w:rsidRPr="00FD2FE9">
      <w:pPr>
        <w:jc w:val="right"/>
      </w:pPr>
      <w:r w:rsidRPr="00FD2FE9">
        <w:t>JAGODIĆ GRADNJA</w:t>
      </w:r>
      <w:r w:rsidR="002D66EB" w:rsidRPr="00FD2FE9">
        <w:t xml:space="preserve"> d.o.o.</w:t>
      </w:r>
    </w:p>
    <w:p w:rsidRDefault="00B47CCF" w:rsidP="00DA440C" w:rsidR="00D47F44" w:rsidRPr="00FD2FE9">
      <w:pPr>
        <w:jc w:val="right"/>
        <w:rPr>
          <w:bCs/>
          <w:lang w:eastAsia="zh-CN"/>
        </w:rPr>
      </w:pPr>
      <w:r w:rsidRPr="00FD2FE9">
        <w:rPr>
          <w:lang w:eastAsia="en-US" w:val="en-US"/>
        </w:rPr>
        <w:t>Miljenko Jagodić, direktor</w:t>
      </w:r>
    </w:p>
    <w:p w:rsidRDefault="00DA440C" w:rsidP="00DA440C" w:rsidR="00DA440C" w:rsidRPr="002D66EB">
      <w:pPr>
        <w:rPr>
          <w:bCs/>
          <w:color w:val="000000"/>
          <w:lang w:eastAsia="zh-CN"/>
        </w:rPr>
      </w:pPr>
    </w:p>
    <w:p w:rsidRDefault="00DA440C" w:rsidP="00DA440C" w:rsidR="00DA440C" w:rsidRPr="002D66EB">
      <w:pPr>
        <w:rPr>
          <w:bCs/>
          <w:color w:val="000000"/>
          <w:lang w:eastAsia="zh-CN"/>
        </w:rPr>
      </w:pPr>
    </w:p>
    <w:p w:rsidRDefault="00DA440C" w:rsidP="00DA440C" w:rsidR="00DA440C" w:rsidRPr="002D66EB"/>
    <w:p w:rsidRDefault="00DA440C" w:rsidP="00DA440C" w:rsidR="00DA440C"/>
    <w:p w:rsidRDefault="00DA440C" w:rsidP="00DA440C" w:rsidR="00DA440C"/>
    <w:p w:rsidRDefault="00DA440C" w:rsidP="00DA440C" w:rsidR="00DA440C"/>
    <w:p w:rsidRDefault="00DA440C" w:rsidP="00DA440C" w:rsidR="00DA440C"/>
    <w:p w:rsidRDefault="00DA440C" w:rsidP="00DA440C" w:rsidR="00DA440C"/>
    <w:p w:rsidRDefault="00D47F44" w:rsidP="00D47F44" w:rsidR="00D47F44"/>
    <w:p w:rsidRDefault="008A6886" w:rsidP="00D47F44" w:rsidR="008A6886"/>
    <w:p w:rsidRDefault="008A6886" w:rsidP="00D47F44" w:rsidR="008A6886"/>
    <w:p w:rsidRDefault="008A6886" w:rsidP="00D47F44" w:rsidR="008A6886" w:rsidRPr="00D47F44"/>
    <w:p w:rsidRDefault="00C5541A" w:rsidR="00C5541A">
      <w:pPr>
        <w:rPr>
          <w:b/>
          <w:color w:val="FF6600"/>
          <w:sz w:val="28"/>
          <w:szCs w:val="28"/>
          <w:highlight w:val="yellow"/>
          <w:lang w:val="hr-HR"/>
        </w:rPr>
      </w:pPr>
      <w:r>
        <w:rPr>
          <w:highlight w:val="yellow"/>
        </w:rPr>
        <w:br w:type="page"/>
      </w:r>
    </w:p>
    <w:p w:rsidRDefault="0025558D" w:rsidP="00251DC0" w:rsidR="004C27A8" w:rsidRPr="00251DC0">
      <w:pPr>
        <w:pStyle w:val="Naslov1"/>
      </w:pPr>
      <w:bookmarkStart w:name="_Toc465685920" w:id="5"/>
      <w:r w:rsidRPr="00251DC0">
        <w:lastRenderedPageBreak/>
        <w:t xml:space="preserve">1. </w:t>
      </w:r>
      <w:bookmarkEnd w:id="3"/>
      <w:r w:rsidR="005E4880" w:rsidRPr="00251DC0">
        <w:t>UVOD</w:t>
      </w:r>
      <w:bookmarkEnd w:id="5"/>
    </w:p>
    <w:p w:rsidRDefault="0006044F" w:rsidP="001704CA" w:rsidR="0006044F">
      <w:pPr>
        <w:spacing w:lineRule="auto" w:line="360"/>
        <w:jc w:val="both"/>
      </w:pPr>
    </w:p>
    <w:p w:rsidRDefault="008964CE" w:rsidP="008964CE" w:rsidR="0006044F">
      <w:pPr>
        <w:spacing w:lineRule="auto" w:line="360"/>
        <w:jc w:val="both"/>
      </w:pPr>
      <w:r>
        <w:t xml:space="preserve">Tvrtka </w:t>
      </w:r>
      <w:r w:rsidR="00D61F82">
        <w:t>JAGODIĆ GRADNJA</w:t>
      </w:r>
      <w:r>
        <w:t xml:space="preserve"> d.o.o.</w:t>
      </w:r>
      <w:r w:rsidR="003C6B7A">
        <w:t xml:space="preserve"> </w:t>
      </w:r>
      <w:r w:rsidR="006A2BCB">
        <w:t xml:space="preserve"> </w:t>
      </w:r>
      <w:r w:rsidR="000B39B0">
        <w:t xml:space="preserve"> </w:t>
      </w:r>
      <w:r w:rsidR="00FA5EA0">
        <w:t xml:space="preserve"> pokreće postupak</w:t>
      </w:r>
      <w:r w:rsidR="00064A55">
        <w:t xml:space="preserve"> predstečajne nagodbe </w:t>
      </w:r>
      <w:r w:rsidR="00064A55" w:rsidRPr="006E484F">
        <w:t xml:space="preserve">zbog blokade računa </w:t>
      </w:r>
      <w:r w:rsidR="00B67158" w:rsidRPr="006E484F">
        <w:t>od strane vjerovnika</w:t>
      </w:r>
      <w:r w:rsidR="00FA5EA0">
        <w:t xml:space="preserve">, koja je onemogućila redovno poslovanje tvrtke. </w:t>
      </w:r>
      <w:r w:rsidR="0006044F">
        <w:t>Daljnja blokada računa uzrokovala bi  dugoročnu</w:t>
      </w:r>
      <w:r w:rsidR="00064A55">
        <w:t xml:space="preserve"> nel</w:t>
      </w:r>
      <w:r w:rsidR="0006044F">
        <w:t xml:space="preserve">ikvidnost što bi nedvojbeno imalo </w:t>
      </w:r>
      <w:r w:rsidR="00064A55">
        <w:t xml:space="preserve">dalekosežne </w:t>
      </w:r>
      <w:r w:rsidR="0006044F">
        <w:t xml:space="preserve">negativne </w:t>
      </w:r>
      <w:r w:rsidR="00064A55">
        <w:t>pos</w:t>
      </w:r>
      <w:r w:rsidR="008A61AF">
        <w:t>ljedice za nastavak poslovanja</w:t>
      </w:r>
      <w:r w:rsidR="0006044F">
        <w:t xml:space="preserve"> </w:t>
      </w:r>
      <w:r w:rsidR="00DB2F44">
        <w:t>iste</w:t>
      </w:r>
      <w:r w:rsidR="00E44805">
        <w:t xml:space="preserve">, </w:t>
      </w:r>
      <w:r w:rsidR="005E3673">
        <w:t xml:space="preserve">a u konačnici bi </w:t>
      </w:r>
      <w:r w:rsidR="00E06E56">
        <w:t xml:space="preserve">vjerojatno dovelo i do </w:t>
      </w:r>
      <w:r w:rsidR="00FA5EA0">
        <w:t>prekid</w:t>
      </w:r>
      <w:r w:rsidR="00E06E56">
        <w:t>a</w:t>
      </w:r>
      <w:r w:rsidR="005E3673">
        <w:t xml:space="preserve"> poslovanja, odnosno stečaja. </w:t>
      </w:r>
    </w:p>
    <w:p w:rsidRDefault="008964CE" w:rsidP="008964CE" w:rsidR="008964CE">
      <w:pPr>
        <w:spacing w:lineRule="auto" w:line="360"/>
        <w:jc w:val="both"/>
      </w:pPr>
    </w:p>
    <w:p w:rsidRDefault="00D61F82" w:rsidP="008964CE" w:rsidR="008964CE" w:rsidRPr="00FB574A">
      <w:pPr>
        <w:spacing w:lineRule="auto" w:line="360"/>
        <w:jc w:val="both"/>
      </w:pPr>
      <w:r>
        <w:t>JAGODIĆ GRADNJA</w:t>
      </w:r>
      <w:r w:rsidR="008964CE">
        <w:t xml:space="preserve"> d.o.o.</w:t>
      </w:r>
      <w:r w:rsidR="003C6B7A" w:rsidRPr="00D47F44">
        <w:t xml:space="preserve"> </w:t>
      </w:r>
      <w:r w:rsidR="009122D4" w:rsidRPr="00D47F44">
        <w:t xml:space="preserve"> </w:t>
      </w:r>
      <w:r w:rsidR="0006044F" w:rsidRPr="00D47F44">
        <w:t>planira p</w:t>
      </w:r>
      <w:r w:rsidR="00064A55" w:rsidRPr="00D47F44">
        <w:t xml:space="preserve">okretanjem postupka predstečajne nagodbe </w:t>
      </w:r>
      <w:r w:rsidR="001704CA" w:rsidRPr="00D47F44">
        <w:t xml:space="preserve">prema </w:t>
      </w:r>
      <w:r w:rsidR="00CE73CE" w:rsidRPr="00D47F44">
        <w:t xml:space="preserve">Stečajnom </w:t>
      </w:r>
      <w:r w:rsidR="001704CA" w:rsidRPr="00D47F44">
        <w:t xml:space="preserve">Zakonu </w:t>
      </w:r>
      <w:r w:rsidR="00D47F44" w:rsidRPr="00D47F44">
        <w:t xml:space="preserve">( </w:t>
      </w:r>
      <w:r w:rsidR="00D47F44" w:rsidRPr="008964CE">
        <w:rPr>
          <w:color w:val="323235"/>
        </w:rPr>
        <w:t xml:space="preserve">NN 71/15 ) </w:t>
      </w:r>
      <w:r w:rsidR="0006044F" w:rsidRPr="00D47F44">
        <w:t xml:space="preserve">deblokirati </w:t>
      </w:r>
      <w:r w:rsidR="00DB2F44" w:rsidRPr="00D47F44">
        <w:t xml:space="preserve">svoj </w:t>
      </w:r>
      <w:r w:rsidR="0006044F" w:rsidRPr="00D47F44">
        <w:t>poslovni</w:t>
      </w:r>
      <w:r w:rsidR="0006044F" w:rsidRPr="00D531CA">
        <w:t xml:space="preserve"> račun što je </w:t>
      </w:r>
      <w:r w:rsidR="005E3673">
        <w:t xml:space="preserve">ujedno i </w:t>
      </w:r>
      <w:r w:rsidR="0006044F" w:rsidRPr="00D531CA">
        <w:t xml:space="preserve">preduvjet za nastavak redovnog poslovanja. Deblokada računa omogućiti </w:t>
      </w:r>
      <w:r w:rsidR="00DB2F44" w:rsidRPr="00D531CA">
        <w:t xml:space="preserve">će nastavak dosadašnjeg poslovanja, </w:t>
      </w:r>
      <w:r w:rsidR="00920CB1">
        <w:t xml:space="preserve">odnosno </w:t>
      </w:r>
      <w:r w:rsidR="00B47CCF">
        <w:t xml:space="preserve">izvođenje građevinskih radova. </w:t>
      </w:r>
    </w:p>
    <w:p w:rsidRDefault="00920CB1" w:rsidP="008964CE" w:rsidR="00920CB1">
      <w:pPr>
        <w:spacing w:lineRule="auto" w:line="360"/>
        <w:jc w:val="both"/>
      </w:pPr>
    </w:p>
    <w:p w:rsidRDefault="00D83863" w:rsidP="008964CE" w:rsidR="00D83863">
      <w:pPr>
        <w:spacing w:lineRule="auto" w:line="360"/>
        <w:jc w:val="both"/>
      </w:pPr>
      <w:r>
        <w:t>Deblokada računa i odgoda plaćanja starih obaveza za vrijeme trajanja</w:t>
      </w:r>
      <w:r w:rsidR="00920CB1">
        <w:t xml:space="preserve"> postupka predstečajne nagodbe i reprogram istih, </w:t>
      </w:r>
      <w:r>
        <w:t xml:space="preserve">vratiti će tvrtku u </w:t>
      </w:r>
      <w:r w:rsidRPr="00D531CA">
        <w:t xml:space="preserve"> stanje likvidnosti, a kroz program operativnog i financijskog restrukturiranja stvoriti će se preduvjeti za uspješan nastavak poslovanja i nakon završetka predstečajne nagodbe.</w:t>
      </w:r>
      <w:r w:rsidR="00C46EE4">
        <w:t xml:space="preserve"> </w:t>
      </w:r>
    </w:p>
    <w:p w:rsidRDefault="00DD7808" w:rsidP="008964CE" w:rsidR="00DD7808">
      <w:pPr>
        <w:spacing w:lineRule="auto" w:line="360"/>
        <w:jc w:val="both"/>
      </w:pPr>
    </w:p>
    <w:p w:rsidRDefault="00DD7808" w:rsidP="008964CE" w:rsidR="00DD7808">
      <w:pPr>
        <w:spacing w:lineRule="auto" w:line="360"/>
        <w:jc w:val="both"/>
      </w:pPr>
      <w:r>
        <w:t>Glavni cilj pokretanja postupka predstečajne nagodbe je nastavak poslovanja i podmirenje dugovanja prema svojim vjerovnicima u najvećoj mogućoj mjeri</w:t>
      </w:r>
      <w:r w:rsidR="005E1D13">
        <w:t xml:space="preserve">. </w:t>
      </w:r>
      <w:r>
        <w:t xml:space="preserve"> </w:t>
      </w:r>
    </w:p>
    <w:p w:rsidRDefault="00D83863" w:rsidP="008964CE" w:rsidR="00D83863" w:rsidRPr="00CC1B9A">
      <w:pPr>
        <w:spacing w:lineRule="auto" w:line="360"/>
        <w:jc w:val="both"/>
      </w:pPr>
    </w:p>
    <w:p w:rsidRDefault="00413897" w:rsidP="008964CE" w:rsidR="00023594">
      <w:pPr>
        <w:spacing w:lineRule="auto" w:line="360"/>
        <w:jc w:val="both"/>
      </w:pPr>
      <w:r w:rsidRPr="00CC1B9A">
        <w:t xml:space="preserve">Dodatni argument za donošenje </w:t>
      </w:r>
      <w:r w:rsidR="00CC1B9A" w:rsidRPr="00CC1B9A">
        <w:t>Rješenja o otvaranju</w:t>
      </w:r>
      <w:r w:rsidRPr="00CC1B9A">
        <w:t xml:space="preserve"> postupka predstečajne nagodbe j</w:t>
      </w:r>
      <w:r>
        <w:t xml:space="preserve">e i činjenica da je dužnik </w:t>
      </w:r>
      <w:r w:rsidR="00D61F82">
        <w:t>JAGODIĆ GRADNJA</w:t>
      </w:r>
      <w:r w:rsidR="008964CE">
        <w:t xml:space="preserve"> d.o.o.</w:t>
      </w:r>
      <w:r w:rsidR="003C6B7A">
        <w:t xml:space="preserve"> </w:t>
      </w:r>
      <w:r>
        <w:t xml:space="preserve"> </w:t>
      </w:r>
      <w:r w:rsidR="00023594">
        <w:t xml:space="preserve">i u blokadi nastavio poslovati </w:t>
      </w:r>
      <w:r w:rsidR="00023594" w:rsidRPr="00DF64E1">
        <w:t>te i u blokadi svak</w:t>
      </w:r>
      <w:r w:rsidR="00B47CCF">
        <w:t xml:space="preserve">im danom smanjuje svoje obaveze, no bez predstečajne nagodbe dužnik nije u mogućnosti restrukturirati tvrtku i podmiriti obaveze vjerovnicima. </w:t>
      </w:r>
    </w:p>
    <w:p w:rsidRDefault="00D77850" w:rsidP="008964CE" w:rsidR="00D77850" w:rsidRPr="00113A5D">
      <w:pPr>
        <w:spacing w:lineRule="auto" w:line="360"/>
        <w:jc w:val="both"/>
        <w:rPr>
          <w:color w:themeColor="text1" w:val="000000"/>
        </w:rPr>
      </w:pPr>
    </w:p>
    <w:p w:rsidRDefault="001704CA" w:rsidP="008964CE" w:rsidR="00DA440C" w:rsidRPr="001806F4">
      <w:pPr>
        <w:spacing w:lineRule="auto" w:line="360"/>
        <w:jc w:val="both"/>
        <w:rPr>
          <w:color w:themeColor="text1" w:val="000000"/>
        </w:rPr>
      </w:pPr>
      <w:r w:rsidRPr="00113A5D">
        <w:rPr>
          <w:color w:themeColor="text1" w:val="000000"/>
        </w:rPr>
        <w:t xml:space="preserve">Svi podaci u daljnjem tekstu usklađeni su s financijskim izvješćima na dan </w:t>
      </w:r>
      <w:r w:rsidRPr="001806F4">
        <w:rPr>
          <w:color w:themeColor="text1" w:val="000000"/>
        </w:rPr>
        <w:t>3</w:t>
      </w:r>
      <w:r w:rsidR="00113A5D" w:rsidRPr="001806F4">
        <w:rPr>
          <w:color w:themeColor="text1" w:val="000000"/>
        </w:rPr>
        <w:t>0</w:t>
      </w:r>
      <w:r w:rsidRPr="001806F4">
        <w:rPr>
          <w:color w:themeColor="text1" w:val="000000"/>
        </w:rPr>
        <w:t>.</w:t>
      </w:r>
      <w:r w:rsidR="00AE79B6" w:rsidRPr="001806F4">
        <w:rPr>
          <w:color w:themeColor="text1" w:val="000000"/>
        </w:rPr>
        <w:t>0</w:t>
      </w:r>
      <w:r w:rsidR="00113A5D" w:rsidRPr="001806F4">
        <w:rPr>
          <w:color w:themeColor="text1" w:val="000000"/>
        </w:rPr>
        <w:t>9</w:t>
      </w:r>
      <w:r w:rsidRPr="001806F4">
        <w:rPr>
          <w:color w:themeColor="text1" w:val="000000"/>
        </w:rPr>
        <w:t>.201</w:t>
      </w:r>
      <w:r w:rsidR="006E484F" w:rsidRPr="001806F4">
        <w:rPr>
          <w:color w:themeColor="text1" w:val="000000"/>
        </w:rPr>
        <w:t>6</w:t>
      </w:r>
      <w:r w:rsidR="00E14896" w:rsidRPr="001806F4">
        <w:rPr>
          <w:color w:themeColor="text1" w:val="000000"/>
        </w:rPr>
        <w:t>. godine.</w:t>
      </w:r>
    </w:p>
    <w:p w:rsidRDefault="00920CB1" w:rsidP="008964CE" w:rsidR="00920CB1" w:rsidRPr="00B47CCF">
      <w:pPr>
        <w:spacing w:lineRule="auto" w:line="360"/>
        <w:jc w:val="both"/>
        <w:rPr>
          <w:color w:val="FF6600"/>
        </w:rPr>
      </w:pPr>
    </w:p>
    <w:p w:rsidRDefault="00920CB1" w:rsidP="008964CE" w:rsidR="00920CB1">
      <w:pPr>
        <w:spacing w:lineRule="auto" w:line="360"/>
        <w:jc w:val="both"/>
      </w:pPr>
    </w:p>
    <w:p w:rsidRDefault="00570FFD" w:rsidP="008964CE" w:rsidR="00570FFD">
      <w:pPr>
        <w:spacing w:lineRule="auto" w:line="360"/>
        <w:jc w:val="both"/>
      </w:pPr>
    </w:p>
    <w:p w:rsidRDefault="00570FFD" w:rsidP="008964CE" w:rsidR="00570FFD">
      <w:pPr>
        <w:spacing w:lineRule="auto" w:line="360"/>
        <w:jc w:val="both"/>
      </w:pPr>
    </w:p>
    <w:p w:rsidRDefault="00920CB1" w:rsidP="008964CE" w:rsidR="00920CB1">
      <w:pPr>
        <w:spacing w:lineRule="auto" w:line="360"/>
        <w:jc w:val="both"/>
      </w:pPr>
    </w:p>
    <w:p w:rsidRDefault="00920CB1" w:rsidP="008964CE" w:rsidR="00920CB1" w:rsidRPr="00DF64E1">
      <w:pPr>
        <w:spacing w:lineRule="auto" w:line="360"/>
        <w:jc w:val="both"/>
      </w:pPr>
    </w:p>
    <w:p w:rsidRDefault="00067966" w:rsidP="008D08A0" w:rsidR="00D026A1" w:rsidRPr="00251DC0">
      <w:pPr>
        <w:pStyle w:val="Naslov2"/>
      </w:pPr>
      <w:bookmarkStart w:name="_Toc451235616" w:id="6"/>
      <w:bookmarkStart w:name="_Toc465685921" w:id="7"/>
      <w:r w:rsidRPr="00251DC0">
        <w:lastRenderedPageBreak/>
        <w:t>Opći podaci</w:t>
      </w:r>
      <w:bookmarkEnd w:id="6"/>
      <w:bookmarkEnd w:id="7"/>
    </w:p>
    <w:p w:rsidRDefault="00225B41" w:rsidP="00E746BD" w:rsidR="00225B41">
      <w:pPr>
        <w:spacing w:lineRule="auto" w:line="360"/>
        <w:jc w:val="both"/>
        <w:rPr>
          <w:lang w:val="hr-HR"/>
        </w:rPr>
      </w:pPr>
    </w:p>
    <w:p w:rsidRDefault="00D61F82" w:rsidP="00D35A78" w:rsidR="00D35A78" w:rsidRPr="0058523D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eastAsia="en-US" w:val="en-US"/>
        </w:rPr>
      </w:pPr>
      <w:r w:rsidRPr="0058523D">
        <w:rPr>
          <w:lang w:val="hr-HR"/>
        </w:rPr>
        <w:t>JAGODIĆ GRADNJA</w:t>
      </w:r>
      <w:r w:rsidR="008964CE" w:rsidRPr="0058523D">
        <w:rPr>
          <w:lang w:val="hr-HR"/>
        </w:rPr>
        <w:t xml:space="preserve"> d.o.o.</w:t>
      </w:r>
      <w:r w:rsidR="003C6B7A" w:rsidRPr="0058523D">
        <w:rPr>
          <w:lang w:val="hr-HR"/>
        </w:rPr>
        <w:t xml:space="preserve"> </w:t>
      </w:r>
      <w:r w:rsidR="00225B41" w:rsidRPr="0058523D">
        <w:rPr>
          <w:lang w:val="hr-HR"/>
        </w:rPr>
        <w:t xml:space="preserve">  podu</w:t>
      </w:r>
      <w:r w:rsidR="001C1B47" w:rsidRPr="0058523D">
        <w:rPr>
          <w:lang w:val="hr-HR"/>
        </w:rPr>
        <w:t xml:space="preserve">zeće je sa sjedištem na adresi </w:t>
      </w:r>
      <w:r w:rsidR="00D35A78" w:rsidRPr="0058523D">
        <w:rPr>
          <w:lang w:val="hr-HR"/>
        </w:rPr>
        <w:t xml:space="preserve">Samobor, Gajeva 46. OIB: </w:t>
      </w:r>
      <w:r w:rsidR="00D35A78" w:rsidRPr="0058523D">
        <w:rPr>
          <w:lang w:eastAsia="en-US" w:val="en-US"/>
        </w:rPr>
        <w:t xml:space="preserve">84913840247, MB: 081016456. </w:t>
      </w:r>
      <w:r w:rsidR="00225B41" w:rsidRPr="0058523D">
        <w:rPr>
          <w:lang w:val="hr-HR"/>
        </w:rPr>
        <w:t xml:space="preserve">Tvrtka je </w:t>
      </w:r>
      <w:r w:rsidR="00BB08FB" w:rsidRPr="0058523D">
        <w:rPr>
          <w:lang w:val="hr-HR"/>
        </w:rPr>
        <w:t xml:space="preserve">osnovana </w:t>
      </w:r>
      <w:r w:rsidR="00E138B9" w:rsidRPr="0058523D">
        <w:rPr>
          <w:lang w:eastAsia="en-US" w:val="en-US"/>
        </w:rPr>
        <w:t xml:space="preserve">04. veljače 2016. godine, a </w:t>
      </w:r>
      <w:r w:rsidR="00D35A78" w:rsidRPr="0058523D">
        <w:rPr>
          <w:lang w:eastAsia="en-US" w:val="en-US"/>
        </w:rPr>
        <w:t xml:space="preserve">12.04.2016. </w:t>
      </w:r>
      <w:r w:rsidR="00251DC0">
        <w:rPr>
          <w:lang w:val="hr-HR"/>
        </w:rPr>
        <w:t>JAGODIĆ GRADNJI d.o.o.</w:t>
      </w:r>
      <w:r w:rsidR="00D35A78" w:rsidRPr="0058523D">
        <w:rPr>
          <w:lang w:val="hr-HR"/>
        </w:rPr>
        <w:t xml:space="preserve"> </w:t>
      </w:r>
      <w:r w:rsidR="00D35A78" w:rsidRPr="0058523D">
        <w:rPr>
          <w:lang w:eastAsia="en-US" w:val="en-US"/>
        </w:rPr>
        <w:t>pripojeno je trgovačko društvo D.P. GRADNJA d.o.o</w:t>
      </w:r>
      <w:r w:rsidR="00251DC0">
        <w:rPr>
          <w:lang w:eastAsia="en-US" w:val="en-US"/>
        </w:rPr>
        <w:t xml:space="preserve">. </w:t>
      </w:r>
      <w:r w:rsidR="0058523D">
        <w:rPr>
          <w:lang w:eastAsia="en-US" w:val="en-US"/>
        </w:rPr>
        <w:t>(Samobor</w:t>
      </w:r>
      <w:r w:rsidR="00D35A78" w:rsidRPr="0058523D">
        <w:rPr>
          <w:lang w:eastAsia="en-US" w:val="en-US"/>
        </w:rPr>
        <w:t>, Ćiril</w:t>
      </w:r>
      <w:r w:rsidR="0058523D">
        <w:rPr>
          <w:lang w:eastAsia="en-US" w:val="en-US"/>
        </w:rPr>
        <w:t xml:space="preserve">ometodska 26, OIB: 56466043604 ), sa svim pravima i obavezama. </w:t>
      </w:r>
    </w:p>
    <w:p w:rsidRDefault="00BB08FB" w:rsidP="00D35A78" w:rsidR="00BB08FB" w:rsidRPr="0058523D">
      <w:pPr>
        <w:widowControl w:val="false"/>
        <w:autoSpaceDE w:val="false"/>
        <w:autoSpaceDN w:val="false"/>
        <w:adjustRightInd w:val="false"/>
        <w:spacing w:lineRule="auto" w:line="360"/>
        <w:jc w:val="both"/>
      </w:pPr>
    </w:p>
    <w:p w:rsidRDefault="007B052D" w:rsidP="00D35A78" w:rsidR="00D35A78" w:rsidRPr="0058523D">
      <w:pPr>
        <w:widowControl w:val="false"/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bookmarkStart w:name="_Toc451235617" w:id="8"/>
      <w:bookmarkStart w:name="_Toc131189722" w:id="9"/>
      <w:r w:rsidRPr="0058523D">
        <w:t xml:space="preserve">Naziv: </w:t>
      </w:r>
      <w:r w:rsidR="00D61F82" w:rsidRPr="0058523D">
        <w:t>JAGODIĆ GRADNJA</w:t>
      </w:r>
      <w:r w:rsidR="00BB08FB" w:rsidRPr="0058523D">
        <w:t xml:space="preserve"> d.o.o.</w:t>
      </w:r>
      <w:r w:rsidR="003C6B7A" w:rsidRPr="0058523D">
        <w:t xml:space="preserve"> </w:t>
      </w:r>
      <w:r w:rsidR="00F81886" w:rsidRPr="0058523D">
        <w:t xml:space="preserve"> </w:t>
      </w:r>
      <w:r w:rsidR="00D35A78" w:rsidRPr="0058523D">
        <w:rPr>
          <w:lang w:eastAsia="en-US" w:val="en-US"/>
        </w:rPr>
        <w:t>graditeljstvo, trgovinu i usluge</w:t>
      </w:r>
    </w:p>
    <w:p w:rsidRDefault="007B052D" w:rsidP="00D35A78" w:rsidR="007B052D" w:rsidRPr="0058523D">
      <w:pPr>
        <w:spacing w:lineRule="auto" w:line="360"/>
        <w:rPr>
          <w:lang w:val="hr-HR"/>
        </w:rPr>
      </w:pPr>
      <w:r w:rsidRPr="0058523D">
        <w:t xml:space="preserve">Sjedište: </w:t>
      </w:r>
      <w:r w:rsidR="00D35A78" w:rsidRPr="0058523D">
        <w:rPr>
          <w:lang w:val="hr-HR"/>
        </w:rPr>
        <w:t>Samobor, Gajeva 46.</w:t>
      </w:r>
    </w:p>
    <w:p w:rsidRDefault="007B052D" w:rsidP="00D35A78" w:rsidR="00F81886" w:rsidRPr="0058523D">
      <w:pPr>
        <w:spacing w:lineRule="auto" w:line="360"/>
      </w:pPr>
      <w:r w:rsidRPr="0058523D">
        <w:t xml:space="preserve">MBS: </w:t>
      </w:r>
      <w:r w:rsidR="00D35A78" w:rsidRPr="0058523D">
        <w:rPr>
          <w:lang w:eastAsia="en-US" w:val="en-US"/>
        </w:rPr>
        <w:t>081016456</w:t>
      </w:r>
    </w:p>
    <w:p w:rsidRDefault="007B052D" w:rsidP="00D35A78" w:rsidR="00F81886" w:rsidRPr="0058523D">
      <w:pPr>
        <w:spacing w:lineRule="auto" w:line="360"/>
      </w:pPr>
      <w:r w:rsidRPr="0058523D">
        <w:t xml:space="preserve">OIB: </w:t>
      </w:r>
      <w:r w:rsidR="00D35A78" w:rsidRPr="0058523D">
        <w:rPr>
          <w:lang w:eastAsia="en-US" w:val="en-US"/>
        </w:rPr>
        <w:t>84913840247</w:t>
      </w:r>
    </w:p>
    <w:p w:rsidRDefault="007B052D" w:rsidP="00D35A78" w:rsidR="007B052D" w:rsidRPr="0058523D">
      <w:pPr>
        <w:spacing w:lineRule="auto" w:line="360"/>
      </w:pPr>
      <w:r w:rsidRPr="0058523D">
        <w:t>Datum</w:t>
      </w:r>
      <w:r w:rsidR="00F81886" w:rsidRPr="0058523D">
        <w:t xml:space="preserve"> </w:t>
      </w:r>
      <w:r w:rsidRPr="0058523D">
        <w:t>osnivanja:</w:t>
      </w:r>
      <w:r w:rsidR="005124BF" w:rsidRPr="0058523D">
        <w:t xml:space="preserve"> </w:t>
      </w:r>
      <w:r w:rsidR="00D35A78" w:rsidRPr="0058523D">
        <w:rPr>
          <w:lang w:eastAsia="en-US" w:val="en-US"/>
        </w:rPr>
        <w:t xml:space="preserve">04.02.2016. </w:t>
      </w:r>
    </w:p>
    <w:p w:rsidRDefault="007B052D" w:rsidP="00D35A78" w:rsidR="00D35A78" w:rsidRPr="0058523D">
      <w:pPr>
        <w:widowControl w:val="false"/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r w:rsidRPr="0058523D">
        <w:t>Osnivač:</w:t>
      </w:r>
      <w:r w:rsidR="00462769" w:rsidRPr="0058523D">
        <w:t xml:space="preserve"> </w:t>
      </w:r>
      <w:r w:rsidR="00D35A78" w:rsidRPr="0058523D">
        <w:rPr>
          <w:lang w:eastAsia="en-US" w:val="en-US"/>
        </w:rPr>
        <w:t>Josip Jagodić, OIB: 74929109824</w:t>
      </w:r>
      <w:hyperlink r:id="rId11" w:history="true">
        <w:r w:rsidR="00D35A78" w:rsidRPr="0058523D">
          <w:rPr>
            <w:lang w:eastAsia="en-US" w:val="en-US"/>
          </w:rPr>
          <w:t xml:space="preserve">, </w:t>
        </w:r>
      </w:hyperlink>
      <w:r w:rsidR="00D35A78" w:rsidRPr="0058523D">
        <w:rPr>
          <w:lang w:eastAsia="en-US" w:val="en-US"/>
        </w:rPr>
        <w:t>Poljana, Braće Konifka 16</w:t>
      </w:r>
    </w:p>
    <w:p w:rsidRDefault="007B052D" w:rsidP="00D35A78" w:rsidR="004D5A5B" w:rsidRPr="0058523D">
      <w:pPr>
        <w:spacing w:lineRule="auto" w:line="360"/>
      </w:pPr>
      <w:r w:rsidRPr="0058523D">
        <w:t xml:space="preserve">Temeljni kapital: </w:t>
      </w:r>
      <w:r w:rsidR="00D35A78" w:rsidRPr="0058523D">
        <w:rPr>
          <w:lang w:eastAsia="en-US" w:val="en-US"/>
        </w:rPr>
        <w:t>20</w:t>
      </w:r>
      <w:r w:rsidR="001B2FC4" w:rsidRPr="0058523D">
        <w:rPr>
          <w:lang w:eastAsia="en-US" w:val="en-US"/>
        </w:rPr>
        <w:t>.000,00 kuna</w:t>
      </w:r>
    </w:p>
    <w:p w:rsidRDefault="007B052D" w:rsidP="00D35A78" w:rsidR="005124BF" w:rsidRPr="0058523D">
      <w:pPr>
        <w:spacing w:lineRule="auto" w:line="360"/>
      </w:pPr>
      <w:r w:rsidRPr="0058523D">
        <w:t>Osoba ovlaštena za zastupanje:</w:t>
      </w:r>
      <w:r w:rsidR="00586BEE" w:rsidRPr="0058523D">
        <w:t xml:space="preserve"> </w:t>
      </w:r>
    </w:p>
    <w:p w:rsidRDefault="00D35A78" w:rsidP="00D35A78" w:rsidR="001B2FC4" w:rsidRPr="0058523D">
      <w:pPr>
        <w:pStyle w:val="Odlomakpopisa"/>
        <w:widowControl w:val="false"/>
        <w:numPr>
          <w:ilvl w:val="0"/>
          <w:numId w:val="36"/>
        </w:numPr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r w:rsidRPr="0058523D">
        <w:rPr>
          <w:lang w:eastAsia="en-US" w:val="en-US"/>
        </w:rPr>
        <w:t>Josip Jagodić, OIB: 74929109824</w:t>
      </w:r>
      <w:hyperlink r:id="rId12" w:history="true">
        <w:r w:rsidRPr="0058523D">
          <w:rPr>
            <w:lang w:eastAsia="en-US" w:val="en-US"/>
          </w:rPr>
          <w:t xml:space="preserve">, </w:t>
        </w:r>
      </w:hyperlink>
      <w:r w:rsidRPr="0058523D">
        <w:rPr>
          <w:lang w:eastAsia="en-US" w:val="en-US"/>
        </w:rPr>
        <w:t>Poljana, Braće Konifka 16</w:t>
      </w:r>
      <w:r w:rsidR="00E81D58" w:rsidRPr="0058523D">
        <w:rPr>
          <w:lang w:eastAsia="en-US" w:val="en-US"/>
        </w:rPr>
        <w:t>,</w:t>
      </w:r>
      <w:r w:rsidRPr="0058523D">
        <w:rPr>
          <w:lang w:eastAsia="en-US" w:val="en-US"/>
        </w:rPr>
        <w:t xml:space="preserve"> direktor, </w:t>
      </w:r>
      <w:r w:rsidR="00E81D58" w:rsidRPr="0058523D">
        <w:rPr>
          <w:lang w:eastAsia="en-US" w:val="en-US"/>
        </w:rPr>
        <w:t xml:space="preserve"> zastupa društvo samostalno i pojedinačno </w:t>
      </w:r>
    </w:p>
    <w:p w:rsidRDefault="00D35A78" w:rsidP="00D35A78" w:rsidR="00047452" w:rsidRPr="0058523D">
      <w:pPr>
        <w:pStyle w:val="Odlomakpopisa"/>
        <w:widowControl w:val="false"/>
        <w:numPr>
          <w:ilvl w:val="0"/>
          <w:numId w:val="36"/>
        </w:numPr>
        <w:autoSpaceDE w:val="false"/>
        <w:autoSpaceDN w:val="false"/>
        <w:adjustRightInd w:val="false"/>
        <w:spacing w:lineRule="auto" w:line="360"/>
        <w:rPr>
          <w:lang w:eastAsia="en-US" w:val="en-US"/>
        </w:rPr>
      </w:pPr>
      <w:r w:rsidRPr="0058523D">
        <w:rPr>
          <w:lang w:eastAsia="en-US" w:val="en-US"/>
        </w:rPr>
        <w:t>Miljenko Jagodić, Samobor, Lešće 31 D, OIB: 78561112242</w:t>
      </w:r>
      <w:r w:rsidR="00E81D58" w:rsidRPr="0058523D">
        <w:rPr>
          <w:lang w:eastAsia="en-US" w:val="en-US"/>
        </w:rPr>
        <w:t xml:space="preserve">, </w:t>
      </w:r>
      <w:r w:rsidRPr="0058523D">
        <w:rPr>
          <w:lang w:eastAsia="en-US" w:val="en-US"/>
        </w:rPr>
        <w:t xml:space="preserve">direktor, </w:t>
      </w:r>
      <w:r w:rsidR="00E81D58" w:rsidRPr="0058523D">
        <w:rPr>
          <w:lang w:eastAsia="en-US" w:val="en-US"/>
        </w:rPr>
        <w:t xml:space="preserve">zastupa društvo samostalno i pojedinačno </w:t>
      </w:r>
    </w:p>
    <w:p w:rsidRDefault="007B052D" w:rsidP="00D35A78" w:rsidR="00C259F4" w:rsidRPr="001806F4">
      <w:pPr>
        <w:spacing w:lineRule="auto" w:line="360"/>
        <w:rPr>
          <w:rFonts w:eastAsia="Times New Roman"/>
          <w:lang w:eastAsia="en-US" w:val="en-US"/>
        </w:rPr>
      </w:pPr>
      <w:r w:rsidRPr="001806F4">
        <w:rPr>
          <w:rFonts w:eastAsia="Times New Roman"/>
          <w:lang w:eastAsia="en-US" w:val="en-US"/>
        </w:rPr>
        <w:t>Broj zaposle</w:t>
      </w:r>
      <w:r w:rsidR="004D5A5B" w:rsidRPr="001806F4">
        <w:rPr>
          <w:rFonts w:eastAsia="Times New Roman"/>
          <w:lang w:eastAsia="en-US" w:val="en-US"/>
        </w:rPr>
        <w:t>nih na dan 3</w:t>
      </w:r>
      <w:r w:rsidR="00113A5D" w:rsidRPr="001806F4">
        <w:rPr>
          <w:rFonts w:eastAsia="Times New Roman"/>
          <w:lang w:eastAsia="en-US" w:val="en-US"/>
        </w:rPr>
        <w:t>0</w:t>
      </w:r>
      <w:r w:rsidR="004D5A5B" w:rsidRPr="001806F4">
        <w:rPr>
          <w:rFonts w:eastAsia="Times New Roman"/>
          <w:lang w:eastAsia="en-US" w:val="en-US"/>
        </w:rPr>
        <w:t>.0</w:t>
      </w:r>
      <w:r w:rsidR="00113A5D" w:rsidRPr="001806F4">
        <w:rPr>
          <w:rFonts w:eastAsia="Times New Roman"/>
          <w:lang w:eastAsia="en-US" w:val="en-US"/>
        </w:rPr>
        <w:t>9</w:t>
      </w:r>
      <w:r w:rsidR="00E81D58" w:rsidRPr="001806F4">
        <w:rPr>
          <w:rFonts w:eastAsia="Times New Roman"/>
          <w:lang w:eastAsia="en-US" w:val="en-US"/>
        </w:rPr>
        <w:t>.2016. godine:</w:t>
      </w:r>
      <w:r w:rsidR="006653C6" w:rsidRPr="001806F4">
        <w:rPr>
          <w:rFonts w:eastAsia="Times New Roman"/>
          <w:lang w:eastAsia="en-US" w:val="en-US"/>
        </w:rPr>
        <w:t xml:space="preserve"> </w:t>
      </w:r>
      <w:r w:rsidR="00D35A78" w:rsidRPr="001806F4">
        <w:rPr>
          <w:rFonts w:eastAsia="Times New Roman"/>
          <w:lang w:eastAsia="en-US" w:val="en-US"/>
        </w:rPr>
        <w:t>0</w:t>
      </w:r>
    </w:p>
    <w:p w:rsidRDefault="00E44805" w:rsidP="00454A00" w:rsidR="00E44805">
      <w:pPr>
        <w:spacing w:lineRule="auto" w:line="276"/>
      </w:pPr>
    </w:p>
    <w:p w:rsidRDefault="00454A00" w:rsidP="00251DC0" w:rsidR="00454A00" w:rsidRPr="00251DC0">
      <w:pPr>
        <w:pStyle w:val="Naslov3"/>
      </w:pPr>
      <w:bookmarkStart w:name="_Toc386092473" w:id="10"/>
      <w:bookmarkStart w:name="_Toc465685922" w:id="11"/>
      <w:bookmarkEnd w:id="8"/>
      <w:r w:rsidRPr="00251DC0">
        <w:t>Predmet poslovanja</w:t>
      </w:r>
      <w:bookmarkEnd w:id="10"/>
      <w:bookmarkEnd w:id="11"/>
      <w:r w:rsidRPr="00251DC0">
        <w:t xml:space="preserve">  </w:t>
      </w:r>
    </w:p>
    <w:p w:rsidRDefault="00454A00" w:rsidP="00454A00" w:rsidR="00454A00" w:rsidRPr="00454A00">
      <w:pPr>
        <w:spacing w:lineRule="auto" w:line="276"/>
      </w:pPr>
    </w:p>
    <w:p w:rsidRDefault="007B052D" w:rsidP="00E138B9" w:rsidR="00EF56C6">
      <w:pPr>
        <w:spacing w:lineRule="auto" w:line="276"/>
        <w:jc w:val="both"/>
        <w:rPr>
          <w:rFonts w:eastAsia="Times New Roman"/>
          <w:snapToGrid w:val="false"/>
          <w:lang w:val="hr-HR"/>
        </w:rPr>
      </w:pPr>
      <w:r w:rsidRPr="007B052D">
        <w:rPr>
          <w:snapToGrid w:val="false"/>
          <w:lang w:val="hr-HR"/>
        </w:rPr>
        <w:t xml:space="preserve">Tvrtka je </w:t>
      </w:r>
      <w:r w:rsidRPr="007B052D">
        <w:rPr>
          <w:rFonts w:eastAsia="Times New Roman"/>
          <w:snapToGrid w:val="false"/>
          <w:lang w:val="hr-HR"/>
        </w:rPr>
        <w:t>registrirana za sljedeće djelatnosti:</w:t>
      </w:r>
      <w:r w:rsidR="004D5A5B">
        <w:rPr>
          <w:rFonts w:eastAsia="Times New Roman"/>
          <w:snapToGrid w:val="false"/>
          <w:lang w:val="hr-HR"/>
        </w:rPr>
        <w:t xml:space="preserve"> </w:t>
      </w:r>
    </w:p>
    <w:p w:rsidRDefault="00E138B9" w:rsidP="00E138B9" w:rsidR="00E138B9" w:rsidRPr="00E138B9">
      <w:pPr>
        <w:spacing w:lineRule="auto" w:line="276"/>
        <w:jc w:val="both"/>
        <w:rPr>
          <w:rFonts w:eastAsia="Times New Roman"/>
          <w:i/>
          <w:snapToGrid w:val="false"/>
          <w:color w:themeShade="A6" w:themeColor="background1" w:val="A6A6A6"/>
          <w:sz w:val="22"/>
          <w:szCs w:val="22"/>
          <w:lang w:val="hr-HR"/>
        </w:rPr>
      </w:pPr>
    </w:p>
    <w:tbl>
      <w:tblPr>
        <w:tblW w:type="auto" w:w="0"/>
        <w:tblBorders>
          <w:top w:val="nil"/>
          <w:left w:val="nil"/>
          <w:right w:val="nil"/>
        </w:tblBorders>
        <w:tblLayout w:type="fixed"/>
        <w:tblLook w:val="0000" w:noVBand="0" w:noHBand="0" w:lastColumn="0" w:firstColumn="0" w:lastRow="0" w:firstRow="0"/>
      </w:tblPr>
      <w:tblGrid>
        <w:gridCol w:w="236"/>
        <w:gridCol w:w="15834"/>
      </w:tblGrid>
      <w:tr w:rsidR="00E138B9" w:rsidRPr="00E138B9"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proizvodnja hrane i pića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 xml:space="preserve">izvođenje investicijskih radova u inozemstvu i ustupanje tih radova stranim pravnim osobama u </w:t>
            </w:r>
          </w:p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Republici Hrvatskoj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poljoprivredna djelatnost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integrirana proizvodnja poljoprivrednih proizvoda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poljoprivredno-savjetodavna djelatnost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obavljanje poslova stručne kontrole u ekološkoj proizvodnji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ekološka proizvodnja, prerada, uvoz i izvoz ekoloških proizvoda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posredovanje u prometu nekretnina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poslovanje nekretninama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poslovi upravljanja nekretninom i održavanje nekretnina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projektiranje i građenje građevina te stručni nadzor građenja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stručni poslovi prostornog uređenja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lastRenderedPageBreak/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grafički dizajn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obavljanje djelatnosti upravljanja projektom gradnje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kupnja i prodaja robe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obavljanje trgovačkog posredovanja na domaćem i inozemnom tržištu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zastupanje inozemnih tvrtki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istraživanje tržišta i ispitivanje javnog mnijenja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savjetovanje u vezi s poslovanjem i upravljanjem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promidžba (reklama i propaganda)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tehničko ispitivanje i analiza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turističke usluge u nautičkom turizmu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turističke usluge u ostalim oblicima turističke ponude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ostale turističke usluge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turističke usluge koje uključuju športsko-rekreativne ili pustolovne aktivnosti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računalne i srodne djelatnosti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usluge informacijskog društva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izrada i održavanje web stranica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pripremanje hrane i pružanje usluga prehrane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pripremanje i usluživanje pića i napitaka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pružanje usluga smještaja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 xml:space="preserve">pripremanje hrane za potrošnju na drugom mjestu sa ili bez usluživanja (u prijevoznom sredstvu, </w:t>
            </w:r>
          </w:p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na priredbama i sl.) i opskrba tom hranom (catering)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skladištenje robe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djelatnost otpremništva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povremeni prijevoz putnika u obalnom pomorskom prometu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prijevoz putnika u unutarnjem cestovnom prometu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prijevoz tereta u unutarnjem i međunarodnom cestovnom prometu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prijevoz za vlastite potrebe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djelatnost javnoga cestovnog prijevoza putnika ili tereta u unutarnjem cestovnom prometu</w:t>
            </w:r>
          </w:p>
        </w:tc>
      </w:tr>
      <w:tr w:rsidR="00E138B9" w:rsidRPr="00E138B9">
        <w:tblPrEx>
          <w:tblBorders>
            <w:top w:space="0" w:sz="0" w:color="auto" w:val="none"/>
          </w:tblBorders>
        </w:tblPrEx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organiziranje sajmova, priredbi, kongresa, koncerata, promocija, zabavnih manifestacija, izložaba,</w:t>
            </w:r>
          </w:p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 xml:space="preserve"> seminara, tečajeva i tribina</w:t>
            </w:r>
          </w:p>
        </w:tc>
      </w:tr>
      <w:tr w:rsidR="00E138B9" w:rsidRPr="00E138B9">
        <w:tc>
          <w:tcPr>
            <w:tcW w:type="dxa" w:w="93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*</w:t>
            </w:r>
          </w:p>
        </w:tc>
        <w:tc>
          <w:tcPr>
            <w:tcW w:type="dxa" w:w="15834"/>
            <w:tcMar>
              <w:top w:type="nil" w:w="20"/>
              <w:left w:type="nil" w:w="20"/>
              <w:bottom w:type="nil" w:w="20"/>
              <w:right w:type="nil" w:w="200"/>
            </w:tcMar>
          </w:tcPr>
          <w:p w:rsidRDefault="00E138B9" w:rsidP="00E138B9" w:rsidR="00E138B9" w:rsidRPr="00E138B9">
            <w:pPr>
              <w:widowControl w:val="false"/>
              <w:autoSpaceDE w:val="false"/>
              <w:autoSpaceDN w:val="false"/>
              <w:adjustRightInd w:val="false"/>
              <w:spacing w:lineRule="auto" w:line="276"/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</w:pPr>
            <w:r w:rsidRPr="00E138B9">
              <w:rPr>
                <w:i/>
                <w:color w:themeShade="A6" w:themeColor="background1" w:val="A6A6A6"/>
                <w:sz w:val="22"/>
                <w:szCs w:val="22"/>
                <w:lang w:eastAsia="en-US" w:val="en-US"/>
              </w:rPr>
              <w:t>iznajmljivanje strojeva i opreme, bez rukovatelja i predmeta za osobnu uporabu i kućanstvo</w:t>
            </w:r>
          </w:p>
        </w:tc>
      </w:tr>
    </w:tbl>
    <w:p w:rsidRDefault="00E138B9" w:rsidP="00E138B9" w:rsidR="00E138B9" w:rsidRPr="00E138B9">
      <w:pPr>
        <w:spacing w:lineRule="auto" w:line="276"/>
        <w:jc w:val="both"/>
        <w:rPr>
          <w:rFonts w:eastAsia="Times New Roman"/>
          <w:i/>
          <w:snapToGrid w:val="false"/>
          <w:color w:themeShade="A6" w:themeColor="background1" w:val="A6A6A6"/>
          <w:sz w:val="22"/>
          <w:szCs w:val="22"/>
          <w:lang w:val="hr-HR"/>
        </w:rPr>
      </w:pPr>
    </w:p>
    <w:p w:rsidRDefault="00E138B9" w:rsidP="00E138B9" w:rsidR="00E138B9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  <w:r>
        <w:rPr>
          <w:rFonts w:eastAsia="MS Gothic"/>
          <w:noProof/>
          <w:color w:val="548DD4"/>
          <w:sz w:val="56"/>
          <w:szCs w:val="72"/>
          <w:lang w:eastAsia="hr-HR" w:val="hr-HR"/>
        </w:rPr>
        <w:drawing>
          <wp:anchor allowOverlap="true" layoutInCell="true" locked="false" behindDoc="true" relativeHeight="251657216" simplePos="false" distR="114300" distL="114300" distB="0" distT="0">
            <wp:simplePos y="0" x="0"/>
            <wp:positionH relativeFrom="margin">
              <wp:posOffset>-114300</wp:posOffset>
            </wp:positionH>
            <wp:positionV relativeFrom="paragraph">
              <wp:posOffset>79375</wp:posOffset>
            </wp:positionV>
            <wp:extent cy="1216660" cx="5666740"/>
            <wp:effectExtent b="2540" r="0" t="0" l="0"/>
            <wp:wrapNone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Main_Header.gif" id="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1216660" cx="5666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9F0B82" w:rsidP="00E138B9" w:rsidR="009F0B82" w:rsidRPr="00E138B9">
      <w:pPr>
        <w:spacing w:lineRule="auto" w:line="276"/>
        <w:jc w:val="both"/>
        <w:rPr>
          <w:i/>
          <w:color w:themeShade="A6" w:themeColor="background1" w:val="A6A6A6"/>
          <w:sz w:val="22"/>
          <w:szCs w:val="22"/>
          <w:lang w:val="hr-HR"/>
        </w:rPr>
      </w:pPr>
    </w:p>
    <w:p w:rsidRDefault="00C057A8" w:rsidP="00251DC0" w:rsidR="00FF7F00" w:rsidRPr="001806F4">
      <w:pPr>
        <w:pStyle w:val="Naslov3"/>
        <w:rPr>
          <w:rStyle w:val="tabletextfield"/>
        </w:rPr>
      </w:pPr>
      <w:bookmarkStart w:name="_Toc465685923" w:id="12"/>
      <w:r w:rsidRPr="001806F4">
        <w:rPr>
          <w:rStyle w:val="tabletextfield"/>
        </w:rPr>
        <w:t>Uprava tvrtke</w:t>
      </w:r>
      <w:bookmarkEnd w:id="12"/>
      <w:r w:rsidRPr="001806F4">
        <w:rPr>
          <w:rStyle w:val="tabletextfield"/>
        </w:rPr>
        <w:t xml:space="preserve"> </w:t>
      </w:r>
      <w:r w:rsidR="00FF7F00" w:rsidRPr="001806F4">
        <w:rPr>
          <w:rStyle w:val="tabletextfield"/>
        </w:rPr>
        <w:t xml:space="preserve"> </w:t>
      </w:r>
    </w:p>
    <w:p w:rsidRDefault="007B052D" w:rsidP="007B052D" w:rsidR="007B052D" w:rsidRPr="007622EC">
      <w:bookmarkStart w:name="_Toc451235619" w:id="13"/>
    </w:p>
    <w:p w:rsidRDefault="002E7D27" w:rsidP="00B11B6F" w:rsidR="00E3251E" w:rsidRPr="0058523D">
      <w:pPr>
        <w:pStyle w:val="Opisslike"/>
        <w:jc w:val="both"/>
        <w:rPr>
          <w:lang w:eastAsia="en-US" w:val="en-US"/>
        </w:rPr>
      </w:pPr>
      <w:r w:rsidRPr="0058523D">
        <w:t>Osobe ovlaštene</w:t>
      </w:r>
      <w:r w:rsidR="007B052D" w:rsidRPr="0058523D">
        <w:t xml:space="preserve"> za zastupanje </w:t>
      </w:r>
      <w:r w:rsidR="00EF56C6" w:rsidRPr="0058523D">
        <w:t>je</w:t>
      </w:r>
      <w:r w:rsidRPr="0058523D">
        <w:t>su</w:t>
      </w:r>
      <w:r w:rsidRPr="0058523D">
        <w:rPr>
          <w:lang w:eastAsia="en-US" w:val="en-US"/>
        </w:rPr>
        <w:t xml:space="preserve"> </w:t>
      </w:r>
      <w:r w:rsidR="00E3251E" w:rsidRPr="0058523D">
        <w:rPr>
          <w:lang w:eastAsia="en-US" w:val="en-US"/>
        </w:rPr>
        <w:t xml:space="preserve">Josip Jagodić i Miljenko Jagodić, koji oba, kao direktori </w:t>
      </w:r>
    </w:p>
    <w:p w:rsidRDefault="002E7D27" w:rsidP="00B11B6F" w:rsidR="00E44805" w:rsidRPr="0058523D">
      <w:pPr>
        <w:pStyle w:val="Opisslike"/>
        <w:jc w:val="both"/>
      </w:pPr>
      <w:r w:rsidRPr="0058523D">
        <w:t>zastupa</w:t>
      </w:r>
      <w:r w:rsidR="00E3251E" w:rsidRPr="0058523D">
        <w:t>ju</w:t>
      </w:r>
      <w:r w:rsidRPr="0058523D">
        <w:t xml:space="preserve"> društvo pojedinačno i samostalno.  </w:t>
      </w:r>
      <w:r w:rsidR="007B052D" w:rsidRPr="0058523D">
        <w:t xml:space="preserve">Nakon restrukturiranja uprava tvrtke neće se mijenjati. </w:t>
      </w:r>
      <w:r w:rsidR="004D5A5B" w:rsidRPr="0058523D">
        <w:t xml:space="preserve"> </w:t>
      </w:r>
    </w:p>
    <w:p w:rsidRDefault="00B11B6F" w:rsidP="00B11B6F" w:rsidR="00B11B6F">
      <w:pPr>
        <w:rPr>
          <w:lang w:eastAsia="de-DE"/>
        </w:rPr>
      </w:pPr>
    </w:p>
    <w:p w:rsidRDefault="00414A18" w:rsidP="00251DC0" w:rsidR="00E520C5" w:rsidRPr="001806F4">
      <w:pPr>
        <w:pStyle w:val="Naslov3"/>
      </w:pPr>
      <w:bookmarkStart w:name="_Toc465685924" w:id="14"/>
      <w:r w:rsidRPr="001806F4">
        <w:t>V</w:t>
      </w:r>
      <w:r w:rsidR="00E520C5" w:rsidRPr="001806F4">
        <w:t>lasnička struktura</w:t>
      </w:r>
      <w:bookmarkEnd w:id="13"/>
      <w:bookmarkEnd w:id="14"/>
    </w:p>
    <w:p w:rsidRDefault="007B052D" w:rsidP="007B052D" w:rsidR="007B052D" w:rsidRPr="006C1275">
      <w:pPr>
        <w:spacing w:lineRule="auto" w:line="360"/>
        <w:contextualSpacing/>
        <w:jc w:val="both"/>
      </w:pPr>
      <w:bookmarkStart w:name="_Toc451235620" w:id="15"/>
    </w:p>
    <w:p w:rsidRDefault="007B052D" w:rsidP="001E0C6C" w:rsidR="007B052D">
      <w:pPr>
        <w:spacing w:lineRule="auto" w:line="360"/>
        <w:contextualSpacing/>
      </w:pPr>
      <w:r>
        <w:t xml:space="preserve">Tvrtka je </w:t>
      </w:r>
      <w:r w:rsidRPr="00F054E6">
        <w:t>100% u</w:t>
      </w:r>
      <w:r>
        <w:t xml:space="preserve"> </w:t>
      </w:r>
      <w:r w:rsidR="00E3251E">
        <w:t xml:space="preserve">privatnom vlasništvu, a vlasnik je Josip Jagodić. </w:t>
      </w:r>
      <w:r w:rsidRPr="00F054E6">
        <w:t>Nakon</w:t>
      </w:r>
      <w:r>
        <w:t xml:space="preserve"> </w:t>
      </w:r>
      <w:r w:rsidRPr="00F054E6">
        <w:t>restrukturiran</w:t>
      </w:r>
      <w:r>
        <w:t>ja vlasnička struktura tvrtke neće se mijenjati</w:t>
      </w:r>
      <w:r w:rsidRPr="00F054E6">
        <w:t xml:space="preserve">. </w:t>
      </w:r>
      <w:r w:rsidR="004D5A5B">
        <w:t xml:space="preserve"> </w:t>
      </w:r>
      <w:r w:rsidR="001E0C6C">
        <w:t xml:space="preserve"> </w:t>
      </w:r>
      <w:r w:rsidRPr="00F054E6">
        <w:t>U nastavku se nalazi</w:t>
      </w:r>
      <w:r>
        <w:t xml:space="preserve"> </w:t>
      </w:r>
      <w:r w:rsidRPr="00F054E6">
        <w:t>grafički</w:t>
      </w:r>
      <w:r>
        <w:t xml:space="preserve"> </w:t>
      </w:r>
      <w:r w:rsidRPr="00F054E6">
        <w:t>prikaz</w:t>
      </w:r>
      <w:r>
        <w:t xml:space="preserve"> </w:t>
      </w:r>
      <w:r w:rsidRPr="00F054E6">
        <w:t>vlasničke</w:t>
      </w:r>
      <w:r>
        <w:t xml:space="preserve"> </w:t>
      </w:r>
      <w:r w:rsidRPr="00F054E6">
        <w:t>strukture</w:t>
      </w:r>
      <w:r>
        <w:t xml:space="preserve"> </w:t>
      </w:r>
      <w:r w:rsidRPr="00F054E6">
        <w:t>prije</w:t>
      </w:r>
      <w:r>
        <w:t xml:space="preserve"> i nakon mjera restrukturiranja. </w:t>
      </w:r>
    </w:p>
    <w:p w:rsidRDefault="001C6830" w:rsidP="001E0C6C" w:rsidR="001C6830" w:rsidRPr="001E0C6C">
      <w:pPr>
        <w:spacing w:lineRule="auto" w:line="360"/>
        <w:contextualSpacing/>
      </w:pPr>
    </w:p>
    <w:p w:rsidRDefault="001C6830" w:rsidP="007B052D" w:rsidR="007B052D" w:rsidRPr="001446FC">
      <w:pPr>
        <w:rPr>
          <w:lang w:eastAsia="de-DE"/>
        </w:rPr>
      </w:pPr>
      <w:r>
        <w:rPr>
          <w:noProof/>
          <w:lang w:eastAsia="hr-HR" w:val="hr-HR"/>
        </w:rPr>
        <w:drawing>
          <wp:inline distR="0" distL="0" distB="0" distT="0">
            <wp:extent cy="2743200" cx="4572000"/>
            <wp:effectExtent b="25400" r="25400" t="0" l="0"/>
            <wp:docPr name="Chart 6" id="6"/>
            <wp:cNvGraphicFramePr/>
            <a:graphic>
              <a:graphicData uri="http://schemas.openxmlformats.org/drawingml/2006/chart">
                <c:chart r:id="rId14"/>
              </a:graphicData>
            </a:graphic>
          </wp:inline>
        </w:drawing>
      </w:r>
    </w:p>
    <w:p w:rsidRDefault="007B052D" w:rsidP="006653C6" w:rsidR="007B052D">
      <w:pPr>
        <w:pStyle w:val="Nastavakpopisa"/>
        <w:spacing w:lineRule="auto" w:line="360"/>
        <w:ind w:left="0"/>
      </w:pPr>
    </w:p>
    <w:p w:rsidRDefault="007B052D" w:rsidP="007B052D" w:rsidR="007B052D" w:rsidRPr="00A27731">
      <w:pPr>
        <w:pStyle w:val="Nastavakpopisa"/>
        <w:spacing w:lineRule="auto" w:line="360"/>
        <w:ind w:left="0"/>
        <w:rPr>
          <w:color w:val="FF0000"/>
        </w:rPr>
      </w:pPr>
      <w:r w:rsidRPr="006C1275">
        <w:rPr>
          <w:i/>
        </w:rPr>
        <w:t>Vlasnička struktura prije</w:t>
      </w:r>
      <w:r>
        <w:rPr>
          <w:i/>
        </w:rPr>
        <w:t xml:space="preserve"> i nakon</w:t>
      </w:r>
      <w:r w:rsidRPr="006C1275">
        <w:rPr>
          <w:i/>
        </w:rPr>
        <w:t xml:space="preserve"> mjera restrukturiranja</w:t>
      </w:r>
    </w:p>
    <w:p w:rsidRDefault="007B052D" w:rsidP="007B052D" w:rsidR="007B052D" w:rsidRPr="009B338C"/>
    <w:p w:rsidRDefault="007D16A6" w:rsidP="00CD7BEF" w:rsidR="007D16A6">
      <w:pPr>
        <w:rPr>
          <w:rFonts w:eastAsia="Times New Roman"/>
          <w:color w:val="FF0000"/>
          <w:lang w:eastAsia="hr-HR" w:val="hr-HR"/>
        </w:rPr>
      </w:pPr>
    </w:p>
    <w:p w:rsidRDefault="0058523D" w:rsidP="00CD7BEF" w:rsidR="0058523D">
      <w:pPr>
        <w:rPr>
          <w:rFonts w:eastAsia="Times New Roman"/>
          <w:color w:val="FF0000"/>
          <w:lang w:eastAsia="hr-HR" w:val="hr-HR"/>
        </w:rPr>
      </w:pPr>
    </w:p>
    <w:p w:rsidRDefault="0058523D" w:rsidP="00CD7BEF" w:rsidR="0058523D">
      <w:pPr>
        <w:rPr>
          <w:rFonts w:eastAsia="Times New Roman"/>
          <w:color w:val="FF0000"/>
          <w:lang w:eastAsia="hr-HR" w:val="hr-HR"/>
        </w:rPr>
      </w:pPr>
    </w:p>
    <w:p w:rsidRDefault="0058523D" w:rsidP="00CD7BEF" w:rsidR="0058523D">
      <w:pPr>
        <w:rPr>
          <w:rFonts w:eastAsia="Times New Roman"/>
          <w:color w:val="FF0000"/>
          <w:lang w:eastAsia="hr-HR" w:val="hr-HR"/>
        </w:rPr>
      </w:pPr>
    </w:p>
    <w:p w:rsidRDefault="0058523D" w:rsidP="00CD7BEF" w:rsidR="0058523D">
      <w:pPr>
        <w:rPr>
          <w:rFonts w:eastAsia="Times New Roman"/>
          <w:color w:val="FF0000"/>
          <w:lang w:eastAsia="hr-HR" w:val="hr-HR"/>
        </w:rPr>
      </w:pPr>
    </w:p>
    <w:p w:rsidRDefault="0058523D" w:rsidP="00CD7BEF" w:rsidR="0058523D">
      <w:pPr>
        <w:rPr>
          <w:rFonts w:eastAsia="Times New Roman"/>
          <w:color w:val="FF0000"/>
          <w:lang w:eastAsia="hr-HR" w:val="hr-HR"/>
        </w:rPr>
      </w:pPr>
    </w:p>
    <w:p w:rsidRDefault="00251DC0" w:rsidP="00CD7BEF" w:rsidR="00251DC0">
      <w:pPr>
        <w:rPr>
          <w:rFonts w:eastAsia="Times New Roman"/>
          <w:color w:val="FF0000"/>
          <w:lang w:eastAsia="hr-HR" w:val="hr-HR"/>
        </w:rPr>
      </w:pPr>
    </w:p>
    <w:p w:rsidRDefault="00251DC0" w:rsidP="00CD7BEF" w:rsidR="00251DC0">
      <w:pPr>
        <w:rPr>
          <w:rFonts w:eastAsia="Times New Roman"/>
          <w:color w:val="FF0000"/>
          <w:lang w:eastAsia="hr-HR" w:val="hr-HR"/>
        </w:rPr>
      </w:pPr>
    </w:p>
    <w:p w:rsidRDefault="009122D4" w:rsidP="008D08A0" w:rsidR="00CF78CD" w:rsidRPr="001806F4">
      <w:pPr>
        <w:pStyle w:val="Naslov2"/>
      </w:pPr>
      <w:r w:rsidRPr="00CD7BEF">
        <w:t xml:space="preserve"> </w:t>
      </w:r>
      <w:bookmarkStart w:name="_Toc465685925" w:id="16"/>
      <w:r w:rsidR="0098761C" w:rsidRPr="001806F4">
        <w:t>Operativno poslovanje i tržišna situacija</w:t>
      </w:r>
      <w:bookmarkEnd w:id="15"/>
      <w:bookmarkEnd w:id="16"/>
      <w:r w:rsidR="0098761C" w:rsidRPr="001806F4">
        <w:t xml:space="preserve"> </w:t>
      </w:r>
      <w:r w:rsidR="001E737E" w:rsidRPr="001806F4">
        <w:t xml:space="preserve">    </w:t>
      </w:r>
      <w:r w:rsidR="00B04C74" w:rsidRPr="001806F4">
        <w:rPr>
          <w:i/>
        </w:rPr>
        <w:t xml:space="preserve"> </w:t>
      </w:r>
    </w:p>
    <w:p w:rsidRDefault="00023BAE" w:rsidP="00B85443" w:rsidR="00023BAE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</w:p>
    <w:p w:rsidRDefault="00295523" w:rsidP="00952029" w:rsidR="000456A6">
      <w:pPr>
        <w:widowControl w:val="false"/>
        <w:autoSpaceDE w:val="false"/>
        <w:autoSpaceDN w:val="false"/>
        <w:adjustRightInd w:val="false"/>
        <w:spacing w:lineRule="auto" w:line="360"/>
        <w:jc w:val="both"/>
      </w:pPr>
      <w:r w:rsidRPr="00C237BC">
        <w:lastRenderedPageBreak/>
        <w:t xml:space="preserve">Tvrtka </w:t>
      </w:r>
      <w:r w:rsidR="0058523D">
        <w:t>je osnovana</w:t>
      </w:r>
      <w:r w:rsidRPr="00C237BC">
        <w:t xml:space="preserve"> </w:t>
      </w:r>
      <w:r w:rsidR="0058523D" w:rsidRPr="0058523D">
        <w:rPr>
          <w:lang w:eastAsia="en-US" w:val="en-US"/>
        </w:rPr>
        <w:t xml:space="preserve">04. </w:t>
      </w:r>
      <w:r w:rsidR="0058523D">
        <w:rPr>
          <w:lang w:eastAsia="en-US" w:val="en-US"/>
        </w:rPr>
        <w:t xml:space="preserve">veljače 2016. godine i </w:t>
      </w:r>
      <w:r w:rsidRPr="00C237BC">
        <w:t xml:space="preserve"> </w:t>
      </w:r>
      <w:r>
        <w:t xml:space="preserve">bavi </w:t>
      </w:r>
      <w:r w:rsidRPr="00C237BC">
        <w:t xml:space="preserve">izvođenjem građevinskih radova niskogradnje i visokogradnje. Izvode sve vrste </w:t>
      </w:r>
      <w:r>
        <w:t xml:space="preserve">grubih </w:t>
      </w:r>
      <w:r w:rsidRPr="00C237BC">
        <w:t xml:space="preserve">građevinskih radova, kao glavni izvođači, ili za investitora. Tvrtka </w:t>
      </w:r>
      <w:r>
        <w:t xml:space="preserve">JAGODIĆ GRADNJA </w:t>
      </w:r>
      <w:r w:rsidRPr="00C237BC">
        <w:t xml:space="preserve">d.o.o. </w:t>
      </w:r>
      <w:r w:rsidR="002B668E">
        <w:t xml:space="preserve">kvalitetna </w:t>
      </w:r>
      <w:r w:rsidR="0058523D">
        <w:t xml:space="preserve">je </w:t>
      </w:r>
      <w:r w:rsidR="002B668E">
        <w:t xml:space="preserve">tvrtka sa </w:t>
      </w:r>
      <w:r w:rsidRPr="00C237BC">
        <w:t>profesionalni</w:t>
      </w:r>
      <w:r w:rsidR="002B668E">
        <w:t>m pristupom pos</w:t>
      </w:r>
      <w:r w:rsidR="00DE5FCE">
        <w:t>lovnim zadacima. P</w:t>
      </w:r>
      <w:r w:rsidR="002B668E">
        <w:t>osluju</w:t>
      </w:r>
      <w:r w:rsidRPr="00C237BC">
        <w:t xml:space="preserve"> na podr</w:t>
      </w:r>
      <w:r w:rsidR="002B668E">
        <w:t>učju cijele Republike Hrvatske. Radno i životno iskustvo vlasnika, direktora i ostalih suradnika neosporan su</w:t>
      </w:r>
      <w:r w:rsidRPr="00C237BC">
        <w:t xml:space="preserve"> dokaz kvalitete njihovih </w:t>
      </w:r>
      <w:r w:rsidR="002B668E">
        <w:t>usluga i dobre</w:t>
      </w:r>
      <w:r w:rsidR="0058523D">
        <w:t xml:space="preserve"> prihvaćenosti na tržištu, no ekonomska kriza </w:t>
      </w:r>
      <w:r w:rsidR="00952029">
        <w:t>i blokada računa potpuno su onemogućile</w:t>
      </w:r>
      <w:r w:rsidR="0058523D">
        <w:t xml:space="preserve"> redovno poslovanje. </w:t>
      </w:r>
    </w:p>
    <w:p w:rsidRDefault="002B668E" w:rsidP="00952029" w:rsidR="00952029">
      <w:pPr>
        <w:widowControl w:val="false"/>
        <w:autoSpaceDE w:val="false"/>
        <w:autoSpaceDN w:val="false"/>
        <w:adjustRightInd w:val="false"/>
        <w:spacing w:lineRule="auto" w:line="360"/>
        <w:jc w:val="both"/>
        <w:rPr>
          <w:lang w:val="hr-HR"/>
        </w:rPr>
      </w:pPr>
      <w:r>
        <w:t xml:space="preserve">Tvrtka poslove traži putem javnih natječaja i </w:t>
      </w:r>
      <w:r w:rsidR="00952029">
        <w:t xml:space="preserve">preporukama poslovnih partnera, aktivno se i samoinicijativno javljaju za sve oglašene i neoglašene građevinske radove, no u uvjetima nelikvidnosti, nesolventnosti i u konačnici s blokadom računa, nemoguće je poslovati i podmirivati dugove.   </w:t>
      </w:r>
      <w:r w:rsidR="00952029">
        <w:rPr>
          <w:lang w:val="hr-HR"/>
        </w:rPr>
        <w:t xml:space="preserve">Svejedno, tvrtka uvijek nastoji ići u korak s vremenom i osluškivati želje i potrebe tržišta. Poduzimaju sve moguće mjere kako bi povećali promet, vratili dugove i nastavili s redovnim poslovanjem. </w:t>
      </w:r>
    </w:p>
    <w:p w:rsidRDefault="00295523" w:rsidP="00295523" w:rsidR="00295523" w:rsidRPr="00C237BC">
      <w:pPr>
        <w:spacing w:lineRule="auto" w:line="360"/>
        <w:jc w:val="both"/>
      </w:pPr>
      <w:r w:rsidRPr="00C237BC">
        <w:t xml:space="preserve">U budućnosti poslovanje  namjeravaju proširiti izvan tržišta RH.  </w:t>
      </w:r>
    </w:p>
    <w:p w:rsidRDefault="00636489" w:rsidP="00636489" w:rsidR="00636489">
      <w:pPr>
        <w:spacing w:lineRule="auto" w:line="360"/>
        <w:jc w:val="both"/>
      </w:pPr>
    </w:p>
    <w:p w:rsidRDefault="00C057A8" w:rsidP="008D08A0" w:rsidR="00C057A8" w:rsidRPr="00CB2A71">
      <w:pPr>
        <w:pStyle w:val="Naslov2"/>
        <w:rPr>
          <w:i/>
        </w:rPr>
      </w:pPr>
      <w:bookmarkStart w:name="_Toc462747743" w:id="17"/>
      <w:bookmarkStart w:name="_Toc465685926" w:id="18"/>
      <w:r w:rsidRPr="00CB2A71">
        <w:t>Analiza zaposlenih</w:t>
      </w:r>
      <w:bookmarkEnd w:id="17"/>
      <w:bookmarkEnd w:id="18"/>
      <w:r w:rsidRPr="00CB2A71">
        <w:t xml:space="preserve">  </w:t>
      </w:r>
      <w:r w:rsidRPr="00CB2A71">
        <w:rPr>
          <w:i/>
        </w:rPr>
        <w:t xml:space="preserve"> </w:t>
      </w:r>
    </w:p>
    <w:p w:rsidRDefault="00C057A8" w:rsidP="00C057A8" w:rsidR="00C057A8" w:rsidRPr="00EB1BC9">
      <w:pPr>
        <w:spacing w:lineRule="auto" w:line="360"/>
        <w:ind w:right="142"/>
        <w:rPr>
          <w:rFonts w:eastAsia="Times New Roman"/>
          <w:lang w:eastAsia="hr-HR" w:val="hr-HR"/>
        </w:rPr>
      </w:pPr>
    </w:p>
    <w:p w:rsidRDefault="00E0312E" w:rsidP="00C057A8" w:rsidR="00C057A8">
      <w:pPr>
        <w:spacing w:lineRule="auto" w:line="360"/>
        <w:ind w:right="142"/>
        <w:jc w:val="both"/>
      </w:pPr>
      <w:r>
        <w:t>Tvrtka</w:t>
      </w:r>
      <w:r w:rsidR="00BC3DF7">
        <w:t xml:space="preserve"> </w:t>
      </w:r>
      <w:r w:rsidR="00C057A8">
        <w:t xml:space="preserve">prije pokretanja predstečajne nagodbe </w:t>
      </w:r>
      <w:r w:rsidR="00907CCE">
        <w:t xml:space="preserve">nema zaposlenih. </w:t>
      </w:r>
      <w:r w:rsidR="000C4B92">
        <w:t>Nakon restrukturiranja</w:t>
      </w:r>
      <w:r w:rsidR="00907CCE">
        <w:t xml:space="preserve"> zapos</w:t>
      </w:r>
      <w:r w:rsidR="00E20831">
        <w:t xml:space="preserve">liti će </w:t>
      </w:r>
      <w:r w:rsidR="00F407FF">
        <w:t>3</w:t>
      </w:r>
      <w:r w:rsidR="00E20831">
        <w:t xml:space="preserve"> </w:t>
      </w:r>
      <w:r w:rsidR="00F407FF">
        <w:t>nova</w:t>
      </w:r>
      <w:r w:rsidR="00E20831">
        <w:t xml:space="preserve"> djelatnika i nastaviti poslovanje u sferi građevine.  </w:t>
      </w:r>
      <w:r w:rsidR="00907CCE">
        <w:t xml:space="preserve"> U nastavku je organizacijska</w:t>
      </w:r>
      <w:r w:rsidR="000C4B92">
        <w:t xml:space="preserve"> </w:t>
      </w:r>
      <w:r w:rsidR="00C057A8" w:rsidRPr="00D87A48">
        <w:t>s</w:t>
      </w:r>
      <w:r w:rsidR="00907CCE">
        <w:t>hema</w:t>
      </w:r>
      <w:r w:rsidR="000C4B92">
        <w:t xml:space="preserve"> </w:t>
      </w:r>
      <w:r w:rsidR="00C057A8">
        <w:t xml:space="preserve"> poslije restrukturiranja. </w:t>
      </w:r>
    </w:p>
    <w:p w:rsidRDefault="001F7B73" w:rsidP="001F7B73" w:rsidR="004D4647" w:rsidRPr="001F7B73">
      <w:pPr>
        <w:spacing w:lineRule="auto" w:line="360"/>
        <w:ind w:right="142"/>
      </w:pPr>
      <w:r>
        <w:t xml:space="preserve"> </w:t>
      </w:r>
      <w:r w:rsidR="00AD609E">
        <w:t xml:space="preserve">        </w:t>
      </w:r>
      <w:r>
        <w:t xml:space="preserve">  </w:t>
      </w:r>
      <w:r w:rsidR="00230FFA" w:rsidRPr="009E5FDC">
        <w:rPr>
          <w:i/>
          <w:noProof/>
          <w:lang w:eastAsia="hr-HR" w:val="hr-HR"/>
        </w:rPr>
        <w:drawing>
          <wp:inline distR="0" distL="0" distB="0" distT="0">
            <wp:extent cy="2781300" cx="5509260"/>
            <wp:effectExtent b="19050" r="0" t="0" l="0"/>
            <wp:docPr name="Diagram 8" id="8"/>
            <wp:cNvGraphicFramePr/>
            <a:graphic>
              <a:graphicData uri="http://schemas.openxmlformats.org/drawingml/2006/diagram">
                <dgm:relIds r:cs="rId18" r:qs="rId17" r:lo="rId16" r:dm="rId15"/>
              </a:graphicData>
            </a:graphic>
          </wp:inline>
        </w:drawing>
      </w:r>
    </w:p>
    <w:p w:rsidRDefault="00230FFA" w:rsidP="001F7B73" w:rsidR="00230FFA">
      <w:pPr>
        <w:widowControl w:val="false"/>
        <w:autoSpaceDE w:val="false"/>
        <w:autoSpaceDN w:val="false"/>
        <w:adjustRightInd w:val="false"/>
        <w:spacing w:lineRule="auto" w:line="360"/>
        <w:rPr>
          <w:i/>
          <w:sz w:val="23"/>
          <w:szCs w:val="23"/>
        </w:rPr>
      </w:pPr>
    </w:p>
    <w:p w:rsidRDefault="001F7B73" w:rsidP="00230FFA" w:rsidR="001F7B73" w:rsidRPr="001F7B73">
      <w:pPr>
        <w:widowControl w:val="false"/>
        <w:autoSpaceDE w:val="false"/>
        <w:autoSpaceDN w:val="false"/>
        <w:adjustRightInd w:val="false"/>
        <w:spacing w:lineRule="auto" w:line="360"/>
        <w:jc w:val="center"/>
        <w:rPr>
          <w:i/>
          <w:sz w:val="23"/>
          <w:szCs w:val="23"/>
        </w:rPr>
      </w:pPr>
      <w:r w:rsidRPr="001F7B73">
        <w:rPr>
          <w:i/>
          <w:sz w:val="23"/>
          <w:szCs w:val="23"/>
        </w:rPr>
        <w:t>Organizacijska shema nakon restrukturiranja</w:t>
      </w:r>
    </w:p>
    <w:p w:rsidRDefault="00C057A8" w:rsidP="001F7B73" w:rsidR="00C057A8">
      <w:pPr>
        <w:widowControl w:val="false"/>
        <w:autoSpaceDE w:val="false"/>
        <w:autoSpaceDN w:val="false"/>
        <w:adjustRightInd w:val="false"/>
        <w:spacing w:lineRule="auto" w:line="360"/>
      </w:pPr>
    </w:p>
    <w:p w:rsidRDefault="00C057A8" w:rsidP="00C057A8" w:rsidR="00C057A8" w:rsidRPr="005B351F">
      <w:pPr>
        <w:pStyle w:val="Tijeloteksta"/>
        <w:spacing w:lineRule="auto" w:line="360"/>
        <w:jc w:val="center"/>
        <w:rPr>
          <w:rFonts w:hAnsi="Times New Roman" w:ascii="Times New Roman"/>
          <w:color w:val="FF6600"/>
          <w:sz w:val="24"/>
          <w:szCs w:val="24"/>
          <w:lang w:val="hr-HR"/>
        </w:rPr>
      </w:pPr>
    </w:p>
    <w:p w:rsidRDefault="00C057A8" w:rsidP="00C057A8" w:rsidR="00C057A8" w:rsidRPr="00E644A2">
      <w:pPr>
        <w:tabs>
          <w:tab w:pos="1026" w:val="left"/>
        </w:tabs>
        <w:spacing w:lineRule="auto" w:line="360"/>
        <w:jc w:val="both"/>
        <w:rPr>
          <w:color w:themeColor="text1" w:val="000000"/>
        </w:rPr>
      </w:pPr>
      <w:r w:rsidRPr="00E644A2">
        <w:rPr>
          <w:color w:themeColor="text1" w:val="000000"/>
        </w:rPr>
        <w:t xml:space="preserve">Planirano kretanje broja zaposlenih prikazano je grafičkim prikazom u nastavku, a odnosi se na period od 2016. g. - 2021. g. Grafički prikaz prikazuje povećanje broja zaposlenih u odnosu na prethodne godine (prosječan broj zaposlenih) što je rezultat restrukturiranja </w:t>
      </w:r>
      <w:r w:rsidR="00DC6D00">
        <w:rPr>
          <w:color w:themeColor="text1" w:val="000000"/>
        </w:rPr>
        <w:t>tvrtke</w:t>
      </w:r>
      <w:r>
        <w:rPr>
          <w:color w:themeColor="text1" w:val="000000"/>
        </w:rPr>
        <w:t>, odnosno optimalizacije istog</w:t>
      </w:r>
      <w:r w:rsidRPr="00E644A2">
        <w:rPr>
          <w:color w:themeColor="text1" w:val="000000"/>
        </w:rPr>
        <w:t xml:space="preserve"> do kojeg se došlo kroz proje</w:t>
      </w:r>
      <w:r>
        <w:rPr>
          <w:color w:themeColor="text1" w:val="000000"/>
        </w:rPr>
        <w:t xml:space="preserve">kciju budućeg poslovanja </w:t>
      </w:r>
      <w:r w:rsidR="00DC6D00">
        <w:rPr>
          <w:color w:themeColor="text1" w:val="000000"/>
        </w:rPr>
        <w:t>tvrtke</w:t>
      </w:r>
      <w:r>
        <w:rPr>
          <w:color w:themeColor="text1" w:val="000000"/>
        </w:rPr>
        <w:t>.</w:t>
      </w:r>
    </w:p>
    <w:p w:rsidRDefault="00C057A8" w:rsidP="00C057A8" w:rsidR="00C057A8">
      <w:pPr>
        <w:tabs>
          <w:tab w:pos="1026" w:val="left"/>
        </w:tabs>
        <w:rPr>
          <w:noProof/>
          <w:color w:themeColor="text1" w:val="000000"/>
        </w:rPr>
      </w:pPr>
    </w:p>
    <w:p w:rsidRDefault="00952B47" w:rsidP="00C057A8" w:rsidR="00C057A8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>
        <w:rPr>
          <w:noProof/>
          <w:lang w:eastAsia="hr-HR" w:val="hr-HR"/>
        </w:rPr>
        <w:drawing>
          <wp:inline distR="0" distL="0" distB="0" distT="0">
            <wp:extent cy="2571115" cx="5666740"/>
            <wp:effectExtent b="0" r="0" t="0" l="0"/>
            <wp:docPr name="Picture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y="0" x="0"/>
                      <a:ext cy="2571115" cx="566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57A8" w:rsidP="00C057A8" w:rsidR="00C057A8" w:rsidRPr="00E644A2">
      <w:pPr>
        <w:tabs>
          <w:tab w:pos="1026" w:val="left"/>
        </w:tabs>
        <w:rPr>
          <w:i/>
          <w:color w:themeColor="text1" w:val="000000"/>
        </w:rPr>
      </w:pPr>
    </w:p>
    <w:p w:rsidRDefault="00C057A8" w:rsidP="00251DC0" w:rsidR="00C057A8" w:rsidRPr="00E644A2">
      <w:pPr>
        <w:tabs>
          <w:tab w:pos="1026" w:val="left"/>
        </w:tabs>
        <w:jc w:val="center"/>
        <w:rPr>
          <w:i/>
          <w:color w:themeColor="text1" w:val="000000"/>
        </w:rPr>
      </w:pPr>
      <w:r w:rsidRPr="00E644A2">
        <w:rPr>
          <w:i/>
          <w:color w:themeColor="text1" w:val="000000"/>
        </w:rPr>
        <w:t>Plan kretanja broja zaposlenih  po godinama</w:t>
      </w:r>
    </w:p>
    <w:p w:rsidRDefault="00C057A8" w:rsidP="00C057A8" w:rsidR="00C057A8">
      <w:pPr>
        <w:widowControl w:val="false"/>
        <w:autoSpaceDE w:val="false"/>
        <w:autoSpaceDN w:val="false"/>
        <w:adjustRightInd w:val="false"/>
        <w:spacing w:lineRule="auto" w:line="360"/>
        <w:jc w:val="center"/>
      </w:pPr>
    </w:p>
    <w:p w:rsidRDefault="00971E7F" w:rsidP="008D08A0" w:rsidR="00971E7F" w:rsidRPr="000C6634">
      <w:pPr>
        <w:pStyle w:val="Naslov2"/>
      </w:pPr>
      <w:bookmarkStart w:name="_Toc451235621" w:id="19"/>
      <w:bookmarkStart w:name="_Toc465685927" w:id="20"/>
      <w:r w:rsidRPr="000C6634">
        <w:t>Financijska izvješća za 201</w:t>
      </w:r>
      <w:r w:rsidR="00AF3809" w:rsidRPr="000C6634">
        <w:t>5</w:t>
      </w:r>
      <w:r w:rsidRPr="000C6634">
        <w:t xml:space="preserve">. </w:t>
      </w:r>
      <w:r w:rsidR="00B02432" w:rsidRPr="000C6634">
        <w:t xml:space="preserve">godinu </w:t>
      </w:r>
      <w:r w:rsidRPr="000C6634">
        <w:t>i izvješće na 3</w:t>
      </w:r>
      <w:r w:rsidR="004B49C1">
        <w:t>0</w:t>
      </w:r>
      <w:r w:rsidRPr="000C6634">
        <w:t>.</w:t>
      </w:r>
      <w:r w:rsidR="00AE79B6" w:rsidRPr="000C6634">
        <w:t>0</w:t>
      </w:r>
      <w:r w:rsidR="004B49C1">
        <w:t>9</w:t>
      </w:r>
      <w:r w:rsidRPr="000C6634">
        <w:t>.201</w:t>
      </w:r>
      <w:r w:rsidR="00AF3809" w:rsidRPr="000C6634">
        <w:t>6</w:t>
      </w:r>
      <w:r w:rsidR="00B02432" w:rsidRPr="000C6634">
        <w:t xml:space="preserve">. </w:t>
      </w:r>
      <w:r w:rsidRPr="000C6634">
        <w:t>godine</w:t>
      </w:r>
      <w:bookmarkEnd w:id="19"/>
      <w:bookmarkEnd w:id="20"/>
    </w:p>
    <w:p w:rsidRDefault="00B43067" w:rsidP="00B43067" w:rsidR="00B43067" w:rsidRPr="00FD2FE9">
      <w:pPr>
        <w:spacing w:lineRule="auto" w:line="360"/>
        <w:ind w:right="142"/>
        <w:jc w:val="both"/>
        <w:rPr>
          <w:b/>
          <w:i/>
          <w:color w:val="FF6600"/>
          <w:sz w:val="32"/>
          <w:szCs w:val="32"/>
        </w:rPr>
      </w:pPr>
    </w:p>
    <w:p w:rsidRDefault="00B43067" w:rsidP="006009B8" w:rsidR="00B43067">
      <w:pPr>
        <w:spacing w:lineRule="auto" w:line="360"/>
        <w:ind w:right="142"/>
        <w:jc w:val="both"/>
        <w:rPr>
          <w:lang w:val="hr-HR"/>
        </w:rPr>
      </w:pPr>
      <w:r>
        <w:t xml:space="preserve">Financijski podaci </w:t>
      </w:r>
      <w:r w:rsidR="00E87DD0">
        <w:t xml:space="preserve">prethodnog razdoblja, </w:t>
      </w:r>
      <w:r w:rsidR="004B49C1">
        <w:t xml:space="preserve"> pokazuju </w:t>
      </w:r>
      <w:r w:rsidR="00E87DD0">
        <w:t>smanjeni prihod, a gledajući pritom odnos na tvrtku D.P. Građenje d.o.o.,  koja je pripojena društvu te čije je tvrtka poslove preuzela</w:t>
      </w:r>
      <w:r>
        <w:t>. U 2016. godini rashodi su postali veći od prihoda</w:t>
      </w:r>
      <w:r w:rsidR="004969A3">
        <w:t xml:space="preserve"> jer je zbog blokade došlo do pada prometa, obzirom da tvrtka nije mogla raditi predviđenom dinamikom</w:t>
      </w:r>
      <w:r w:rsidR="00922A6B">
        <w:t>.</w:t>
      </w:r>
      <w:r>
        <w:t xml:space="preserve"> </w:t>
      </w:r>
      <w:r w:rsidRPr="007E519A">
        <w:rPr>
          <w:lang w:val="hr-HR"/>
        </w:rPr>
        <w:t>Preokret u poslovanju javlja  se u drugoj poslovici 2016.g, kada tvrtka bilježi rast posl</w:t>
      </w:r>
      <w:r>
        <w:rPr>
          <w:lang w:val="hr-HR"/>
        </w:rPr>
        <w:t>ovanja i veće prihode od rashod</w:t>
      </w:r>
      <w:r w:rsidRPr="007E519A">
        <w:rPr>
          <w:lang w:val="hr-HR"/>
        </w:rPr>
        <w:t xml:space="preserve">, što </w:t>
      </w:r>
      <w:r>
        <w:rPr>
          <w:lang w:val="hr-HR"/>
        </w:rPr>
        <w:t xml:space="preserve">ukazuje na oporavak poslovanja, </w:t>
      </w:r>
      <w:r w:rsidR="00E87DD0">
        <w:rPr>
          <w:lang w:val="hr-HR"/>
        </w:rPr>
        <w:t>kao i predugovaranje većih građevinskih poslova iz područja nisko i visoko gradnj</w:t>
      </w:r>
      <w:r w:rsidR="0006368D">
        <w:rPr>
          <w:lang w:val="hr-HR"/>
        </w:rPr>
        <w:t>e</w:t>
      </w:r>
      <w:r w:rsidR="00E87DD0">
        <w:rPr>
          <w:lang w:val="hr-HR"/>
        </w:rPr>
        <w:t xml:space="preserve"> iz kojih poslova društvo planira vratiti obveze koje je preuzel</w:t>
      </w:r>
      <w:r w:rsidR="0006368D">
        <w:rPr>
          <w:lang w:val="hr-HR"/>
        </w:rPr>
        <w:t>o</w:t>
      </w:r>
      <w:r w:rsidR="00E87DD0">
        <w:rPr>
          <w:lang w:val="hr-HR"/>
        </w:rPr>
        <w:t xml:space="preserve">, </w:t>
      </w:r>
      <w:r>
        <w:rPr>
          <w:lang w:val="hr-HR"/>
        </w:rPr>
        <w:t xml:space="preserve">no bez deblokade računa i reprograma obaveza kroz predstečajnu nagodbu manje je vjerojatno da će se tvrtka vlastitim snagama vratiti u redovno poslovanje i otplatiti dugove.   </w:t>
      </w:r>
    </w:p>
    <w:p w:rsidRDefault="00B43067" w:rsidP="006009B8" w:rsidR="00B43067" w:rsidRPr="006009B8">
      <w:pPr>
        <w:spacing w:lineRule="auto" w:line="360"/>
        <w:jc w:val="both"/>
        <w:rPr>
          <w:lang w:val="hr-HR"/>
        </w:rPr>
      </w:pPr>
      <w:r w:rsidRPr="0006368D">
        <w:rPr>
          <w:lang w:val="hr-HR"/>
        </w:rPr>
        <w:lastRenderedPageBreak/>
        <w:t xml:space="preserve">S druge strane </w:t>
      </w:r>
      <w:r w:rsidR="001019A9" w:rsidRPr="0006368D">
        <w:rPr>
          <w:lang w:val="hr-HR"/>
        </w:rPr>
        <w:t>iz bilance na dan 3</w:t>
      </w:r>
      <w:r w:rsidR="004969A3" w:rsidRPr="0006368D">
        <w:rPr>
          <w:lang w:val="hr-HR"/>
        </w:rPr>
        <w:t>0</w:t>
      </w:r>
      <w:r w:rsidR="001019A9" w:rsidRPr="0006368D">
        <w:rPr>
          <w:lang w:val="hr-HR"/>
        </w:rPr>
        <w:t>.0</w:t>
      </w:r>
      <w:r w:rsidR="004969A3" w:rsidRPr="0006368D">
        <w:rPr>
          <w:lang w:val="hr-HR"/>
        </w:rPr>
        <w:t>9</w:t>
      </w:r>
      <w:r w:rsidR="001019A9" w:rsidRPr="0006368D">
        <w:rPr>
          <w:lang w:val="hr-HR"/>
        </w:rPr>
        <w:t>.2016.  vidljivo</w:t>
      </w:r>
      <w:r w:rsidRPr="0006368D">
        <w:rPr>
          <w:lang w:val="hr-HR"/>
        </w:rPr>
        <w:t xml:space="preserve"> </w:t>
      </w:r>
      <w:r w:rsidR="001019A9" w:rsidRPr="0006368D">
        <w:rPr>
          <w:lang w:val="hr-HR"/>
        </w:rPr>
        <w:t xml:space="preserve">je </w:t>
      </w:r>
      <w:r w:rsidRPr="0006368D">
        <w:rPr>
          <w:lang w:val="hr-HR"/>
        </w:rPr>
        <w:t xml:space="preserve">da je  potraživanje  tvrtke ukupno </w:t>
      </w:r>
      <w:r w:rsidR="0006368D" w:rsidRPr="0006368D">
        <w:rPr>
          <w:lang w:val="hr-HR"/>
        </w:rPr>
        <w:t xml:space="preserve">3.199.513 </w:t>
      </w:r>
      <w:r w:rsidRPr="0006368D">
        <w:rPr>
          <w:lang w:val="hr-HR"/>
        </w:rPr>
        <w:t>kn, dok su obveze</w:t>
      </w:r>
      <w:r w:rsidR="008324CE">
        <w:rPr>
          <w:lang w:val="hr-HR"/>
        </w:rPr>
        <w:t xml:space="preserve"> (bilančne)</w:t>
      </w:r>
      <w:r w:rsidRPr="0006368D">
        <w:rPr>
          <w:lang w:val="hr-HR"/>
        </w:rPr>
        <w:t xml:space="preserve"> </w:t>
      </w:r>
      <w:r w:rsidR="006009B8" w:rsidRPr="006009B8">
        <w:rPr>
          <w:lang w:val="hr-HR"/>
        </w:rPr>
        <w:t xml:space="preserve">19.238.431,31 </w:t>
      </w:r>
      <w:r w:rsidRPr="0006368D">
        <w:rPr>
          <w:lang w:val="hr-HR"/>
        </w:rPr>
        <w:t>kn</w:t>
      </w:r>
      <w:r w:rsidR="001019A9" w:rsidRPr="0006368D">
        <w:rPr>
          <w:lang w:val="hr-HR"/>
        </w:rPr>
        <w:t xml:space="preserve">. </w:t>
      </w:r>
      <w:r w:rsidRPr="0006368D">
        <w:rPr>
          <w:lang w:val="hr-HR"/>
        </w:rPr>
        <w:t xml:space="preserve">Istovremeno tvrtka ima </w:t>
      </w:r>
      <w:r w:rsidR="003E1F88" w:rsidRPr="0006368D">
        <w:rPr>
          <w:lang w:val="hr-HR"/>
        </w:rPr>
        <w:t>ukupnu</w:t>
      </w:r>
      <w:r w:rsidRPr="0006368D">
        <w:rPr>
          <w:lang w:val="hr-HR"/>
        </w:rPr>
        <w:t xml:space="preserve"> imovinu u vrijednosti </w:t>
      </w:r>
      <w:r w:rsidR="0006368D" w:rsidRPr="0006368D">
        <w:rPr>
          <w:lang w:val="hr-HR"/>
        </w:rPr>
        <w:t xml:space="preserve">8.470.634 </w:t>
      </w:r>
      <w:r w:rsidRPr="0006368D">
        <w:rPr>
          <w:lang w:val="hr-HR"/>
        </w:rPr>
        <w:t>kn</w:t>
      </w:r>
      <w:r w:rsidR="00697F57" w:rsidRPr="0006368D">
        <w:rPr>
          <w:lang w:val="hr-HR"/>
        </w:rPr>
        <w:t xml:space="preserve">, što je dobra osnova za nastavak uspješnog poslovanja. </w:t>
      </w:r>
    </w:p>
    <w:p w:rsidRDefault="00B43067" w:rsidP="003E1F88" w:rsidR="00B43067" w:rsidRPr="003E1F88">
      <w:pPr>
        <w:spacing w:lineRule="auto" w:line="360"/>
        <w:ind w:right="142"/>
        <w:jc w:val="both"/>
        <w:rPr>
          <w:lang w:val="hr-HR"/>
        </w:rPr>
      </w:pPr>
    </w:p>
    <w:p w:rsidRDefault="00B43067" w:rsidP="0054036C" w:rsidR="00B43067">
      <w:pPr>
        <w:spacing w:lineRule="auto" w:line="360"/>
        <w:ind w:right="142"/>
        <w:jc w:val="both"/>
      </w:pPr>
    </w:p>
    <w:p w:rsidRDefault="0089744C" w:rsidP="00165F1D" w:rsidR="00647AD4">
      <w:pPr>
        <w:spacing w:lineRule="auto" w:line="360"/>
        <w:ind w:right="142"/>
        <w:jc w:val="both"/>
      </w:pPr>
      <w:r w:rsidRPr="006C1275">
        <w:t>Rezultati poslovanja dati su u računu dobiti i gubitka (</w:t>
      </w:r>
      <w:r w:rsidR="00E401FF">
        <w:t>3</w:t>
      </w:r>
      <w:r w:rsidR="008D7E4C">
        <w:t>0</w:t>
      </w:r>
      <w:r w:rsidR="00E401FF">
        <w:t>.</w:t>
      </w:r>
      <w:r w:rsidR="00B11B6F">
        <w:t>0</w:t>
      </w:r>
      <w:r w:rsidR="008D7E4C">
        <w:t>9</w:t>
      </w:r>
      <w:r w:rsidR="00E401FF">
        <w:t>.201</w:t>
      </w:r>
      <w:r w:rsidR="00AF3809">
        <w:t>6</w:t>
      </w:r>
      <w:r w:rsidR="00E401FF">
        <w:t>.</w:t>
      </w:r>
      <w:r w:rsidRPr="006C1275">
        <w:t>) u nastavku, dok grafički prikaz</w:t>
      </w:r>
      <w:r w:rsidR="00375664">
        <w:t xml:space="preserve">i pokazuju komparaciju prihoda i rashoda, potraživanja </w:t>
      </w:r>
      <w:r w:rsidR="00023D03">
        <w:t>i</w:t>
      </w:r>
      <w:r w:rsidR="00375664">
        <w:t xml:space="preserve"> obaveza. </w:t>
      </w:r>
    </w:p>
    <w:tbl>
      <w:tblPr>
        <w:tblW w:type="dxa" w:w="8940"/>
        <w:tblInd w:type="dxa" w:w="113"/>
        <w:tblLook w:val="04A0" w:noVBand="1" w:noHBand="0" w:lastColumn="0" w:firstColumn="1" w:lastRow="0" w:firstRow="1"/>
      </w:tblPr>
      <w:tblGrid>
        <w:gridCol w:w="6300"/>
        <w:gridCol w:w="1320"/>
        <w:gridCol w:w="1320"/>
      </w:tblGrid>
      <w:tr w:rsidTr="0006368D" w:rsidR="0006368D">
        <w:trPr>
          <w:trHeight w:val="460"/>
        </w:trPr>
        <w:tc>
          <w:tcPr>
            <w:tcW w:type="dxa" w:w="6300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6368D" w:rsidR="0006368D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</w:rPr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6368D" w:rsidR="0006368D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</w:p>
        </w:tc>
        <w:tc>
          <w:tcPr>
            <w:tcW w:type="dxa" w:w="1320"/>
            <w:tcBorders>
              <w:top w:space="0" w:sz="4" w:color="auto" w:val="single"/>
              <w:left w:val="nil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6368D" w:rsidR="0006368D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</w:p>
        </w:tc>
      </w:tr>
      <w:tr w:rsidTr="0006368D" w:rsidR="0006368D">
        <w:trPr>
          <w:trHeight w:val="22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6368D" w:rsidR="0006368D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6368D" w:rsidR="0006368D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06368D" w:rsidR="0006368D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5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I. POSLOVNI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(112+113)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86.707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1. Prihodi od prodaje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2. Ostali poslovni prihodi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86.707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II. POSLOVNI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(115+116+120+124+125+126+129+130)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232.776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Promjene vrijednosti zaliha proizvodnje u tijeku i gotovih proizvoda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Materijalni troškovi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(117 do 119)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7.131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Troškovi sirovina i materijala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535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prodane robe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Ostali vanjski troškovi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6.596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3. Troškovi osoblja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(121 do 123)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a) Neto plaće i nadnice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b) Troškovi poreza i doprinosa iz plaća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 c) Doprinosi na plaće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4. Amortizacija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5. Ostali troškovi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6. Vrijednosno usklađivanje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(127+128)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211.837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a) dugotrajne imovine (osim financijske imovine)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  b) kratkotrajne imovine (osim financijske imovine)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211.837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7. Rezerviranja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8. Ostali poslovni rashodi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13.808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III. FINANCIJSKI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(132 do 136)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1. Kamate, tečajne razlike, dividende i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2. Kamate, tečajne razlike, dividende, slični prihodi iz odnosa s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  nepovezanim poduzetnicima i drugim osobama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3. Dio prihoda od pridruženih poduzetnika i sudjelujućih interesa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4. Nerealizirani dobici (prihodi) od financijske imovine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 5. Ostali financijski prihodi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IV. FINANCIJSKI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(138 do 141)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1. Kamate, tečajne razlike i drugi rashodi s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2. Kamate, tečajne razlike i drugi rashodi iz odnosa s nepovezanim</w:t>
            </w: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br/>
              <w:t xml:space="preserve">        poduzetnicima i drugim osobama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3. Nerealizirani gubici (rashodi) od financijske imovine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    4. Ostali financijski rashodi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V.    UDIO U DOBITI OD PRIDRUŽENIH PODUZETNIKA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VI.   UDIO U GUBITKU OD PRIDRUŽENIH PODUZETNIKA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VII.  IZVANREDNI - OSTALI PRIHODI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VIII. IZVANREDNI - OSTALI RASHODI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IX.  UKUPNI PRIHODI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(111+131+142 + 144)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86.707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X.   UKUPNI RASHODI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(114+137+143 + 145)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232.776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XI.  DOBIT ILI GUBITAK PRIJE OPOREZIVANJA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(146-147)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-146.069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1. Dobit prije oporezivanja (146-147)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prije oporezivanja (147-146)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146.069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XII.  POREZ NA DOBIT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XIII. DOBIT ILI GUBITAK RAZDOBLJA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(148-151)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-146.069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1. Dobit razdoblja (149-151)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06368D" w:rsidR="0006368D">
        <w:trPr>
          <w:trHeight w:val="240"/>
        </w:trPr>
        <w:tc>
          <w:tcPr>
            <w:tcW w:type="dxa" w:w="630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06368D" w:rsidR="0006368D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2. Gubitak razdoblja (151-148)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06368D" w:rsidR="0006368D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146.069</w:t>
            </w:r>
          </w:p>
        </w:tc>
      </w:tr>
      <w:tr w:rsidTr="0006368D" w:rsidR="0006368D">
        <w:trPr>
          <w:trHeight w:val="260"/>
        </w:trPr>
        <w:tc>
          <w:tcPr>
            <w:tcW w:type="dxa" w:w="894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06368D" w:rsidR="0006368D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DODATAK RDG-u (popunjava poduzetnik koji sastavlja konsolidirani godišnji financijski izvještaj)</w:t>
            </w:r>
          </w:p>
        </w:tc>
      </w:tr>
    </w:tbl>
    <w:p w:rsidRDefault="00E527C5" w:rsidP="00165F1D" w:rsidR="00E527C5" w:rsidRPr="006C1275">
      <w:pPr>
        <w:spacing w:lineRule="auto" w:line="360"/>
        <w:ind w:right="142"/>
        <w:jc w:val="both"/>
      </w:pPr>
    </w:p>
    <w:p w:rsidRDefault="008A34EF" w:rsidP="00165F1D" w:rsidR="008A34EF" w:rsidRPr="006C1275">
      <w:pPr>
        <w:spacing w:lineRule="auto" w:line="360"/>
        <w:ind w:right="142"/>
        <w:jc w:val="both"/>
        <w:rPr>
          <w:color w:val="FF0000"/>
        </w:rPr>
      </w:pPr>
    </w:p>
    <w:p w:rsidRDefault="00646C85" w:rsidP="00DC6105" w:rsidR="00AE2409">
      <w:pPr>
        <w:pStyle w:val="Tijeloteksta"/>
        <w:spacing w:lineRule="auto" w:line="360"/>
        <w:rPr>
          <w:rFonts w:hAnsi="Times New Roman" w:ascii="Times New Roman"/>
          <w:i/>
          <w:sz w:val="24"/>
          <w:szCs w:val="24"/>
        </w:rPr>
      </w:pPr>
      <w:r>
        <w:rPr>
          <w:noProof/>
          <w:lang w:eastAsia="hr-HR" w:val="hr-HR"/>
        </w:rPr>
        <w:drawing>
          <wp:inline distR="0" distL="0" distB="0" distT="0">
            <wp:extent cy="3098800" cx="5626735"/>
            <wp:effectExtent b="0" r="12065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y="0" x="0"/>
                      <a:ext cy="3098800" cx="562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159FE" w:rsidP="00251DC0" w:rsidR="00DC6105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</w:rPr>
      </w:pPr>
      <w:r w:rsidRPr="006C1275">
        <w:rPr>
          <w:rFonts w:hAnsi="Times New Roman" w:ascii="Times New Roman"/>
          <w:i/>
          <w:sz w:val="24"/>
          <w:szCs w:val="24"/>
        </w:rPr>
        <w:t>Grafički prikaz obveza prema dobavljačima i potraživanja od kupaca</w:t>
      </w:r>
    </w:p>
    <w:p w:rsidRDefault="002518BB" w:rsidP="00DC6105" w:rsidR="002518BB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75664" w:rsidP="00DC6105" w:rsidR="00375664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00FF7" w:rsidP="00292BE5" w:rsidR="005472DC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6C1275">
        <w:rPr>
          <w:rFonts w:hAnsi="Times New Roman" w:ascii="Times New Roman"/>
          <w:sz w:val="24"/>
          <w:szCs w:val="24"/>
          <w:lang w:val="hr-HR"/>
        </w:rPr>
        <w:t xml:space="preserve">Sažetak </w:t>
      </w:r>
      <w:r w:rsidR="00552F88" w:rsidRPr="006C1275">
        <w:rPr>
          <w:rFonts w:hAnsi="Times New Roman" w:ascii="Times New Roman"/>
          <w:sz w:val="24"/>
          <w:szCs w:val="24"/>
          <w:lang w:val="hr-HR"/>
        </w:rPr>
        <w:t>poslovan</w:t>
      </w:r>
      <w:r w:rsidR="002518BB">
        <w:rPr>
          <w:rFonts w:hAnsi="Times New Roman" w:ascii="Times New Roman"/>
          <w:sz w:val="24"/>
          <w:szCs w:val="24"/>
          <w:lang w:val="hr-HR"/>
        </w:rPr>
        <w:t xml:space="preserve">ja </w:t>
      </w:r>
      <w:r w:rsidR="00746B6C">
        <w:rPr>
          <w:rFonts w:hAnsi="Times New Roman" w:ascii="Times New Roman"/>
          <w:sz w:val="24"/>
          <w:szCs w:val="24"/>
          <w:lang w:val="hr-HR"/>
        </w:rPr>
        <w:t>tvrtk</w:t>
      </w:r>
      <w:r w:rsidR="006A2BCB">
        <w:rPr>
          <w:rFonts w:hAnsi="Times New Roman" w:ascii="Times New Roman"/>
          <w:sz w:val="24"/>
          <w:szCs w:val="24"/>
          <w:lang w:val="hr-HR"/>
        </w:rPr>
        <w:t>e</w:t>
      </w:r>
      <w:r w:rsidR="002518BB">
        <w:rPr>
          <w:rFonts w:hAnsi="Times New Roman" w:ascii="Times New Roman"/>
          <w:sz w:val="24"/>
          <w:szCs w:val="24"/>
          <w:lang w:val="hr-HR"/>
        </w:rPr>
        <w:t xml:space="preserve"> kroz razdoblje od 201</w:t>
      </w:r>
      <w:r w:rsidR="00A42115">
        <w:rPr>
          <w:rFonts w:hAnsi="Times New Roman" w:ascii="Times New Roman"/>
          <w:sz w:val="24"/>
          <w:szCs w:val="24"/>
          <w:lang w:val="hr-HR"/>
        </w:rPr>
        <w:t>1</w:t>
      </w:r>
      <w:r w:rsidR="00552F88" w:rsidRPr="006C1275">
        <w:rPr>
          <w:rFonts w:hAnsi="Times New Roman" w:ascii="Times New Roman"/>
          <w:sz w:val="24"/>
          <w:szCs w:val="24"/>
          <w:lang w:val="hr-HR"/>
        </w:rPr>
        <w:t xml:space="preserve">. do </w:t>
      </w:r>
      <w:r w:rsidR="00E401FF">
        <w:rPr>
          <w:rFonts w:hAnsi="Times New Roman" w:ascii="Times New Roman"/>
          <w:sz w:val="24"/>
          <w:szCs w:val="24"/>
          <w:lang w:val="hr-HR"/>
        </w:rPr>
        <w:t>3</w:t>
      </w:r>
      <w:r w:rsidR="001D58B2">
        <w:rPr>
          <w:rFonts w:hAnsi="Times New Roman" w:ascii="Times New Roman"/>
          <w:sz w:val="24"/>
          <w:szCs w:val="24"/>
          <w:lang w:val="hr-HR"/>
        </w:rPr>
        <w:t>0</w:t>
      </w:r>
      <w:r w:rsidR="00E401FF">
        <w:rPr>
          <w:rFonts w:hAnsi="Times New Roman" w:ascii="Times New Roman"/>
          <w:sz w:val="24"/>
          <w:szCs w:val="24"/>
          <w:lang w:val="hr-HR"/>
        </w:rPr>
        <w:t>.</w:t>
      </w:r>
      <w:r w:rsidR="00B11B6F">
        <w:rPr>
          <w:rFonts w:hAnsi="Times New Roman" w:ascii="Times New Roman"/>
          <w:sz w:val="24"/>
          <w:szCs w:val="24"/>
          <w:lang w:val="hr-HR"/>
        </w:rPr>
        <w:t>0</w:t>
      </w:r>
      <w:r w:rsidR="001D58B2">
        <w:rPr>
          <w:rFonts w:hAnsi="Times New Roman" w:ascii="Times New Roman"/>
          <w:sz w:val="24"/>
          <w:szCs w:val="24"/>
          <w:lang w:val="hr-HR"/>
        </w:rPr>
        <w:t>9</w:t>
      </w:r>
      <w:r w:rsidR="00A42115">
        <w:rPr>
          <w:rFonts w:hAnsi="Times New Roman" w:ascii="Times New Roman"/>
          <w:sz w:val="24"/>
          <w:szCs w:val="24"/>
          <w:lang w:val="hr-HR"/>
        </w:rPr>
        <w:t>.2016</w:t>
      </w:r>
      <w:r w:rsidR="00E401FF">
        <w:rPr>
          <w:rFonts w:hAnsi="Times New Roman" w:ascii="Times New Roman"/>
          <w:sz w:val="24"/>
          <w:szCs w:val="24"/>
          <w:lang w:val="hr-HR"/>
        </w:rPr>
        <w:t>.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nalazi se</w:t>
      </w:r>
      <w:r w:rsidR="00EB5F3A">
        <w:rPr>
          <w:rFonts w:hAnsi="Times New Roman" w:ascii="Times New Roman"/>
          <w:sz w:val="24"/>
          <w:szCs w:val="24"/>
          <w:lang w:val="hr-HR"/>
        </w:rPr>
        <w:t xml:space="preserve"> u tablici u nastavku. </w:t>
      </w:r>
    </w:p>
    <w:p w:rsidRDefault="00F82C4E" w:rsidP="00292BE5" w:rsidR="00C64CB7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F82C4E">
        <w:rPr>
          <w:rFonts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1718945" cx="5666740"/>
            <wp:effectExtent b="8255" r="0" t="0" l="0"/>
            <wp:docPr name="Picture 10" id="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" id="1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y="0" x="0"/>
                      <a:ext cy="1718945" cx="5666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A1AFF" w:rsidP="00292BE5" w:rsidR="003A1AFF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3A1AFF" w:rsidP="00F91B02" w:rsidR="00F91B02">
      <w:pPr>
        <w:spacing w:lineRule="auto" w:line="360"/>
        <w:ind w:right="142"/>
      </w:pPr>
      <w:r>
        <w:t xml:space="preserve">U nastavku slijedi bilanca </w:t>
      </w:r>
      <w:r w:rsidR="00236ED9">
        <w:t>tvrtke na dan</w:t>
      </w:r>
      <w:r>
        <w:t xml:space="preserve"> </w:t>
      </w:r>
      <w:r w:rsidR="00E401FF">
        <w:t>3</w:t>
      </w:r>
      <w:r w:rsidR="001D58B2">
        <w:t>0</w:t>
      </w:r>
      <w:r w:rsidR="00E401FF">
        <w:t>.</w:t>
      </w:r>
      <w:r w:rsidR="00B11B6F">
        <w:t>0</w:t>
      </w:r>
      <w:r w:rsidR="001D58B2">
        <w:t>9</w:t>
      </w:r>
      <w:r w:rsidR="006C49EB">
        <w:t>.2016</w:t>
      </w:r>
      <w:r w:rsidR="00E401FF">
        <w:t>.</w:t>
      </w:r>
    </w:p>
    <w:tbl>
      <w:tblPr>
        <w:tblW w:type="dxa" w:w="9360"/>
        <w:tblInd w:type="dxa" w:w="113"/>
        <w:tblLook w:val="04A0" w:noVBand="1" w:noHBand="0" w:lastColumn="0" w:firstColumn="1" w:lastRow="0" w:firstRow="1"/>
      </w:tblPr>
      <w:tblGrid>
        <w:gridCol w:w="6720"/>
        <w:gridCol w:w="1320"/>
        <w:gridCol w:w="1320"/>
      </w:tblGrid>
      <w:tr w:rsidTr="00C31061" w:rsidR="00C31061">
        <w:trPr>
          <w:trHeight w:val="260"/>
        </w:trPr>
        <w:tc>
          <w:tcPr>
            <w:tcW w:type="dxa" w:w="67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  <w:shd w:fill="auto" w:color="C0C0C0" w:val="pct25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  <w:t>Obveznik: 84913840247; JAGODIĆ GRADNJA D.O.O.</w:t>
            </w: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color w:val="000090"/>
                <w:sz w:val="20"/>
                <w:szCs w:val="20"/>
              </w:rPr>
            </w:pPr>
          </w:p>
        </w:tc>
        <w:tc>
          <w:tcPr>
            <w:tcW w:type="dxa" w:w="13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31061" w:rsidR="00C31061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Tr="00C31061" w:rsidR="00C31061">
        <w:trPr>
          <w:trHeight w:val="68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8" w:color="C0C0C0" w:val="single"/>
              <w:right w:val="nil"/>
            </w:tcBorders>
            <w:shd w:fill="969696" w:color="000000" w:val="clear"/>
            <w:vAlign w:val="center"/>
            <w:hideMark/>
          </w:tcPr>
          <w:p w:rsidRDefault="00C31061" w:rsidR="00C31061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8"/>
                <w:szCs w:val="18"/>
              </w:rPr>
              <w:lastRenderedPageBreak/>
              <w:t>Naziv pozicije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val="nil"/>
            </w:tcBorders>
            <w:shd w:fill="969696" w:color="000000" w:val="clear"/>
            <w:vAlign w:val="center"/>
            <w:hideMark/>
          </w:tcPr>
          <w:p w:rsidRDefault="00C31061" w:rsidR="00C31061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Prethodna godina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  <w:tc>
          <w:tcPr>
            <w:tcW w:type="dxa" w:w="1320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31061" w:rsidR="00C31061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Tekuća godina</w:t>
            </w: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br/>
              <w:t>(neto)</w:t>
            </w:r>
          </w:p>
        </w:tc>
      </w:tr>
      <w:tr w:rsidTr="00C31061" w:rsidR="00C31061">
        <w:trPr>
          <w:trHeight w:val="22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31061" w:rsidR="00C31061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1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31061" w:rsidR="00C31061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4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69696" w:color="000000" w:val="clear"/>
            <w:vAlign w:val="center"/>
            <w:hideMark/>
          </w:tcPr>
          <w:p w:rsidRDefault="00C31061" w:rsidR="00C31061">
            <w:pPr>
              <w:jc w:val="center"/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b/>
                <w:bCs/>
                <w:color w:val="FFFFFF"/>
                <w:sz w:val="16"/>
                <w:szCs w:val="16"/>
              </w:rPr>
              <w:t>5</w:t>
            </w:r>
          </w:p>
        </w:tc>
      </w:tr>
      <w:tr w:rsidTr="00C31061" w:rsidR="00C31061">
        <w:trPr>
          <w:trHeight w:val="240"/>
        </w:trPr>
        <w:tc>
          <w:tcPr>
            <w:tcW w:type="dxa" w:w="9360"/>
            <w:gridSpan w:val="3"/>
            <w:tcBorders>
              <w:top w:val="nil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AKTIVA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A)  POTRAŽIVANJA ZA UPISANI A NEUPLAĆENI KAPITAL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DUGOTRAJNA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(003+010+020+029+033)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3.796.779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NEMATERIJALNA IMOVINA (004 do 009)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Izdaci za razvoj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Koncesije, patenti, licencije, robne i uslužne marke, softver i ostala prava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Goodwill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Predujmovi za nabavu nematerijalne imovine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Nematerijalna imovina u pripremi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nematerijalna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MATERIJALNA IMOVINA (011 do 019)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3.796.779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1. Zemljište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2. Građevinski objekti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3. Postrojenja i oprema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4. Alati, pogonski inventar i transportna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28.966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5. Biološka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6. Predujmovi za materijalnu imovinu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7. Materijalna imovina u pripremi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8. Ostala materijalna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3.767.813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9. Ulaganje u nekretnine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DUGOTRAJNA FINANCIJSKA IMOVINA (021 do 028)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dugotrajna financijska imovina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 Ulaganja koja se obračunavaju metodom udjela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POTRAŽIVANJA (030 do 032)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Potraživanja 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Potraživanja po osnovi prodaje na kredit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Ostala potraživanja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ODGOĐENA POREZNA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KRATKOTRAJNA IMOVINA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(035+043+050+058)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8.441.668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ZALIHE (036 do 042)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5.045.884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Sirovine i materijal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Proizvodnja u tijeku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Gotovi proizvodi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Trgovačka roba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Predujmovi za zalihe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Dugotrajna imovina namijenjena prodaji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5.045.884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7. Biološka imovina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POTRAŽIVANJA (044 do 049)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3.199.513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1. Potraživanja 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2. Potraživanja od kupaca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2.733.735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3. Potraživanja od sudjelujućih poduzetnika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4. Potraživanja od zaposlenika i članova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895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5. Potraživanja od države i drugih institucija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6. Ostala potraživanja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464.883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KRATKOTRAJNA FINANCIJSKA IMOVINA (051 do 057)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196.271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Udjeli (dionice) kod povezanih poduzetnika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lastRenderedPageBreak/>
              <w:t xml:space="preserve">     2. Dani zajmovi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Sudjelujući interesi (udjeli)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Zajmovi dani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Ulaganja u vrijednosne papire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Dani zajmovi, depoziti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196.271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Ostala financijska imovina 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NOVAC U BANCI I BLAGAJNI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D)  PLAĆENI TROŠKOVI BUDUĆEG RAZDOBLJA I OBRAČUNATI PRIHODI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E)  UKUPNO AKTIVA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(001+002+034+059)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12.238.447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F)  IZVANBILANČNI ZAPISI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9360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C0C0C0" w:color="000000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color w:val="000090"/>
                <w:sz w:val="18"/>
                <w:szCs w:val="18"/>
              </w:rPr>
              <w:t>PASIVA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A)  KAPITAL I REZERVE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(063+064+065+071+072+075+078)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-6.958.955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I. TEMELJNI (UPISANI) KAPITAL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20.000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II. KAPITALNE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20.000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III. REZERVE IZ DOBITI (066+067-068+069+070)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Zakonske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Rezerve za vlastite dionice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3. Vlastite dionice i udjeli (odbitna stavka)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4. Statutarne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5. Ostale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IV. REVALORIZACIJSKE REZERVE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V. ZADRŽANA DOBIT ILI PRENESENI GUBITAK (073-074)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-6.852.886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Zadržana dobit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Preneseni gubitak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6.852.886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VI. DOBIT ILI GUBITAK POSLOVNE GODINE (076-077)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-146.069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1. Dobit poslovne godine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ind w:firstLineChars="100" w:firstLine="180"/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>2. Gubitak poslovne godine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146.069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color w:val="0000D4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color w:val="0000D4"/>
                <w:sz w:val="18"/>
                <w:szCs w:val="18"/>
              </w:rPr>
              <w:t>VII. MANJINSKI INTERES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B)  REZERVIRANJA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(080 do 082)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Rezerviranja za mirovine, otpremnine i slične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Rezerviranja za porezne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Druga rezerviranja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C)  DUGOROČNE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(084 do 092)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7.940.355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7.940.355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Ostale dugoročne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Odgođena porezna obveza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 xml:space="preserve">D)  KRATKOROČNE OBVEZE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(094 do 105)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11.257.047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1. Obveze prema povezanim poduzetnicima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2. Obveze za zajmove, depozite i slično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485.984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3. Obveze prema bankama i drugim financijskim institucijama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4. Obveze za predujmove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491.423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5. Obveze prema dobavljačima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5.179.782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6. Obveze po vrijednosnim papirima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7. Obveze prema poduzetnicima u kojima postoje sudjelujući interesi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8. Obveze prema zaposlenicima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  9. Obveze za poreze, doprinose i slična davanja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5.099.858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10. Obveze s osnove udjela u rezultatu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11. Obveze po osnovi dugotrajne imovine namijenjene prodaji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sz w:val="18"/>
                <w:szCs w:val="18"/>
              </w:rPr>
              <w:t xml:space="preserve">   12. Ostale kratkoročne obveze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E) ODGOĐENO PLAĆANJE TROŠKOVA I PRIHOD BUDUĆEGA RAZDOBLJA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  <w:tr w:rsidTr="00C31061" w:rsidR="00C31061">
        <w:trPr>
          <w:trHeight w:val="240"/>
        </w:trPr>
        <w:tc>
          <w:tcPr>
            <w:tcW w:type="dxa" w:w="6720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lastRenderedPageBreak/>
              <w:t xml:space="preserve">F) UKUPNO – PASIVA </w:t>
            </w:r>
            <w:r>
              <w:rPr>
                <w:rFonts w:cs="Arial" w:eastAsia="Times New Roman" w:hAnsi="Arial" w:ascii="Arial"/>
                <w:sz w:val="18"/>
                <w:szCs w:val="18"/>
              </w:rPr>
              <w:t>(062+079+083+093+106)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0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C0C0C0" w:val="pct25"/>
            <w:noWrap/>
            <w:vAlign w:val="center"/>
            <w:hideMark/>
          </w:tcPr>
          <w:p w:rsidRDefault="00C31061" w:rsidR="00C31061">
            <w:pPr>
              <w:jc w:val="right"/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12.238.447</w:t>
            </w:r>
          </w:p>
        </w:tc>
      </w:tr>
      <w:tr w:rsidTr="00C31061" w:rsidR="00C31061">
        <w:trPr>
          <w:trHeight w:val="260"/>
        </w:trPr>
        <w:tc>
          <w:tcPr>
            <w:tcW w:type="dxa" w:w="6720"/>
            <w:tcBorders>
              <w:top w:val="nil"/>
              <w:left w:space="0" w:sz="4" w:color="auto" w:val="single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</w:pPr>
            <w:r>
              <w:rPr>
                <w:rFonts w:cs="Arial" w:eastAsia="Times New Roman" w:hAnsi="Arial" w:ascii="Arial"/>
                <w:b/>
                <w:bCs/>
                <w:sz w:val="18"/>
                <w:szCs w:val="18"/>
              </w:rPr>
              <w:t>G)  IZVANBILANČNI ZAPISI</w:t>
            </w:r>
          </w:p>
        </w:tc>
        <w:tc>
          <w:tcPr>
            <w:tcW w:type="dxa" w:w="13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  <w:tc>
          <w:tcPr>
            <w:tcW w:type="dxa" w:w="13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31061" w:rsidR="00C31061">
            <w:pPr>
              <w:rPr>
                <w:rFonts w:cs="Arial" w:eastAsia="Times New Roman" w:hAnsi="Arial" w:ascii="Arial"/>
                <w:sz w:val="16"/>
                <w:szCs w:val="16"/>
              </w:rPr>
            </w:pPr>
            <w:r>
              <w:rPr>
                <w:rFonts w:cs="Arial" w:eastAsia="Times New Roman" w:hAnsi="Arial" w:ascii="Arial"/>
                <w:sz w:val="16"/>
                <w:szCs w:val="16"/>
              </w:rPr>
              <w:t> </w:t>
            </w:r>
          </w:p>
        </w:tc>
      </w:tr>
    </w:tbl>
    <w:p w:rsidRDefault="003D7EE9" w:rsidP="00F91B02" w:rsidR="003D7EE9">
      <w:pPr>
        <w:spacing w:lineRule="auto" w:line="360"/>
        <w:ind w:right="142"/>
      </w:pPr>
    </w:p>
    <w:p w:rsidRDefault="006C4E52" w:rsidR="006C4E52">
      <w:r>
        <w:br w:type="page"/>
      </w:r>
    </w:p>
    <w:p w:rsidRDefault="003D7EE9" w:rsidP="00F91B02" w:rsidR="003D7EE9">
      <w:pPr>
        <w:spacing w:lineRule="auto" w:line="360"/>
        <w:ind w:right="142"/>
      </w:pPr>
    </w:p>
    <w:p w:rsidRDefault="00206697" w:rsidP="008D08A0" w:rsidR="000B0721" w:rsidRPr="002C2A16">
      <w:pPr>
        <w:pStyle w:val="Naslov2"/>
      </w:pPr>
      <w:bookmarkStart w:name="_Toc451235622" w:id="21"/>
      <w:bookmarkStart w:name="_Toc465685928" w:id="22"/>
      <w:bookmarkStart w:name="_Toc283111385" w:id="23"/>
      <w:bookmarkStart w:name="_Toc292093911" w:id="24"/>
      <w:r w:rsidRPr="002C2A16">
        <w:t xml:space="preserve">Opis činjenica i okolnosti iz kojih proizlazi postojanje </w:t>
      </w:r>
      <w:bookmarkEnd w:id="21"/>
      <w:r w:rsidR="000B0721" w:rsidRPr="002C2A16">
        <w:rPr>
          <w:lang w:val="en-US"/>
        </w:rPr>
        <w:t>prijeteće nesposobnosti za plaćanje</w:t>
      </w:r>
      <w:bookmarkEnd w:id="22"/>
    </w:p>
    <w:p w:rsidRDefault="001F1575" w:rsidP="00057675" w:rsidR="001F1575">
      <w:pPr>
        <w:spacing w:lineRule="auto" w:line="360"/>
        <w:jc w:val="both"/>
      </w:pPr>
    </w:p>
    <w:p w:rsidRDefault="00FF6576" w:rsidP="006C4E52" w:rsidR="008C4EE1" w:rsidRPr="00CF679C">
      <w:pPr>
        <w:spacing w:lineRule="auto" w:line="360"/>
        <w:jc w:val="both"/>
      </w:pPr>
      <w:r w:rsidRPr="00445559">
        <w:t xml:space="preserve">Sukladno čl. 4. Stečajnog Zakona, </w:t>
      </w:r>
      <w:r w:rsidR="006771C9" w:rsidRPr="00445559">
        <w:rPr>
          <w:color w:val="323235"/>
        </w:rPr>
        <w:t xml:space="preserve"> </w:t>
      </w:r>
      <w:r w:rsidRPr="00445559">
        <w:t xml:space="preserve">u uvjetima nastupa nelikvidnosti koje se ogleda u </w:t>
      </w:r>
      <w:r w:rsidRPr="006C4E52">
        <w:rPr>
          <w:color w:themeColor="text1" w:val="000000"/>
        </w:rPr>
        <w:t>nemogućnost</w:t>
      </w:r>
      <w:r w:rsidR="00A7193C" w:rsidRPr="006C4E52">
        <w:rPr>
          <w:color w:themeColor="text1" w:val="000000"/>
        </w:rPr>
        <w:t xml:space="preserve">i da </w:t>
      </w:r>
      <w:r w:rsidR="00D61F82">
        <w:rPr>
          <w:color w:themeColor="text1" w:val="000000"/>
        </w:rPr>
        <w:t>JAGODIĆ GRADNJA</w:t>
      </w:r>
      <w:r w:rsidR="008964CE" w:rsidRPr="006C4E52">
        <w:rPr>
          <w:color w:themeColor="text1" w:val="000000"/>
        </w:rPr>
        <w:t xml:space="preserve"> d.o.o.</w:t>
      </w:r>
      <w:r w:rsidR="003C6B7A" w:rsidRPr="006C4E52">
        <w:rPr>
          <w:color w:themeColor="text1" w:val="000000"/>
        </w:rPr>
        <w:t xml:space="preserve"> </w:t>
      </w:r>
      <w:r w:rsidRPr="006C4E52">
        <w:rPr>
          <w:color w:themeColor="text1" w:val="000000"/>
        </w:rPr>
        <w:t xml:space="preserve"> poduzetim mjerama financijskog restrukturiranja izvan po</w:t>
      </w:r>
      <w:r w:rsidR="00581940" w:rsidRPr="006C4E52">
        <w:rPr>
          <w:color w:themeColor="text1" w:val="000000"/>
        </w:rPr>
        <w:t>stupka predstečajne nagodbe sam</w:t>
      </w:r>
      <w:r w:rsidRPr="006C4E52">
        <w:rPr>
          <w:color w:themeColor="text1" w:val="000000"/>
        </w:rPr>
        <w:t xml:space="preserve"> us</w:t>
      </w:r>
      <w:r w:rsidR="006771C9" w:rsidRPr="006C4E52">
        <w:rPr>
          <w:color w:themeColor="text1" w:val="000000"/>
        </w:rPr>
        <w:t xml:space="preserve">postavi stanje likvidnosti, tvrtka </w:t>
      </w:r>
      <w:r w:rsidR="00D61F82" w:rsidRPr="00CF679C">
        <w:t>JAGODIĆ GRADNJA</w:t>
      </w:r>
      <w:r w:rsidR="008964CE" w:rsidRPr="00CF679C">
        <w:t xml:space="preserve"> d.o.o.</w:t>
      </w:r>
      <w:r w:rsidR="003C6B7A" w:rsidRPr="00CF679C">
        <w:t xml:space="preserve"> </w:t>
      </w:r>
      <w:r w:rsidRPr="00CF679C">
        <w:t xml:space="preserve">pokreće postupak predstečajne nagodbe. </w:t>
      </w:r>
      <w:r w:rsidR="007D539B" w:rsidRPr="00CF679C">
        <w:t>Prijeteća nesposobnost za plaćanje evidentna je, a ogleda se u činjenici da</w:t>
      </w:r>
      <w:r w:rsidR="008C4EE1" w:rsidRPr="00CF679C">
        <w:t xml:space="preserve">: </w:t>
      </w:r>
    </w:p>
    <w:p w:rsidRDefault="000362E0" w:rsidP="00CA1ACC" w:rsidR="00CF679C" w:rsidRPr="00AC3124">
      <w:pPr>
        <w:pStyle w:val="Odlomakpopisa"/>
        <w:numPr>
          <w:ilvl w:val="0"/>
          <w:numId w:val="38"/>
        </w:numPr>
        <w:spacing w:lineRule="auto" w:line="360"/>
        <w:jc w:val="both"/>
        <w:rPr>
          <w:bCs/>
          <w:color w:themeColor="text1" w:val="000000"/>
        </w:rPr>
      </w:pPr>
      <w:r w:rsidRPr="00CF679C">
        <w:rPr>
          <w:lang w:eastAsia="en-US" w:val="en-US"/>
        </w:rPr>
        <w:t xml:space="preserve">dužnik u Očevidniku redoslijeda osnova za plaćanje koji vodi Financijska agencija ima </w:t>
      </w:r>
      <w:r w:rsidR="008C4EE1" w:rsidRPr="00CF679C">
        <w:rPr>
          <w:lang w:eastAsia="en-US" w:val="en-US"/>
        </w:rPr>
        <w:t>evidentirane neizvršene osnove</w:t>
      </w:r>
      <w:r w:rsidRPr="00CF679C">
        <w:rPr>
          <w:lang w:eastAsia="en-US" w:val="en-US"/>
        </w:rPr>
        <w:t xml:space="preserve"> za plaćanje</w:t>
      </w:r>
      <w:r w:rsidR="008C4EE1" w:rsidRPr="00CF679C">
        <w:rPr>
          <w:lang w:eastAsia="en-US" w:val="en-US"/>
        </w:rPr>
        <w:t>, odnosno da je na dan predaje Prijedloga za pokretanje predstečajn</w:t>
      </w:r>
      <w:r w:rsidR="004D361E" w:rsidRPr="00CF679C">
        <w:rPr>
          <w:lang w:eastAsia="en-US" w:val="en-US"/>
        </w:rPr>
        <w:t xml:space="preserve">e nagodbe do 60 dana u blokadi </w:t>
      </w:r>
      <w:r w:rsidR="00CF679C" w:rsidRPr="00CF679C">
        <w:rPr>
          <w:lang w:eastAsia="en-US" w:val="en-US"/>
        </w:rPr>
        <w:t xml:space="preserve">što je dokazao potvrdom sa Fine o danima blokade i očevidnikom o redosljedu plaćanja, priloženim </w:t>
      </w:r>
      <w:r w:rsidR="00CF679C" w:rsidRPr="00AC3124">
        <w:rPr>
          <w:color w:themeColor="text1" w:val="000000"/>
          <w:lang w:eastAsia="en-US" w:val="en-US"/>
        </w:rPr>
        <w:t>ranije predanom Prijedlogu za pokretanja postupka predstečajne nagodbe</w:t>
      </w:r>
    </w:p>
    <w:p w:rsidRDefault="00445559" w:rsidP="00CA1ACC" w:rsidR="006771C9" w:rsidRPr="00AC3124">
      <w:pPr>
        <w:pStyle w:val="Odlomakpopisa"/>
        <w:numPr>
          <w:ilvl w:val="0"/>
          <w:numId w:val="38"/>
        </w:numPr>
        <w:spacing w:lineRule="auto" w:line="360"/>
        <w:jc w:val="both"/>
        <w:rPr>
          <w:color w:themeColor="text1" w:val="000000"/>
          <w:lang w:eastAsia="en-US" w:val="en-US"/>
        </w:rPr>
      </w:pPr>
      <w:r w:rsidRPr="00AC3124">
        <w:rPr>
          <w:color w:themeColor="text1" w:val="000000"/>
          <w:lang w:eastAsia="en-US" w:val="en-US"/>
        </w:rPr>
        <w:t xml:space="preserve">Također </w:t>
      </w:r>
      <w:r w:rsidR="006771C9" w:rsidRPr="00AC3124">
        <w:rPr>
          <w:color w:themeColor="text1" w:val="000000"/>
          <w:lang w:eastAsia="en-US" w:val="en-US"/>
        </w:rPr>
        <w:t>dužnik na dan 3</w:t>
      </w:r>
      <w:r w:rsidR="006C4E52" w:rsidRPr="00AC3124">
        <w:rPr>
          <w:color w:themeColor="text1" w:val="000000"/>
          <w:lang w:eastAsia="en-US" w:val="en-US"/>
        </w:rPr>
        <w:t>0</w:t>
      </w:r>
      <w:r w:rsidR="006771C9" w:rsidRPr="00AC3124">
        <w:rPr>
          <w:color w:themeColor="text1" w:val="000000"/>
          <w:lang w:eastAsia="en-US" w:val="en-US"/>
        </w:rPr>
        <w:t>.0</w:t>
      </w:r>
      <w:r w:rsidR="006C4E52" w:rsidRPr="00AC3124">
        <w:rPr>
          <w:color w:themeColor="text1" w:val="000000"/>
          <w:lang w:eastAsia="en-US" w:val="en-US"/>
        </w:rPr>
        <w:t>9</w:t>
      </w:r>
      <w:r w:rsidRPr="00AC3124">
        <w:rPr>
          <w:color w:themeColor="text1" w:val="000000"/>
          <w:lang w:eastAsia="en-US" w:val="en-US"/>
        </w:rPr>
        <w:t xml:space="preserve">.2016. </w:t>
      </w:r>
      <w:r w:rsidR="006771C9" w:rsidRPr="00AC3124">
        <w:rPr>
          <w:color w:themeColor="text1" w:val="000000"/>
          <w:lang w:eastAsia="en-US" w:val="en-US"/>
        </w:rPr>
        <w:t xml:space="preserve">ima </w:t>
      </w:r>
      <w:r w:rsidR="00CA1ACC" w:rsidRPr="00AC3124">
        <w:rPr>
          <w:color w:themeColor="text1" w:val="000000"/>
          <w:lang w:eastAsia="en-US" w:val="en-US"/>
        </w:rPr>
        <w:t xml:space="preserve">19.238.431,31 </w:t>
      </w:r>
      <w:r w:rsidR="00DE6864" w:rsidRPr="00AC3124">
        <w:rPr>
          <w:color w:themeColor="text1" w:val="000000"/>
          <w:lang w:eastAsia="en-US" w:val="en-US"/>
        </w:rPr>
        <w:t xml:space="preserve">kn </w:t>
      </w:r>
      <w:r w:rsidR="0036031E" w:rsidRPr="00AC3124">
        <w:rPr>
          <w:color w:themeColor="text1" w:val="000000"/>
          <w:lang w:eastAsia="en-US" w:val="en-US"/>
        </w:rPr>
        <w:t>bil</w:t>
      </w:r>
      <w:r w:rsidR="00272285" w:rsidRPr="00AC3124">
        <w:rPr>
          <w:color w:themeColor="text1" w:val="000000"/>
          <w:lang w:eastAsia="en-US" w:val="en-US"/>
        </w:rPr>
        <w:t>a</w:t>
      </w:r>
      <w:r w:rsidR="0036031E" w:rsidRPr="00AC3124">
        <w:rPr>
          <w:color w:themeColor="text1" w:val="000000"/>
          <w:lang w:eastAsia="en-US" w:val="en-US"/>
        </w:rPr>
        <w:t xml:space="preserve">nčnih </w:t>
      </w:r>
      <w:r w:rsidR="00DE6864" w:rsidRPr="00AC3124">
        <w:rPr>
          <w:color w:themeColor="text1" w:val="000000"/>
          <w:lang w:eastAsia="en-US" w:val="en-US"/>
        </w:rPr>
        <w:t>obaveza</w:t>
      </w:r>
      <w:r w:rsidR="00CA1ACC" w:rsidRPr="00AC3124">
        <w:rPr>
          <w:color w:themeColor="text1" w:val="000000"/>
          <w:lang w:eastAsia="en-US" w:val="en-US"/>
        </w:rPr>
        <w:t xml:space="preserve"> (uključeno i razlučno parvo) </w:t>
      </w:r>
      <w:r w:rsidR="0036031E" w:rsidRPr="00AC3124">
        <w:rPr>
          <w:color w:themeColor="text1" w:val="000000"/>
          <w:lang w:eastAsia="en-US" w:val="en-US"/>
        </w:rPr>
        <w:t xml:space="preserve"> te </w:t>
      </w:r>
      <w:r w:rsidR="00CA1ACC" w:rsidRPr="00AC3124">
        <w:rPr>
          <w:color w:themeColor="text1" w:val="000000"/>
          <w:lang w:eastAsia="en-US" w:val="en-US"/>
        </w:rPr>
        <w:t xml:space="preserve">15.071.253,32 </w:t>
      </w:r>
      <w:r w:rsidR="0036031E" w:rsidRPr="00AC3124">
        <w:rPr>
          <w:color w:themeColor="text1" w:val="000000"/>
          <w:lang w:eastAsia="en-US" w:val="en-US"/>
        </w:rPr>
        <w:t xml:space="preserve">kn </w:t>
      </w:r>
      <w:r w:rsidR="00E474BD" w:rsidRPr="00AC3124">
        <w:rPr>
          <w:color w:themeColor="text1" w:val="000000"/>
          <w:lang w:eastAsia="en-US" w:val="en-US"/>
        </w:rPr>
        <w:t>izvanb</w:t>
      </w:r>
      <w:r w:rsidRPr="00AC3124">
        <w:rPr>
          <w:color w:themeColor="text1" w:val="000000"/>
          <w:lang w:eastAsia="en-US" w:val="en-US"/>
        </w:rPr>
        <w:t xml:space="preserve">ilančnih obveza (jamstva). </w:t>
      </w:r>
      <w:r w:rsidR="00E474BD" w:rsidRPr="00AC3124">
        <w:rPr>
          <w:color w:themeColor="text1" w:val="000000"/>
          <w:lang w:eastAsia="en-US" w:val="en-US"/>
        </w:rPr>
        <w:t xml:space="preserve"> </w:t>
      </w:r>
    </w:p>
    <w:p w:rsidRDefault="00445559" w:rsidP="00CA1ACC" w:rsidR="00445559" w:rsidRPr="007014C0">
      <w:pPr>
        <w:spacing w:lineRule="auto" w:line="360"/>
        <w:jc w:val="both"/>
        <w:rPr>
          <w:rFonts w:eastAsia="Times New Roman"/>
          <w:color w:val="FF0000"/>
          <w:lang w:eastAsia="en-US" w:val="en-US"/>
        </w:rPr>
      </w:pPr>
    </w:p>
    <w:p w:rsidRDefault="007D4B9A" w:rsidP="00445559" w:rsidR="007D4B9A" w:rsidRPr="00445559">
      <w:pPr>
        <w:spacing w:lineRule="auto" w:line="360"/>
        <w:jc w:val="both"/>
        <w:rPr>
          <w:rFonts w:eastAsia="Times New Roman"/>
          <w:bCs/>
        </w:rPr>
      </w:pPr>
      <w:r w:rsidRPr="00445559">
        <w:rPr>
          <w:rFonts w:eastAsia="Times New Roman"/>
          <w:bCs/>
        </w:rPr>
        <w:t xml:space="preserve">Bez provedba mjera financijskog i operativnog restrukturiranja, tvrtka  neće biti u mogućnosti podmirivati obaveze u skladu sa zakonskim rokovima. </w:t>
      </w:r>
    </w:p>
    <w:p w:rsidRDefault="004001B3" w:rsidP="006771C9" w:rsidR="004001B3">
      <w:pPr>
        <w:spacing w:lineRule="auto" w:line="360"/>
        <w:rPr>
          <w:color w:val="323235"/>
        </w:rPr>
      </w:pPr>
    </w:p>
    <w:p w:rsidRDefault="003D7EE9" w:rsidP="006771C9" w:rsidR="003D7EE9">
      <w:pPr>
        <w:spacing w:lineRule="auto" w:line="360"/>
        <w:rPr>
          <w:color w:val="323235"/>
        </w:rPr>
      </w:pPr>
    </w:p>
    <w:p w:rsidRDefault="006C4E52" w:rsidR="006C4E52">
      <w:pPr>
        <w:rPr>
          <w:rFonts w:eastAsia="Times New Roman"/>
          <w:b/>
          <w:bCs/>
          <w:iCs/>
          <w:color w:themeColor="accent1" w:val="4F81BD"/>
          <w:lang w:eastAsia="hr-HR" w:val="hr-HR"/>
        </w:rPr>
      </w:pPr>
      <w:r>
        <w:br w:type="page"/>
      </w:r>
    </w:p>
    <w:p w:rsidRDefault="001F5635" w:rsidP="008D08A0" w:rsidR="00FF6576" w:rsidRPr="00CA1ACC">
      <w:pPr>
        <w:pStyle w:val="Naslov2"/>
      </w:pPr>
      <w:bookmarkStart w:name="_Toc465685929" w:id="25"/>
      <w:r w:rsidRPr="00CA1ACC">
        <w:lastRenderedPageBreak/>
        <w:t xml:space="preserve">Opis činjenica i okolnosti iz kojih proizlazi postojanje </w:t>
      </w:r>
      <w:r w:rsidR="00FF6576" w:rsidRPr="00CA1ACC">
        <w:t>postojanje uvjeta za otvaranj</w:t>
      </w:r>
      <w:r w:rsidR="008E45A2" w:rsidRPr="00CA1ACC">
        <w:t>e postupka predstečajne nagodbe</w:t>
      </w:r>
      <w:bookmarkEnd w:id="25"/>
    </w:p>
    <w:p w:rsidRDefault="009A56DC" w:rsidP="009A56DC" w:rsidR="009A56DC" w:rsidRPr="004001B3">
      <w:pPr>
        <w:spacing w:lineRule="auto" w:line="360"/>
        <w:jc w:val="both"/>
      </w:pPr>
    </w:p>
    <w:p w:rsidRDefault="004001B3" w:rsidP="004001B3" w:rsidR="004001B3">
      <w:pPr>
        <w:spacing w:lineRule="auto" w:line="360"/>
        <w:jc w:val="both"/>
      </w:pPr>
      <w:r w:rsidRPr="004001B3">
        <w:t>Činjenice i okolnosti iz kojih proizlazi postojanje uvjeta za otvaranje postupka predsteča</w:t>
      </w:r>
      <w:r w:rsidR="008E45A2">
        <w:t xml:space="preserve">jne nagodbe dati su u nastavku. </w:t>
      </w:r>
    </w:p>
    <w:p w:rsidRDefault="006A4073" w:rsidP="006A4073" w:rsidR="006A4073">
      <w:pPr>
        <w:spacing w:lineRule="auto" w:line="360"/>
        <w:jc w:val="both"/>
      </w:pPr>
    </w:p>
    <w:p w:rsidRDefault="006A4073" w:rsidP="006A4073" w:rsidR="006A4073" w:rsidRPr="00CF6DF0">
      <w:pPr>
        <w:numPr>
          <w:ilvl w:val="0"/>
          <w:numId w:val="7"/>
        </w:numPr>
        <w:spacing w:lineRule="auto" w:line="360"/>
        <w:jc w:val="both"/>
      </w:pPr>
      <w:r w:rsidRPr="00CF6DF0">
        <w:t xml:space="preserve">Ekonomska kriza </w:t>
      </w:r>
    </w:p>
    <w:p w:rsidRDefault="006A4073" w:rsidP="006A4073" w:rsidR="008A6B6E">
      <w:pPr>
        <w:spacing w:lineRule="auto" w:line="360"/>
        <w:jc w:val="both"/>
      </w:pPr>
      <w:r w:rsidRPr="00CF6DF0">
        <w:t xml:space="preserve">Ključni događaj koji je doveo do predstečajne nagodbe i pokrenuo negativan trend u poslovanju je ekonomska kriza, </w:t>
      </w:r>
      <w:r w:rsidR="008A6B6E">
        <w:t xml:space="preserve">koja je uzrokovala pad prometa i </w:t>
      </w:r>
      <w:r w:rsidRPr="00CF6DF0">
        <w:t>porast troškova</w:t>
      </w:r>
      <w:r w:rsidR="008A6B6E">
        <w:t xml:space="preserve">. Osim toga zbog ekonomske kriza padaju cijene stanova i tvrtka gubi profitabilnost. </w:t>
      </w:r>
    </w:p>
    <w:p w:rsidRDefault="006A4073" w:rsidP="006A4073" w:rsidR="006A4073" w:rsidRPr="000A6BE1">
      <w:pPr>
        <w:spacing w:lineRule="auto" w:line="360"/>
        <w:jc w:val="both"/>
        <w:rPr>
          <w:color w:themeColor="text1" w:val="000000"/>
        </w:rPr>
      </w:pPr>
    </w:p>
    <w:p w:rsidRDefault="006A4073" w:rsidP="006A4073" w:rsidR="006A4073" w:rsidRPr="000A6BE1">
      <w:pPr>
        <w:numPr>
          <w:ilvl w:val="0"/>
          <w:numId w:val="7"/>
        </w:numPr>
        <w:spacing w:lineRule="auto" w:line="360" w:after="160"/>
        <w:ind w:left="644"/>
        <w:jc w:val="both"/>
        <w:rPr>
          <w:color w:themeColor="text1" w:val="000000"/>
          <w:lang w:val="hr-HR"/>
        </w:rPr>
      </w:pPr>
      <w:r w:rsidRPr="000A6BE1">
        <w:rPr>
          <w:color w:themeColor="text1" w:val="000000"/>
          <w:lang w:val="hr-HR"/>
        </w:rPr>
        <w:t>Nenaplata potraživanja</w:t>
      </w:r>
    </w:p>
    <w:p w:rsidRDefault="006A4073" w:rsidP="000A6BE1" w:rsidR="006A4073" w:rsidRPr="000A6BE1">
      <w:pPr>
        <w:jc w:val="both"/>
        <w:rPr>
          <w:color w:themeColor="text1" w:val="000000"/>
        </w:rPr>
      </w:pPr>
      <w:r w:rsidRPr="000A6BE1">
        <w:rPr>
          <w:color w:themeColor="text1" w:val="000000"/>
        </w:rPr>
        <w:t>Još jedan od razloga koji je tvrtku doveo do postupka predstečajne nagodbe je</w:t>
      </w:r>
      <w:r w:rsidR="008A6B6E" w:rsidRPr="000A6BE1">
        <w:rPr>
          <w:color w:themeColor="text1" w:val="000000"/>
        </w:rPr>
        <w:t>, uz smanjenu cijenu svojih usluga i</w:t>
      </w:r>
      <w:r w:rsidRPr="000A6BE1">
        <w:rPr>
          <w:color w:themeColor="text1" w:val="000000"/>
        </w:rPr>
        <w:t xml:space="preserve"> nenaplata</w:t>
      </w:r>
      <w:r w:rsidR="008A6B6E" w:rsidRPr="000A6BE1">
        <w:rPr>
          <w:color w:themeColor="text1" w:val="000000"/>
        </w:rPr>
        <w:t xml:space="preserve"> općenito</w:t>
      </w:r>
      <w:r w:rsidRPr="000A6BE1">
        <w:rPr>
          <w:color w:themeColor="text1" w:val="000000"/>
        </w:rPr>
        <w:t xml:space="preserve">. Na dan 30.09.2016. tvrtka ima </w:t>
      </w:r>
      <w:r w:rsidR="000A6BE1" w:rsidRPr="000A6BE1">
        <w:rPr>
          <w:color w:themeColor="text1" w:val="000000"/>
        </w:rPr>
        <w:t xml:space="preserve">3.199.513 </w:t>
      </w:r>
      <w:r w:rsidR="008A6B6E" w:rsidRPr="000A6BE1">
        <w:rPr>
          <w:color w:themeColor="text1" w:val="000000"/>
        </w:rPr>
        <w:t xml:space="preserve">kn nenaplaćenih potraživanja.  </w:t>
      </w:r>
    </w:p>
    <w:p w:rsidRDefault="006A4073" w:rsidP="006A4073" w:rsidR="006A4073" w:rsidRPr="000A6BE1">
      <w:pPr>
        <w:spacing w:lineRule="auto" w:line="360"/>
        <w:jc w:val="both"/>
        <w:rPr>
          <w:color w:themeColor="text1" w:val="000000"/>
        </w:rPr>
      </w:pPr>
    </w:p>
    <w:p w:rsidRDefault="008A6B6E" w:rsidP="008A6B6E" w:rsidR="008A6B6E">
      <w:pPr>
        <w:pStyle w:val="Odlomakpopisa"/>
        <w:numPr>
          <w:ilvl w:val="0"/>
          <w:numId w:val="42"/>
        </w:numPr>
        <w:spacing w:lineRule="auto" w:line="360"/>
        <w:jc w:val="both"/>
      </w:pPr>
      <w:r>
        <w:t>Nemogućnost financiranja od strane poslovnih banaka</w:t>
      </w:r>
    </w:p>
    <w:p w:rsidRDefault="008A6B6E" w:rsidP="008A6B6E" w:rsidR="008A6B6E">
      <w:pPr>
        <w:spacing w:lineRule="auto" w:line="360"/>
        <w:jc w:val="both"/>
      </w:pPr>
      <w:r>
        <w:t xml:space="preserve">U ovakvim tržišnim uvjetima, kad je za tvrtku nastupila nelikvidnost i nesolventnost bilo je nemoguće redovito podmirivati obaveze prema vjerovnicima pa je tvrtka zatražila kredit od poslovnih banaka, no nažalost niti jedna banaka nije bila spremna uložiti sredstava u poslovanje. </w:t>
      </w:r>
    </w:p>
    <w:p w:rsidRDefault="008A6B6E" w:rsidP="008A6B6E" w:rsidR="008A6B6E" w:rsidRPr="00CF6DF0">
      <w:pPr>
        <w:spacing w:lineRule="auto" w:line="360"/>
        <w:jc w:val="both"/>
      </w:pPr>
      <w:r>
        <w:t xml:space="preserve"> </w:t>
      </w:r>
    </w:p>
    <w:p w:rsidRDefault="006A4073" w:rsidP="006A4073" w:rsidR="006A4073" w:rsidRPr="00CF6DF0">
      <w:pPr>
        <w:numPr>
          <w:ilvl w:val="0"/>
          <w:numId w:val="7"/>
        </w:numPr>
        <w:spacing w:lineRule="auto" w:line="360"/>
        <w:jc w:val="both"/>
      </w:pPr>
      <w:r w:rsidRPr="00CF6DF0">
        <w:t>Blokada žiro-računa</w:t>
      </w:r>
    </w:p>
    <w:p w:rsidRDefault="008A6B6E" w:rsidP="006A4073" w:rsidR="006A4073" w:rsidRPr="00EB44A3">
      <w:pPr>
        <w:spacing w:lineRule="auto" w:line="360"/>
        <w:jc w:val="both"/>
      </w:pPr>
      <w:r>
        <w:rPr>
          <w:lang w:eastAsia="de-DE"/>
        </w:rPr>
        <w:t xml:space="preserve">Zbog prethodno navedenih činjenica, </w:t>
      </w:r>
      <w:r w:rsidR="006A4073" w:rsidRPr="00CF6DF0">
        <w:rPr>
          <w:lang w:eastAsia="de-DE"/>
        </w:rPr>
        <w:t xml:space="preserve">došlo je do blokade žiro računa </w:t>
      </w:r>
      <w:r w:rsidR="006A4073">
        <w:t xml:space="preserve">tvrtke. </w:t>
      </w:r>
      <w:r w:rsidR="006A4073" w:rsidRPr="00CF6DF0">
        <w:rPr>
          <w:lang w:eastAsia="de-DE"/>
        </w:rPr>
        <w:t>Time je onemogućeno podmirenje</w:t>
      </w:r>
      <w:r w:rsidR="006A4073">
        <w:rPr>
          <w:lang w:eastAsia="de-DE"/>
        </w:rPr>
        <w:t xml:space="preserve"> svih tekućih </w:t>
      </w:r>
      <w:r w:rsidR="006A4073" w:rsidRPr="00CF6DF0">
        <w:rPr>
          <w:lang w:eastAsia="de-DE"/>
        </w:rPr>
        <w:t>obveza</w:t>
      </w:r>
      <w:r w:rsidR="006A4073">
        <w:rPr>
          <w:lang w:eastAsia="de-DE"/>
        </w:rPr>
        <w:t xml:space="preserve"> u redovnom poslovanju.</w:t>
      </w:r>
    </w:p>
    <w:p w:rsidRDefault="0036031E" w:rsidP="009001C5" w:rsidR="0036031E" w:rsidRPr="006A4073">
      <w:pPr>
        <w:spacing w:lineRule="auto" w:line="360"/>
        <w:rPr>
          <w:color w:val="FF6600"/>
        </w:rPr>
      </w:pPr>
    </w:p>
    <w:p w:rsidRDefault="005519F1" w:rsidR="005519F1">
      <w:pPr>
        <w:rPr>
          <w:rFonts w:eastAsia="Times New Roman"/>
          <w:b/>
          <w:bCs/>
          <w:iCs/>
          <w:color w:themeColor="accent1" w:val="4F81BD"/>
          <w:lang w:eastAsia="hr-HR" w:val="hr-HR"/>
        </w:rPr>
      </w:pPr>
      <w:bookmarkStart w:name="_Toc451235623" w:id="26"/>
      <w:bookmarkStart w:name="_Toc273607768" w:id="27"/>
      <w:bookmarkEnd w:id="23"/>
      <w:bookmarkEnd w:id="24"/>
    </w:p>
    <w:p w:rsidRDefault="000A6BE1" w:rsidR="000A6BE1">
      <w:pPr>
        <w:rPr>
          <w:rFonts w:eastAsia="Times New Roman"/>
          <w:b/>
          <w:bCs/>
          <w:iCs/>
          <w:color w:themeColor="accent1" w:val="4F81BD"/>
          <w:lang w:eastAsia="hr-HR" w:val="hr-HR"/>
        </w:rPr>
      </w:pPr>
      <w:r>
        <w:br w:type="page"/>
      </w:r>
    </w:p>
    <w:p w:rsidRDefault="00673A16" w:rsidP="008D08A0" w:rsidR="00673A16" w:rsidRPr="00944571">
      <w:pPr>
        <w:pStyle w:val="Naslov2"/>
      </w:pPr>
      <w:bookmarkStart w:name="_Toc465685930" w:id="28"/>
      <w:r w:rsidRPr="00944571">
        <w:lastRenderedPageBreak/>
        <w:t>Ukupne obveze društva</w:t>
      </w:r>
      <w:bookmarkEnd w:id="26"/>
      <w:bookmarkEnd w:id="28"/>
      <w:r w:rsidRPr="00944571">
        <w:t xml:space="preserve"> </w:t>
      </w:r>
    </w:p>
    <w:p w:rsidRDefault="00FE00A5" w:rsidP="00293DE5" w:rsidR="00FE00A5" w:rsidRPr="00293DE5">
      <w:pPr>
        <w:spacing w:lineRule="auto" w:line="360"/>
        <w:jc w:val="both"/>
        <w:rPr>
          <w:i/>
        </w:rPr>
      </w:pPr>
    </w:p>
    <w:p w:rsidRDefault="00673A16" w:rsidP="0040580A" w:rsidR="00B36B4E" w:rsidRPr="00E616CA">
      <w:pPr>
        <w:spacing w:lineRule="auto" w:line="360"/>
        <w:jc w:val="both"/>
        <w:rPr>
          <w:rFonts w:eastAsia="Times New Roman"/>
          <w:color w:val="000000"/>
        </w:rPr>
      </w:pPr>
      <w:r w:rsidRPr="00E616CA">
        <w:rPr>
          <w:rFonts w:eastAsia="Times New Roman"/>
        </w:rPr>
        <w:t>Ukupne obveze društva</w:t>
      </w:r>
      <w:r w:rsidR="009073E6" w:rsidRPr="00E616CA">
        <w:rPr>
          <w:rFonts w:eastAsia="Times New Roman"/>
        </w:rPr>
        <w:t xml:space="preserve"> </w:t>
      </w:r>
      <w:r w:rsidR="00D61F82" w:rsidRPr="00E616CA">
        <w:rPr>
          <w:rFonts w:eastAsia="Times New Roman"/>
        </w:rPr>
        <w:t>JAGODIĆ GRADNJA</w:t>
      </w:r>
      <w:r w:rsidR="008964CE" w:rsidRPr="00E616CA">
        <w:rPr>
          <w:rFonts w:eastAsia="Times New Roman"/>
        </w:rPr>
        <w:t xml:space="preserve"> d.o.o.</w:t>
      </w:r>
      <w:r w:rsidR="003C6B7A" w:rsidRPr="00E616CA">
        <w:rPr>
          <w:rFonts w:eastAsia="Times New Roman"/>
        </w:rPr>
        <w:t xml:space="preserve"> </w:t>
      </w:r>
      <w:r w:rsidR="0037795C" w:rsidRPr="00E616CA">
        <w:rPr>
          <w:rFonts w:eastAsia="Times New Roman"/>
        </w:rPr>
        <w:t xml:space="preserve"> </w:t>
      </w:r>
      <w:r w:rsidRPr="00E616CA">
        <w:rPr>
          <w:rFonts w:eastAsia="Times New Roman"/>
        </w:rPr>
        <w:t xml:space="preserve"> očitane iz bilance na dan </w:t>
      </w:r>
      <w:r w:rsidR="00B11B6F" w:rsidRPr="00E616CA">
        <w:rPr>
          <w:rFonts w:eastAsia="Times New Roman"/>
        </w:rPr>
        <w:t>3</w:t>
      </w:r>
      <w:r w:rsidR="005519F1" w:rsidRPr="00E616CA">
        <w:rPr>
          <w:rFonts w:eastAsia="Times New Roman"/>
        </w:rPr>
        <w:t>0</w:t>
      </w:r>
      <w:r w:rsidRPr="00E616CA">
        <w:rPr>
          <w:rFonts w:eastAsia="Times New Roman"/>
        </w:rPr>
        <w:t>.</w:t>
      </w:r>
      <w:r w:rsidR="00B11B6F" w:rsidRPr="00E616CA">
        <w:rPr>
          <w:rFonts w:eastAsia="Times New Roman"/>
        </w:rPr>
        <w:t>0</w:t>
      </w:r>
      <w:r w:rsidR="005519F1" w:rsidRPr="00E616CA">
        <w:rPr>
          <w:rFonts w:eastAsia="Times New Roman"/>
        </w:rPr>
        <w:t>9</w:t>
      </w:r>
      <w:r w:rsidR="006C3722" w:rsidRPr="00E616CA">
        <w:rPr>
          <w:rFonts w:eastAsia="Times New Roman"/>
        </w:rPr>
        <w:t>.2016</w:t>
      </w:r>
      <w:r w:rsidRPr="00E616CA">
        <w:rPr>
          <w:rFonts w:eastAsia="Times New Roman"/>
        </w:rPr>
        <w:t xml:space="preserve">. godine iznose </w:t>
      </w:r>
      <w:r w:rsidR="0040580A" w:rsidRPr="00E616CA">
        <w:rPr>
          <w:rFonts w:eastAsia="Times New Roman"/>
          <w:color w:val="000000"/>
        </w:rPr>
        <w:t xml:space="preserve">19.197.402,00 </w:t>
      </w:r>
      <w:r w:rsidRPr="00E616CA">
        <w:rPr>
          <w:rFonts w:eastAsia="Times New Roman"/>
        </w:rPr>
        <w:t>kn</w:t>
      </w:r>
      <w:r w:rsidR="00B36B4E" w:rsidRPr="00E616CA">
        <w:rPr>
          <w:rFonts w:eastAsia="Times New Roman"/>
        </w:rPr>
        <w:t xml:space="preserve"> te dodatnih </w:t>
      </w:r>
      <w:r w:rsidR="0040580A" w:rsidRPr="00E616CA">
        <w:rPr>
          <w:rFonts w:eastAsia="Times New Roman"/>
          <w:color w:val="000000"/>
        </w:rPr>
        <w:t xml:space="preserve">18.839.066,65 </w:t>
      </w:r>
      <w:r w:rsidR="00B36B4E" w:rsidRPr="00E616CA">
        <w:rPr>
          <w:rFonts w:eastAsia="Times New Roman"/>
        </w:rPr>
        <w:t xml:space="preserve">kn vanbilančnih obveza (jamstva), što čini ukupno </w:t>
      </w:r>
      <w:r w:rsidR="007014C0" w:rsidRPr="00E616CA">
        <w:rPr>
          <w:rFonts w:eastAsia="Times New Roman"/>
          <w:bCs/>
          <w:color w:val="000000"/>
        </w:rPr>
        <w:t xml:space="preserve">38.036.468,65 </w:t>
      </w:r>
      <w:r w:rsidR="00B36B4E" w:rsidRPr="00E616CA">
        <w:rPr>
          <w:rFonts w:eastAsia="Times New Roman"/>
        </w:rPr>
        <w:t>kn obveza.</w:t>
      </w:r>
    </w:p>
    <w:p w:rsidRDefault="00673A16" w:rsidP="00673A16" w:rsidR="00673A16" w:rsidRPr="001A1EB1">
      <w:pPr>
        <w:rPr>
          <w:i/>
        </w:rPr>
      </w:pPr>
    </w:p>
    <w:p w:rsidRDefault="00673A16" w:rsidP="00673A16" w:rsidR="00673A16">
      <w:pPr>
        <w:rPr>
          <w:i/>
        </w:rPr>
      </w:pPr>
      <w:r w:rsidRPr="00673A16">
        <w:rPr>
          <w:i/>
        </w:rPr>
        <w:t>Tablica</w:t>
      </w:r>
      <w:r w:rsidR="00EF6A16">
        <w:rPr>
          <w:i/>
        </w:rPr>
        <w:t xml:space="preserve"> 1</w:t>
      </w:r>
      <w:r w:rsidRPr="00673A16">
        <w:rPr>
          <w:i/>
        </w:rPr>
        <w:t xml:space="preserve">: </w:t>
      </w:r>
      <w:r w:rsidR="009A33DC">
        <w:rPr>
          <w:i/>
        </w:rPr>
        <w:t xml:space="preserve">Neosigurani vjerovnici </w:t>
      </w:r>
      <w:r w:rsidR="00B36B4E">
        <w:rPr>
          <w:i/>
        </w:rPr>
        <w:t xml:space="preserve"> </w:t>
      </w:r>
    </w:p>
    <w:p w:rsidRDefault="00E616CA" w:rsidP="00673A16" w:rsidR="00E616CA">
      <w:pPr>
        <w:rPr>
          <w:i/>
        </w:rPr>
      </w:pPr>
    </w:p>
    <w:tbl>
      <w:tblPr>
        <w:tblW w:type="dxa" w:w="9029"/>
        <w:tblInd w:type="dxa" w:w="113"/>
        <w:tblLook w:val="04A0" w:noVBand="1" w:noHBand="0" w:lastColumn="0" w:firstColumn="1" w:lastRow="0" w:firstRow="1"/>
      </w:tblPr>
      <w:tblGrid>
        <w:gridCol w:w="382"/>
        <w:gridCol w:w="1012"/>
        <w:gridCol w:w="3202"/>
        <w:gridCol w:w="908"/>
        <w:gridCol w:w="908"/>
        <w:gridCol w:w="908"/>
        <w:gridCol w:w="854"/>
        <w:gridCol w:w="1013"/>
      </w:tblGrid>
      <w:tr w:rsidTr="006A2243" w:rsidR="006A2243" w:rsidRPr="006A2243">
        <w:trPr>
          <w:trHeight w:val="640"/>
        </w:trPr>
        <w:tc>
          <w:tcPr>
            <w:tcW w:type="dxa" w:w="3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RB</w:t>
            </w:r>
          </w:p>
        </w:tc>
        <w:tc>
          <w:tcPr>
            <w:tcW w:type="dxa" w:w="9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OIB</w:t>
            </w:r>
          </w:p>
        </w:tc>
        <w:tc>
          <w:tcPr>
            <w:tcW w:type="dxa" w:w="32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NAZIV VJEROVNIKA</w:t>
            </w:r>
          </w:p>
        </w:tc>
        <w:tc>
          <w:tcPr>
            <w:tcW w:type="dxa" w:w="8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IZNOS OBVEZE</w:t>
            </w:r>
          </w:p>
        </w:tc>
        <w:tc>
          <w:tcPr>
            <w:tcW w:type="dxa" w:w="8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OTPIS</w:t>
            </w:r>
          </w:p>
        </w:tc>
        <w:tc>
          <w:tcPr>
            <w:tcW w:type="dxa" w:w="87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PREOSTALO ZA OTPLATU</w:t>
            </w:r>
          </w:p>
        </w:tc>
        <w:tc>
          <w:tcPr>
            <w:tcW w:type="dxa" w:w="8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STRUKTURA</w:t>
            </w:r>
          </w:p>
        </w:tc>
        <w:tc>
          <w:tcPr>
            <w:tcW w:type="dxa" w:w="101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NAPOMENA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92114257606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VIMA SAMOBOR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867.748,42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433.874,21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433.874,21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14,00%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15526597734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KONE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476.433,44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238.216,72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238.216,72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7,69%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24150631592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NYSA TOURS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411.508,12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205.754,06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205.754,06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6,64%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84767629617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PLAC-OPREMA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281.176,85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140.588,43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140.588,43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4,54%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96054699248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MALER BOJE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271.901,18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135.950,59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135.950,59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4,39%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57236264858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GRAFIKA-GRAFOPRINT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227.426,92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113.713,46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113.713,46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3,67%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26606445835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TOP-GLAZURE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212.104,02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106.052,01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106.052,01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3,42%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15526597734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KONE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209.604,15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104.802,08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104.802,08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3,38%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01633868005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BUSSCHER HOFFMANN - HIDROIZOLACIJSKI SISTEMI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200.402,16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100.201,08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100.201,08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3,23%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10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56204795917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TATRA-ELEKTROGRADNJA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175.454,83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87.727,42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87.727,42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2,83%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11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64720212310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TELUR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152.977,44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76.488,72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76.488,72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2,47%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12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09188778219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TOMISLAV GRUPA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152.256,21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76.128,11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76.128,11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2,46%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13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44863810856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MAROVIĆ STJEPAN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143.914,52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71.957,26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71.957,26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2,32%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14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44651918372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KLESARSTVO LUCIĆ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121.452,20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60.726,10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60.726,10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1,96%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15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25594096987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TEXO TRGOVINA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116.769,45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58.384,73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58.384,73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1,88%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16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28399231832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GEOKOL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115.676,09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57.838,05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57.838,05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1,87%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17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12564015251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ENERGO METAN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99.270,53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49.635,27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49.635,27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1,60%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18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72789370461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COMPLEO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87.401,68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43.700,84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43.700,84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1,41%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19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01633868005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BUSSCHER HOFFMANN - HIDROIZOLACIJSKI SISTEMI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83.530,32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41.765,16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41.765,16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1,35%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20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29785127309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SKEN-MONT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83.315,86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41.657,93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41.657,93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1,34%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21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50710739981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PAP PROMET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65.967,14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32.983,57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32.983,57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1,06%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22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93952250728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CENTAR ZA PROSTORNO UREĐENJE I ARHITEKTURU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63.025,00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31.512,50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31.512,50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1,02%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23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51786417388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MOTUS CEE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59.238,75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29.619,38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29.619,38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0,96%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24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63932855896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DIJAMANT-REZ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56.443,95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28.221,98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28.221,98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0,91%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25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42570728116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KERA TERM TRGOVINA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56.300,23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28.150,12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28.150,12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0,91%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26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21663298537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PROVIS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52.848,72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26.424,36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26.424,36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0,85%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27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17055681355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KOMUNALAC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50.141,39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25.070,70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25.070,70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0,81%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28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58493239445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ZRINSKI D.O.O. U STAČAJU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50.000,00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25.000,00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0,81%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29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34462901408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V.D.-GRAĐENJE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47.250,15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23.625,08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23.625,08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0,76%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30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14083159683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STO GES.M.B.H.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42.773,35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21.386,68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21.386,68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0,69%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31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98846978433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FAVIS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41.118,67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20.559,34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20.559,34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0,66%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32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55525619967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VB LEASING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41.028,69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20.514,35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20.514,35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0,66%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lastRenderedPageBreak/>
              <w:t>33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15526597734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KONE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39.089,40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19.544,70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19.544,70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0,63%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34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96118420948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WENINOX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38.243,60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19.121,80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19.121,80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0,62%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35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26187994862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CROATIA OSIGURANJE D.D.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32.703,03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16.351,52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16.351,52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0,53%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36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41232234007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MB PLAN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31.250,00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15.625,00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15.625,00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0,50%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37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65436826341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PARKETI POŽGAJ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30.001,96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15.000,98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15.000,98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0,48%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38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00215342350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DENIT-B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29.823,77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14.911,89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14.911,89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0,48%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39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27163371451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MTO TRGVINE I USLUGE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26.483,42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13.241,71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13.241,71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0,43%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40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43675361716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KERATEK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12.500,00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12.500,00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0,40%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41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15584590056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LED CENTAR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422.308,39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211.154,20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211.154,20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6,81%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42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19694720631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IZO-GRADITELJ, F.VIDOVIĆ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23.782,34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11.891,17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11.891,17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0,38%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43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20292543161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ASOS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23.428,90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11.714,45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11.714,45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0,38%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44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73497369534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TOI TOI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22.165,20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11.082,60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11.082,60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0,36%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45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36856415212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ADRIALIFT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19.687,50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9.843,75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9.843,75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0,32%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46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24690129373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METUS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19.251,60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9.625,80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9.625,80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0,31%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47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56149360107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TEHNOPROMET 93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18.513,37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9.256,69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9.256,69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0,30%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48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83416546499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VODOOPSKRBA I ODVODNJA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17.520,94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8.760,47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8.760,47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49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17136294042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PROMERITUM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16.000,00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8.000,00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50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85584865987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ZAGREBAČKI HOLDING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15.558,63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7.779,32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7.779,32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51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77507131528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PVC CENTAR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15.001,16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7.500,58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7.500,58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52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94472454976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JADRANSKO OSIGURANJE D.D.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13.547,53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6.773,77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6.773,77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53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18519637078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MARTIN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12.523,54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6.261,77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6.261,77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54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68419124305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HRVATSKARADIOTELEVIZIJA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12.160,00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6.080,00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6.080,00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0,20%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55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16251237157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DIJMANT GRAĐEVINSKI OBRT A.ARTINOVIĆ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10.012,81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5.006,41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5.006,41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56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22254719830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STAKLARSKI OBRT ROMAN LIBRIĆ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5.000,00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57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53804674161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GRASA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9.913,41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4.956,71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4.956,71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58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18371988523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KOLNOA VRATA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9.712,92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4.856,46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4.856,46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59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56710177871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HVAR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9.657,28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4.828,64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4.828,64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60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55056286579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AN-TO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9.000,00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4.500,00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4.500,00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61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23498102118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HIDRAULIK OBRT VL.IFABEK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8.995,71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4.497,86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4.497,86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62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87425920265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BETON-LUČKO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8.900,00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4.450,00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4.450,00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63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36884217560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LIPBLED ZAGREB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8.869,50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4.434,75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4.434,75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64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53631953369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HERBERT OBRT ZA RADITELJSTVO VL.M.HERBERT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8.352,80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4.176,40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4.176,40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65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24150631592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NYSA TOURS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7.600,00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3.800,00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3.800,00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66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43861114243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LIMARIJA SEBASTIJAN VL.S.SEBASTIJAN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7.230,72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3.615,36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3.615,36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0,12%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67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16162143374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VRBANČIĆ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7.002,85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3.501,43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3.501,43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68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25339023257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HABERKORN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6.991,71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3.495,86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3.495,86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69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10963433735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VULKANIZACIJA VRBANČIĆ VL.Ž.VRBANČIĆ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6.768,75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3.384,38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3.384,38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0,11%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70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62140787061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SIŽE KUPRES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5.773,58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2.886,79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2.886,79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0,09%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71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25594096987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TEXO TRGOVINA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5.588,85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2.794,43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2.794,43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0,09%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72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82818873408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EKO MONITORING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5.350,50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2.675,25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2.675,25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0,09%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73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13933798090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ASSA ABLOY CROATIA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5.067,60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2.533,80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2.533,80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74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39764730431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INSTALACIJE DAVOR VL.D.RAPLJENOVIĆ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4.735,50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2.367,75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2.367,75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0,08%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lastRenderedPageBreak/>
              <w:t>75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93364395752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JAVNI BILJEŽNIK SANDRA PALINIĆ-ĆULIN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3.528,65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1.764,33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1.764,33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0,06%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76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39551305526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SCHINDLER HRVATSKA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3.135,80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1.567,90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1.567,90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77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58009725873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MACAN PT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3.073,08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1.536,54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1.536,54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78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51211098924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"ŠIPAK" OBRT ZA ODRŽ.ZELENIH POVRŠINA I TRGOV. VL.Z.BANJANIN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2.974,20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1.487,10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1.487,10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0,05%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79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31697259786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KONICA MINOLTA HRVATSKA - POSLOVNA RJEŠENJA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2.656,80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1.328,40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1.328,40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80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09838000938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TSCHANHENZ I KRIŽAJ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2.509,20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1.254,60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1.254,60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sz w:val="13"/>
                <w:szCs w:val="18"/>
              </w:rPr>
              <w:t>81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70395126333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EL.MA.H. D.O.O.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2.266,05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1.133,03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1.133,03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0,04%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51D71" w:rsidR="00B51D71" w:rsidRPr="006A2243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</w:pPr>
            <w:r w:rsidRPr="006A2243">
              <w:rPr>
                <w:rFonts w:eastAsia="Times New Roman" w:hAnsi="Calibri" w:ascii="Calibri"/>
                <w:b/>
                <w:bCs/>
                <w:color w:val="000000"/>
                <w:sz w:val="13"/>
                <w:szCs w:val="18"/>
              </w:rPr>
              <w:t>82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57940962109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HED OBRT VL.H.HALILOVIĆ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2.044,00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1.022,00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1.022,00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cs="Arial" w:eastAsia="Times New Roman" w:hAnsi="Arial" w:ascii="Arial"/>
                <w:color w:val="000000"/>
                <w:sz w:val="13"/>
                <w:szCs w:val="20"/>
              </w:rPr>
            </w:pPr>
            <w:r w:rsidRPr="006A2243">
              <w:rPr>
                <w:rFonts w:cs="Arial" w:eastAsia="Times New Roman" w:hAnsi="Arial" w:ascii="Arial"/>
                <w:color w:val="000000"/>
                <w:sz w:val="13"/>
                <w:szCs w:val="20"/>
              </w:rPr>
              <w:t>0,03%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Bezuvjetne tražbine</w:t>
            </w:r>
          </w:p>
        </w:tc>
      </w:tr>
      <w:tr w:rsidTr="006A2243" w:rsidR="006A2243" w:rsidRPr="006A2243">
        <w:trPr>
          <w:trHeight w:val="320"/>
        </w:trPr>
        <w:tc>
          <w:tcPr>
            <w:tcW w:type="dxa" w:w="38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 </w:t>
            </w:r>
          </w:p>
        </w:tc>
        <w:tc>
          <w:tcPr>
            <w:tcW w:type="dxa" w:w="9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 </w:t>
            </w:r>
          </w:p>
        </w:tc>
        <w:tc>
          <w:tcPr>
            <w:tcW w:type="dxa" w:w="32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Ukupno: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6.198.216,98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3.099.108,49</w:t>
            </w:r>
          </w:p>
        </w:tc>
        <w:tc>
          <w:tcPr>
            <w:tcW w:type="dxa" w:w="87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3.099.108,49</w:t>
            </w:r>
          </w:p>
        </w:tc>
        <w:tc>
          <w:tcPr>
            <w:tcW w:type="dxa" w:w="82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jc w:val="right"/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100,00%</w:t>
            </w:r>
          </w:p>
        </w:tc>
        <w:tc>
          <w:tcPr>
            <w:tcW w:type="dxa" w:w="10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B51D71" w:rsidR="00B51D71" w:rsidRPr="006A2243">
            <w:pPr>
              <w:rPr>
                <w:rFonts w:eastAsia="Times New Roman" w:hAnsi="Calibri" w:ascii="Calibri"/>
                <w:color w:val="000000"/>
                <w:sz w:val="13"/>
              </w:rPr>
            </w:pPr>
            <w:r w:rsidRPr="006A2243">
              <w:rPr>
                <w:rFonts w:eastAsia="Times New Roman" w:hAnsi="Calibri" w:ascii="Calibri"/>
                <w:color w:val="000000"/>
                <w:sz w:val="13"/>
              </w:rPr>
              <w:t> </w:t>
            </w:r>
          </w:p>
        </w:tc>
      </w:tr>
    </w:tbl>
    <w:p w:rsidRDefault="003846AD" w:rsidP="00673A16" w:rsidR="003846AD">
      <w:pPr>
        <w:rPr>
          <w:i/>
        </w:rPr>
      </w:pPr>
    </w:p>
    <w:p w:rsidRDefault="003846AD" w:rsidP="00673A16" w:rsidR="003846AD">
      <w:pPr>
        <w:rPr>
          <w:i/>
        </w:rPr>
      </w:pPr>
    </w:p>
    <w:p w:rsidRDefault="00B36B4E" w:rsidP="00673A16" w:rsidR="00B36B4E">
      <w:pPr>
        <w:rPr>
          <w:i/>
        </w:rPr>
      </w:pPr>
      <w:r>
        <w:rPr>
          <w:i/>
        </w:rPr>
        <w:t xml:space="preserve">Tablica </w:t>
      </w:r>
      <w:r w:rsidR="00567F96">
        <w:rPr>
          <w:i/>
        </w:rPr>
        <w:t>2</w:t>
      </w:r>
      <w:r>
        <w:rPr>
          <w:i/>
        </w:rPr>
        <w:t>: Vanbilančne obveze</w:t>
      </w:r>
      <w:r w:rsidR="009A33DC">
        <w:rPr>
          <w:i/>
        </w:rPr>
        <w:t xml:space="preserve"> (jamstva)</w:t>
      </w:r>
    </w:p>
    <w:p w:rsidRDefault="00E616CA" w:rsidP="00673A16" w:rsidR="00E616CA">
      <w:pPr>
        <w:rPr>
          <w:i/>
        </w:rPr>
      </w:pPr>
    </w:p>
    <w:tbl>
      <w:tblPr>
        <w:tblW w:type="dxa" w:w="9298"/>
        <w:tblInd w:type="dxa" w:w="113"/>
        <w:tblLook w:val="04A0" w:noVBand="1" w:noHBand="0" w:lastColumn="0" w:firstColumn="1" w:lastRow="0" w:firstRow="1"/>
      </w:tblPr>
      <w:tblGrid>
        <w:gridCol w:w="392"/>
        <w:gridCol w:w="1195"/>
        <w:gridCol w:w="2048"/>
        <w:gridCol w:w="1151"/>
        <w:gridCol w:w="1151"/>
        <w:gridCol w:w="1189"/>
        <w:gridCol w:w="1001"/>
        <w:gridCol w:w="1171"/>
      </w:tblGrid>
      <w:tr w:rsidTr="00C75810" w:rsidR="00C75810" w:rsidRPr="00C75810">
        <w:trPr>
          <w:trHeight w:val="640"/>
        </w:trPr>
        <w:tc>
          <w:tcPr>
            <w:tcW w:type="dxa" w:w="3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RB</w:t>
            </w:r>
          </w:p>
        </w:tc>
        <w:tc>
          <w:tcPr>
            <w:tcW w:type="dxa" w:w="11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OIB</w:t>
            </w:r>
          </w:p>
        </w:tc>
        <w:tc>
          <w:tcPr>
            <w:tcW w:type="dxa" w:w="20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NAZIV VJEROVNIKA</w:t>
            </w:r>
          </w:p>
        </w:tc>
        <w:tc>
          <w:tcPr>
            <w:tcW w:type="dxa" w:w="11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IZNOS OBVEZE</w:t>
            </w:r>
          </w:p>
        </w:tc>
        <w:tc>
          <w:tcPr>
            <w:tcW w:type="dxa" w:w="11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OTPIS</w:t>
            </w:r>
          </w:p>
        </w:tc>
        <w:tc>
          <w:tcPr>
            <w:tcW w:type="dxa" w:w="118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PREOSTALO ZA OTPLATU</w:t>
            </w:r>
          </w:p>
        </w:tc>
        <w:tc>
          <w:tcPr>
            <w:tcW w:type="dxa" w:w="10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STRUKTURA</w:t>
            </w:r>
          </w:p>
        </w:tc>
        <w:tc>
          <w:tcPr>
            <w:tcW w:type="dxa" w:w="11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NAPOMENA</w:t>
            </w:r>
          </w:p>
        </w:tc>
      </w:tr>
      <w:tr w:rsidTr="00C75810" w:rsidR="00C75810" w:rsidRPr="00C75810">
        <w:trPr>
          <w:trHeight w:val="320"/>
        </w:trPr>
        <w:tc>
          <w:tcPr>
            <w:tcW w:type="dxa" w:w="3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b/>
                <w:bCs/>
                <w:sz w:val="16"/>
                <w:szCs w:val="18"/>
              </w:rPr>
            </w:pPr>
            <w:r w:rsidRPr="00C75810">
              <w:rPr>
                <w:rFonts w:eastAsia="Times New Roman" w:hAnsi="Calibri" w:ascii="Calibri"/>
                <w:b/>
                <w:bCs/>
                <w:sz w:val="16"/>
                <w:szCs w:val="18"/>
              </w:rPr>
              <w:t>83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56801815466</w:t>
            </w:r>
          </w:p>
        </w:tc>
        <w:tc>
          <w:tcPr>
            <w:tcW w:type="dxa" w:w="2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D.P. NEKRETNINE d.o.o.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3.767.813,33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20,00%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Uvjetne tražbine</w:t>
            </w:r>
          </w:p>
        </w:tc>
      </w:tr>
      <w:tr w:rsidTr="00C75810" w:rsidR="00C75810" w:rsidRPr="00C75810">
        <w:trPr>
          <w:trHeight w:val="320"/>
        </w:trPr>
        <w:tc>
          <w:tcPr>
            <w:tcW w:type="dxa" w:w="3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</w:pPr>
            <w:r w:rsidRPr="00C75810"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  <w:t>84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2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VLATKA KAMANIĆ JAGODIĆ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3.767.813,33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20,00%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Uvjetne tražbine</w:t>
            </w:r>
          </w:p>
        </w:tc>
      </w:tr>
      <w:tr w:rsidTr="00C75810" w:rsidR="00C75810" w:rsidRPr="00C75810">
        <w:trPr>
          <w:trHeight w:val="320"/>
        </w:trPr>
        <w:tc>
          <w:tcPr>
            <w:tcW w:type="dxa" w:w="3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b/>
                <w:bCs/>
                <w:sz w:val="16"/>
                <w:szCs w:val="18"/>
              </w:rPr>
            </w:pPr>
            <w:r w:rsidRPr="00C75810">
              <w:rPr>
                <w:rFonts w:eastAsia="Times New Roman" w:hAnsi="Calibri" w:ascii="Calibri"/>
                <w:b/>
                <w:bCs/>
                <w:sz w:val="16"/>
                <w:szCs w:val="18"/>
              </w:rPr>
              <w:t>85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2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JAGODIĆ DRAGO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3.767.813,33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20,00%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Uvjetne tražbine</w:t>
            </w:r>
          </w:p>
        </w:tc>
      </w:tr>
      <w:tr w:rsidTr="00C75810" w:rsidR="00C75810" w:rsidRPr="00C75810">
        <w:trPr>
          <w:trHeight w:val="320"/>
        </w:trPr>
        <w:tc>
          <w:tcPr>
            <w:tcW w:type="dxa" w:w="3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</w:pPr>
            <w:r w:rsidRPr="00C75810"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  <w:t>86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2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JADGODIĆ LJUBA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3.767.813,33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20,00%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Uvjetne tražbine</w:t>
            </w:r>
          </w:p>
        </w:tc>
      </w:tr>
      <w:tr w:rsidTr="00C75810" w:rsidR="00C75810" w:rsidRPr="00C75810">
        <w:trPr>
          <w:trHeight w:val="320"/>
        </w:trPr>
        <w:tc>
          <w:tcPr>
            <w:tcW w:type="dxa" w:w="3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75810" w:rsidR="00C75810" w:rsidRPr="00C75810">
            <w:pPr>
              <w:jc w:val="center"/>
              <w:rPr>
                <w:rFonts w:eastAsia="Times New Roman" w:hAnsi="Calibri" w:ascii="Calibri"/>
                <w:b/>
                <w:bCs/>
                <w:sz w:val="16"/>
                <w:szCs w:val="18"/>
              </w:rPr>
            </w:pPr>
            <w:r w:rsidRPr="00C75810">
              <w:rPr>
                <w:rFonts w:eastAsia="Times New Roman" w:hAnsi="Calibri" w:ascii="Calibri"/>
                <w:b/>
                <w:bCs/>
                <w:sz w:val="16"/>
                <w:szCs w:val="18"/>
              </w:rPr>
              <w:t>87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 </w:t>
            </w:r>
          </w:p>
        </w:tc>
        <w:tc>
          <w:tcPr>
            <w:tcW w:type="dxa" w:w="2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MILJENKO JAGODIĆ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3.767.813,33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1.883.906,67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C7581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20,00%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Uvjetne tražbine</w:t>
            </w:r>
          </w:p>
        </w:tc>
      </w:tr>
      <w:tr w:rsidTr="00C75810" w:rsidR="00C75810" w:rsidRPr="00C75810">
        <w:trPr>
          <w:trHeight w:val="320"/>
        </w:trPr>
        <w:tc>
          <w:tcPr>
            <w:tcW w:type="dxa" w:w="39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11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20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Ukupno: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18.839.066,65</w:t>
            </w:r>
          </w:p>
        </w:tc>
        <w:tc>
          <w:tcPr>
            <w:tcW w:type="dxa" w:w="11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9.419.533,33</w:t>
            </w:r>
          </w:p>
        </w:tc>
        <w:tc>
          <w:tcPr>
            <w:tcW w:type="dxa" w:w="118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9.419.533,33</w:t>
            </w:r>
          </w:p>
        </w:tc>
        <w:tc>
          <w:tcPr>
            <w:tcW w:type="dxa" w:w="10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100,00%</w:t>
            </w:r>
          </w:p>
        </w:tc>
        <w:tc>
          <w:tcPr>
            <w:tcW w:type="dxa" w:w="11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C75810" w:rsidR="00C75810" w:rsidRPr="00C7581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C75810"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</w:tr>
    </w:tbl>
    <w:p w:rsidRDefault="009A33DC" w:rsidP="00673A16" w:rsidR="009A33DC">
      <w:pPr>
        <w:rPr>
          <w:i/>
        </w:rPr>
      </w:pPr>
    </w:p>
    <w:p w:rsidRDefault="001A1EB1" w:rsidP="003846AD" w:rsidR="001A1EB1">
      <w:pPr>
        <w:rPr>
          <w:i/>
        </w:rPr>
      </w:pPr>
    </w:p>
    <w:p w:rsidRDefault="003846AD" w:rsidP="003846AD" w:rsidR="003846AD">
      <w:pPr>
        <w:rPr>
          <w:i/>
        </w:rPr>
      </w:pPr>
      <w:r>
        <w:rPr>
          <w:i/>
        </w:rPr>
        <w:t xml:space="preserve">Tablica </w:t>
      </w:r>
      <w:r w:rsidR="00567F96">
        <w:rPr>
          <w:i/>
        </w:rPr>
        <w:t>3</w:t>
      </w:r>
      <w:r>
        <w:rPr>
          <w:i/>
        </w:rPr>
        <w:t>: Razlučni vjerovnici</w:t>
      </w:r>
    </w:p>
    <w:p w:rsidRDefault="00E616CA" w:rsidP="003846AD" w:rsidR="00E616CA">
      <w:pPr>
        <w:rPr>
          <w:i/>
        </w:rPr>
      </w:pPr>
    </w:p>
    <w:tbl>
      <w:tblPr>
        <w:tblW w:type="dxa" w:w="9028"/>
        <w:tblInd w:type="dxa" w:w="113"/>
        <w:tblLook w:val="04A0" w:noVBand="1" w:noHBand="0" w:lastColumn="0" w:firstColumn="1" w:lastRow="0" w:firstRow="1"/>
      </w:tblPr>
      <w:tblGrid>
        <w:gridCol w:w="460"/>
        <w:gridCol w:w="1222"/>
        <w:gridCol w:w="2208"/>
        <w:gridCol w:w="1182"/>
        <w:gridCol w:w="1182"/>
        <w:gridCol w:w="1763"/>
        <w:gridCol w:w="1011"/>
      </w:tblGrid>
      <w:tr w:rsidTr="007014C0" w:rsidR="007014C0" w:rsidRPr="007014C0">
        <w:trPr>
          <w:trHeight w:val="640"/>
        </w:trPr>
        <w:tc>
          <w:tcPr>
            <w:tcW w:type="dxa" w:w="4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RB</w:t>
            </w:r>
          </w:p>
        </w:tc>
        <w:tc>
          <w:tcPr>
            <w:tcW w:type="dxa" w:w="12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OIB</w:t>
            </w:r>
          </w:p>
        </w:tc>
        <w:tc>
          <w:tcPr>
            <w:tcW w:type="dxa" w:w="22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NAZIV VJEROVNIKA</w:t>
            </w:r>
          </w:p>
        </w:tc>
        <w:tc>
          <w:tcPr>
            <w:tcW w:type="dxa" w:w="11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IZNOS OBVEZE</w:t>
            </w:r>
          </w:p>
        </w:tc>
        <w:tc>
          <w:tcPr>
            <w:tcW w:type="dxa" w:w="11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OTPIS</w:t>
            </w:r>
          </w:p>
        </w:tc>
        <w:tc>
          <w:tcPr>
            <w:tcW w:type="dxa" w:w="176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PREOSTALO ZA OTPLATU</w:t>
            </w:r>
          </w:p>
        </w:tc>
        <w:tc>
          <w:tcPr>
            <w:tcW w:type="dxa" w:w="10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STRUKTURA</w:t>
            </w:r>
          </w:p>
        </w:tc>
      </w:tr>
      <w:tr w:rsidTr="007014C0" w:rsidR="007014C0" w:rsidRPr="007014C0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</w:pPr>
            <w:r w:rsidRPr="007014C0"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  <w:t>1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58063088591</w:t>
            </w:r>
          </w:p>
        </w:tc>
        <w:tc>
          <w:tcPr>
            <w:tcW w:type="dxa" w:w="2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ŠTEDBANKA D.D.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4.172.541,86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834.508,37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3.338.033,49</w:t>
            </w:r>
          </w:p>
        </w:tc>
        <w:tc>
          <w:tcPr>
            <w:tcW w:type="dxa" w:w="1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32,10%</w:t>
            </w:r>
          </w:p>
        </w:tc>
      </w:tr>
      <w:tr w:rsidTr="007014C0" w:rsidR="007014C0" w:rsidRPr="007014C0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</w:pPr>
            <w:r w:rsidRPr="007014C0"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  <w:t>2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18683136487</w:t>
            </w:r>
          </w:p>
        </w:tc>
        <w:tc>
          <w:tcPr>
            <w:tcW w:type="dxa" w:w="2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MINISTARSTVO FINANCIJA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5.058.829,83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1.011.765,97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4.047.063,86</w:t>
            </w:r>
          </w:p>
        </w:tc>
        <w:tc>
          <w:tcPr>
            <w:tcW w:type="dxa" w:w="1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38,92%</w:t>
            </w:r>
          </w:p>
        </w:tc>
      </w:tr>
      <w:tr w:rsidTr="007014C0" w:rsidR="007014C0" w:rsidRPr="007014C0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014C0" w:rsidR="007014C0" w:rsidRPr="007014C0">
            <w:pPr>
              <w:jc w:val="center"/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</w:pPr>
            <w:r w:rsidRPr="007014C0">
              <w:rPr>
                <w:rFonts w:eastAsia="Times New Roman" w:hAnsi="Calibri" w:ascii="Calibri"/>
                <w:b/>
                <w:bCs/>
                <w:color w:val="000000"/>
                <w:sz w:val="16"/>
                <w:szCs w:val="18"/>
              </w:rPr>
              <w:t>3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87064273078</w:t>
            </w:r>
          </w:p>
        </w:tc>
        <w:tc>
          <w:tcPr>
            <w:tcW w:type="dxa" w:w="2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HETA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7014C0" w:rsidR="007014C0" w:rsidRPr="007014C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3.767.813,33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753.562,67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3.014.250,66</w:t>
            </w:r>
          </w:p>
        </w:tc>
        <w:tc>
          <w:tcPr>
            <w:tcW w:type="dxa" w:w="1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014C0" w:rsidR="007014C0" w:rsidRPr="007014C0">
            <w:pPr>
              <w:jc w:val="right"/>
              <w:rPr>
                <w:rFonts w:cs="Arial" w:eastAsia="Times New Roman" w:hAnsi="Arial" w:ascii="Arial"/>
                <w:color w:val="000000"/>
                <w:sz w:val="16"/>
                <w:szCs w:val="20"/>
              </w:rPr>
            </w:pPr>
            <w:r w:rsidRPr="007014C0">
              <w:rPr>
                <w:rFonts w:cs="Arial" w:eastAsia="Times New Roman" w:hAnsi="Arial" w:ascii="Arial"/>
                <w:color w:val="000000"/>
                <w:sz w:val="16"/>
                <w:szCs w:val="20"/>
              </w:rPr>
              <w:t>28,98%</w:t>
            </w:r>
          </w:p>
        </w:tc>
      </w:tr>
      <w:tr w:rsidTr="007014C0" w:rsidR="007014C0" w:rsidRPr="007014C0">
        <w:trPr>
          <w:trHeight w:val="320"/>
        </w:trPr>
        <w:tc>
          <w:tcPr>
            <w:tcW w:type="dxa" w:w="46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12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 </w:t>
            </w:r>
          </w:p>
        </w:tc>
        <w:tc>
          <w:tcPr>
            <w:tcW w:type="dxa" w:w="22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Ukupno: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12.999.185,02</w:t>
            </w:r>
          </w:p>
        </w:tc>
        <w:tc>
          <w:tcPr>
            <w:tcW w:type="dxa" w:w="11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2.599.837,00</w:t>
            </w:r>
          </w:p>
        </w:tc>
        <w:tc>
          <w:tcPr>
            <w:tcW w:type="dxa" w:w="176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10.399.348,02</w:t>
            </w:r>
          </w:p>
        </w:tc>
        <w:tc>
          <w:tcPr>
            <w:tcW w:type="dxa" w:w="10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7014C0" w:rsidR="007014C0" w:rsidRPr="007014C0">
            <w:pPr>
              <w:jc w:val="right"/>
              <w:rPr>
                <w:rFonts w:eastAsia="Times New Roman" w:hAnsi="Calibri" w:ascii="Calibri"/>
                <w:color w:val="000000"/>
                <w:sz w:val="16"/>
              </w:rPr>
            </w:pPr>
            <w:r w:rsidRPr="007014C0">
              <w:rPr>
                <w:rFonts w:eastAsia="Times New Roman" w:hAnsi="Calibri" w:ascii="Calibri"/>
                <w:color w:val="000000"/>
                <w:sz w:val="16"/>
              </w:rPr>
              <w:t>100,00%</w:t>
            </w:r>
          </w:p>
        </w:tc>
      </w:tr>
    </w:tbl>
    <w:p w:rsidRDefault="003846AD" w:rsidP="00673A16" w:rsidR="003846AD">
      <w:pPr>
        <w:rPr>
          <w:i/>
        </w:rPr>
      </w:pPr>
    </w:p>
    <w:p w:rsidRDefault="001A1EB1" w:rsidR="001A1EB1">
      <w:pPr>
        <w:rPr>
          <w:b/>
          <w:color w:themeColor="accent1" w:val="4F81BD"/>
          <w:sz w:val="28"/>
          <w:szCs w:val="28"/>
          <w:lang w:eastAsia="en-US" w:val="hr-HR"/>
        </w:rPr>
      </w:pPr>
      <w:bookmarkStart w:name="_Toc451235624" w:id="29"/>
      <w:r>
        <w:br w:type="page"/>
      </w:r>
    </w:p>
    <w:p w:rsidRDefault="00865422" w:rsidP="00251DC0" w:rsidR="00B020FA" w:rsidRPr="00274DEA">
      <w:pPr>
        <w:pStyle w:val="Naslov1"/>
      </w:pPr>
      <w:bookmarkStart w:name="_Toc465685931" w:id="30"/>
      <w:r w:rsidRPr="00274DEA">
        <w:lastRenderedPageBreak/>
        <w:t xml:space="preserve">2. </w:t>
      </w:r>
      <w:r w:rsidR="006C3CF6" w:rsidRPr="00274DEA">
        <w:t>IZ</w:t>
      </w:r>
      <w:r w:rsidR="00922236" w:rsidRPr="00274DEA">
        <w:t>R</w:t>
      </w:r>
      <w:r w:rsidR="006C3CF6" w:rsidRPr="00274DEA">
        <w:t>AČUN MANJKA LIKVIDNIH SREDSTAVA NA DAN PRI</w:t>
      </w:r>
      <w:r w:rsidR="00F670E5" w:rsidRPr="00274DEA">
        <w:t xml:space="preserve">LOŽENIH FINANCIJSKIH </w:t>
      </w:r>
      <w:r w:rsidR="00F07B3D" w:rsidRPr="00274DEA">
        <w:t>IZVJEŠTAJA</w:t>
      </w:r>
      <w:bookmarkEnd w:id="29"/>
      <w:bookmarkEnd w:id="30"/>
      <w:r w:rsidR="00F670E5" w:rsidRPr="00274DEA">
        <w:t xml:space="preserve"> </w:t>
      </w:r>
    </w:p>
    <w:bookmarkEnd w:id="9"/>
    <w:bookmarkEnd w:id="27"/>
    <w:p w:rsidRDefault="00F07B3D" w:rsidP="00F07B3D" w:rsidR="00F07B3D" w:rsidRPr="006C127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F07B3D" w:rsidP="00AD7EB7" w:rsidR="008315B3" w:rsidRPr="006C1275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  <w:r w:rsidRPr="006C1275">
        <w:rPr>
          <w:rFonts w:hAnsi="Times New Roman" w:ascii="Times New Roman"/>
          <w:sz w:val="24"/>
          <w:szCs w:val="24"/>
          <w:lang w:val="hr-HR"/>
        </w:rPr>
        <w:t xml:space="preserve">U nastavku je prikazan </w:t>
      </w:r>
      <w:r w:rsidR="001D1FCB" w:rsidRPr="006C1275">
        <w:rPr>
          <w:rFonts w:hAnsi="Times New Roman" w:ascii="Times New Roman"/>
          <w:sz w:val="24"/>
          <w:szCs w:val="24"/>
          <w:lang w:val="hr-HR"/>
        </w:rPr>
        <w:t>izračun manjka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likvidnih sredstava na dan </w:t>
      </w:r>
      <w:r w:rsidR="00823A12">
        <w:rPr>
          <w:rFonts w:hAnsi="Times New Roman" w:ascii="Times New Roman"/>
          <w:sz w:val="24"/>
          <w:szCs w:val="24"/>
          <w:lang w:val="hr-HR"/>
        </w:rPr>
        <w:t>3</w:t>
      </w:r>
      <w:r w:rsidR="00BC4152">
        <w:rPr>
          <w:rFonts w:hAnsi="Times New Roman" w:ascii="Times New Roman"/>
          <w:sz w:val="24"/>
          <w:szCs w:val="24"/>
          <w:lang w:val="hr-HR"/>
        </w:rPr>
        <w:t>0</w:t>
      </w:r>
      <w:r w:rsidR="00823A12">
        <w:rPr>
          <w:rFonts w:hAnsi="Times New Roman" w:ascii="Times New Roman"/>
          <w:sz w:val="24"/>
          <w:szCs w:val="24"/>
          <w:lang w:val="hr-HR"/>
        </w:rPr>
        <w:t>.</w:t>
      </w:r>
      <w:r w:rsidR="00B11B6F">
        <w:rPr>
          <w:rFonts w:hAnsi="Times New Roman" w:ascii="Times New Roman"/>
          <w:sz w:val="24"/>
          <w:szCs w:val="24"/>
          <w:lang w:val="hr-HR"/>
        </w:rPr>
        <w:t>0</w:t>
      </w:r>
      <w:r w:rsidR="00BC4152">
        <w:rPr>
          <w:rFonts w:hAnsi="Times New Roman" w:ascii="Times New Roman"/>
          <w:sz w:val="24"/>
          <w:szCs w:val="24"/>
          <w:lang w:val="hr-HR"/>
        </w:rPr>
        <w:t>9</w:t>
      </w:r>
      <w:r w:rsidR="00823A12">
        <w:rPr>
          <w:rFonts w:hAnsi="Times New Roman" w:ascii="Times New Roman"/>
          <w:sz w:val="24"/>
          <w:szCs w:val="24"/>
          <w:lang w:val="hr-HR"/>
        </w:rPr>
        <w:t>.201</w:t>
      </w:r>
      <w:r w:rsidR="008252FD">
        <w:rPr>
          <w:rFonts w:hAnsi="Times New Roman" w:ascii="Times New Roman"/>
          <w:sz w:val="24"/>
          <w:szCs w:val="24"/>
          <w:lang w:val="hr-HR"/>
        </w:rPr>
        <w:t>6</w:t>
      </w:r>
      <w:r w:rsidR="00447DDA">
        <w:rPr>
          <w:rFonts w:hAnsi="Times New Roman" w:ascii="Times New Roman"/>
          <w:sz w:val="24"/>
          <w:szCs w:val="24"/>
          <w:lang w:val="hr-HR"/>
        </w:rPr>
        <w:t>.</w:t>
      </w:r>
      <w:r w:rsidRPr="006C1275">
        <w:rPr>
          <w:rFonts w:hAnsi="Times New Roman" w:ascii="Times New Roman"/>
          <w:sz w:val="24"/>
          <w:szCs w:val="24"/>
          <w:lang w:val="hr-HR"/>
        </w:rPr>
        <w:t xml:space="preserve"> godine.</w:t>
      </w:r>
    </w:p>
    <w:p w:rsidRDefault="00095696" w:rsidP="001074D6" w:rsidR="00FF418D" w:rsidRPr="006C1275">
      <w:pPr>
        <w:rPr>
          <w:i/>
          <w:color w:val="000000"/>
        </w:rPr>
      </w:pPr>
      <w:r w:rsidRPr="006C1275">
        <w:rPr>
          <w:i/>
          <w:color w:val="000000"/>
        </w:rPr>
        <w:t xml:space="preserve"> </w:t>
      </w:r>
    </w:p>
    <w:tbl>
      <w:tblPr>
        <w:tblW w:type="dxa" w:w="6260"/>
        <w:jc w:val="center"/>
        <w:tblLook w:val="04A0" w:noVBand="1" w:noHBand="0" w:lastColumn="0" w:firstColumn="1" w:lastRow="0" w:firstRow="1"/>
      </w:tblPr>
      <w:tblGrid>
        <w:gridCol w:w="4964"/>
        <w:gridCol w:w="1296"/>
      </w:tblGrid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3515C" w:rsidR="0023515C" w:rsidRPr="00E616CA">
            <w:pPr>
              <w:jc w:val="center"/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Pozicija</w:t>
            </w:r>
          </w:p>
        </w:tc>
        <w:tc>
          <w:tcPr>
            <w:tcW w:type="dxa" w:w="12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3515C" w:rsidR="0023515C" w:rsidRPr="00E616CA">
            <w:pPr>
              <w:jc w:val="center"/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Iznos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1. Alati, pogonski inventar i transportna imovina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28.966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2. Dugotrajna imovina namijenjena prodaji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5.045.884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3. Potraživanja od kupaca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2.733.735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4. Potraživanja od zaposlenika i članova poduzetnika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895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5. Ostala potraživanja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464.883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6. Dani zajmovi, depoziti i slično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196.271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UKUPNO LIKVIDNA IMOVINA: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8.470.634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4.172.542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485.984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3. Obveze za predujmove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491.423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4. Obveze prema dobavljačima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5.179.782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5. Obveze za poreze, doprinose i slična davanja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</w:rPr>
            </w:pPr>
            <w:r w:rsidRPr="00E616CA">
              <w:rPr>
                <w:rFonts w:eastAsia="Times New Roman"/>
              </w:rPr>
              <w:t>5.099.858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UKUPNO OBVEZE: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15.429.589</w:t>
            </w:r>
          </w:p>
        </w:tc>
      </w:tr>
      <w:tr w:rsidTr="00E616CA" w:rsidR="0023515C" w:rsidRPr="00E616CA">
        <w:trPr>
          <w:trHeight w:val="320"/>
          <w:jc w:val="center"/>
        </w:trPr>
        <w:tc>
          <w:tcPr>
            <w:tcW w:type="dxa" w:w="50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23515C" w:rsidR="0023515C" w:rsidRPr="00E616CA">
            <w:pPr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MANJAK LIKVIDNIH SREDSTAVA: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23515C" w:rsidR="0023515C" w:rsidRPr="00E616CA">
            <w:pPr>
              <w:jc w:val="right"/>
              <w:rPr>
                <w:rFonts w:eastAsia="Times New Roman"/>
                <w:b/>
                <w:bCs/>
              </w:rPr>
            </w:pPr>
            <w:r w:rsidRPr="00E616CA">
              <w:rPr>
                <w:rFonts w:eastAsia="Times New Roman"/>
                <w:b/>
                <w:bCs/>
              </w:rPr>
              <w:t>-6.958.955</w:t>
            </w:r>
          </w:p>
        </w:tc>
      </w:tr>
    </w:tbl>
    <w:p w:rsidRDefault="00095696" w:rsidP="001074D6" w:rsidR="00095696" w:rsidRPr="006C1275">
      <w:pPr>
        <w:rPr>
          <w:i/>
          <w:color w:val="000000"/>
        </w:rPr>
      </w:pPr>
    </w:p>
    <w:p w:rsidRDefault="00B24F36" w:rsidP="00E616CA" w:rsidR="009C1CBB" w:rsidRPr="006C1275">
      <w:pPr>
        <w:jc w:val="center"/>
        <w:rPr>
          <w:i/>
        </w:rPr>
      </w:pPr>
      <w:r>
        <w:rPr>
          <w:i/>
          <w:color w:val="000000"/>
        </w:rPr>
        <w:t xml:space="preserve">Tablica 1: </w:t>
      </w:r>
      <w:r w:rsidR="00234642" w:rsidRPr="006C1275">
        <w:rPr>
          <w:i/>
          <w:color w:val="000000"/>
        </w:rPr>
        <w:t>Izračun manjka likvidnih sredstava</w:t>
      </w:r>
    </w:p>
    <w:p w:rsidRDefault="00C840E5" w:rsidP="006C49A8" w:rsidR="00C840E5">
      <w:pPr>
        <w:pStyle w:val="MediumGrid21"/>
        <w:spacing w:lineRule="auto" w:line="360"/>
      </w:pPr>
    </w:p>
    <w:p w:rsidRDefault="008E604D" w:rsidP="00556B5D" w:rsidR="006D3285" w:rsidRPr="006D3285">
      <w:pPr>
        <w:pStyle w:val="MediumGrid21"/>
        <w:spacing w:lineRule="auto" w:line="360"/>
      </w:pPr>
      <w:r w:rsidRPr="006C1275">
        <w:t xml:space="preserve">Manjak likvidnih sredstava na dan </w:t>
      </w:r>
      <w:r w:rsidR="00B11B6F">
        <w:t>3</w:t>
      </w:r>
      <w:r w:rsidR="003D74FC">
        <w:t>0</w:t>
      </w:r>
      <w:r w:rsidR="00B11B6F">
        <w:t>.0</w:t>
      </w:r>
      <w:r w:rsidR="003D74FC">
        <w:t>9</w:t>
      </w:r>
      <w:r w:rsidR="00FF418D">
        <w:t>.2016</w:t>
      </w:r>
      <w:r w:rsidR="00447DDA">
        <w:t>.</w:t>
      </w:r>
      <w:r w:rsidRPr="006C1275">
        <w:t xml:space="preserve"> godine </w:t>
      </w:r>
      <w:r w:rsidRPr="000B5043">
        <w:t>iznos</w:t>
      </w:r>
      <w:r w:rsidRPr="000228A4">
        <w:t xml:space="preserve">i </w:t>
      </w:r>
      <w:r w:rsidR="00FF418D">
        <w:rPr>
          <w:b/>
          <w:bCs/>
        </w:rPr>
        <w:t xml:space="preserve"> </w:t>
      </w:r>
      <w:r w:rsidR="0023515C">
        <w:rPr>
          <w:b/>
          <w:bCs/>
        </w:rPr>
        <w:t xml:space="preserve">6.958.955 </w:t>
      </w:r>
      <w:r w:rsidR="002974EF">
        <w:rPr>
          <w:b/>
          <w:bCs/>
        </w:rPr>
        <w:t>kn</w:t>
      </w:r>
      <w:r w:rsidR="005472DC" w:rsidRPr="00F044CE">
        <w:t xml:space="preserve">, </w:t>
      </w:r>
      <w:r w:rsidRPr="00F044CE">
        <w:t>a is</w:t>
      </w:r>
      <w:r w:rsidRPr="006C1275">
        <w:t xml:space="preserve">ti je iskazan </w:t>
      </w:r>
      <w:r w:rsidR="006C49A8" w:rsidRPr="006C1275">
        <w:t xml:space="preserve">kao </w:t>
      </w:r>
      <w:r w:rsidR="004F5AC5" w:rsidRPr="006C1275">
        <w:t>razlika</w:t>
      </w:r>
      <w:r w:rsidR="006C49A8" w:rsidRPr="006C1275">
        <w:t xml:space="preserve"> </w:t>
      </w:r>
      <w:r w:rsidR="00F743C9" w:rsidRPr="006C1275">
        <w:t>dospjelih</w:t>
      </w:r>
      <w:r w:rsidR="006C49A8" w:rsidRPr="006C1275">
        <w:t xml:space="preserve"> </w:t>
      </w:r>
      <w:r w:rsidR="00472663" w:rsidRPr="006C1275">
        <w:t>obveza</w:t>
      </w:r>
      <w:r w:rsidR="00C90729" w:rsidRPr="006C1275">
        <w:t xml:space="preserve"> i</w:t>
      </w:r>
      <w:r w:rsidR="00AD7EB7" w:rsidRPr="006C1275">
        <w:t xml:space="preserve"> </w:t>
      </w:r>
      <w:r w:rsidR="00AD5BA1">
        <w:t>ukupne</w:t>
      </w:r>
      <w:r w:rsidR="00431962">
        <w:t xml:space="preserve"> </w:t>
      </w:r>
      <w:r w:rsidR="00AD7EB7" w:rsidRPr="006C1275">
        <w:t>imovine.</w:t>
      </w:r>
      <w:r w:rsidR="00820350" w:rsidRPr="006C1275">
        <w:br w:type="page"/>
      </w:r>
    </w:p>
    <w:p w:rsidRDefault="007C725C" w:rsidP="00251DC0" w:rsidR="007C725C" w:rsidRPr="00274DEA">
      <w:pPr>
        <w:pStyle w:val="Naslov1"/>
      </w:pPr>
      <w:bookmarkStart w:name="_Toc451235625" w:id="31"/>
      <w:bookmarkStart w:name="_Toc465685932" w:id="32"/>
      <w:r w:rsidRPr="00274DEA">
        <w:lastRenderedPageBreak/>
        <w:t xml:space="preserve">3. </w:t>
      </w:r>
      <w:r w:rsidR="00F07B3D" w:rsidRPr="00274DEA">
        <w:t xml:space="preserve">OPIS </w:t>
      </w:r>
      <w:r w:rsidRPr="00274DEA">
        <w:t>MJER</w:t>
      </w:r>
      <w:r w:rsidR="00F07B3D" w:rsidRPr="00274DEA">
        <w:t>A</w:t>
      </w:r>
      <w:r w:rsidR="00FC4CE0" w:rsidRPr="00274DEA">
        <w:t xml:space="preserve"> </w:t>
      </w:r>
      <w:r w:rsidRPr="00274DEA">
        <w:t xml:space="preserve"> FINANCIJSKOG</w:t>
      </w:r>
      <w:r w:rsidR="00FC4CE0" w:rsidRPr="00274DEA">
        <w:t xml:space="preserve"> </w:t>
      </w:r>
      <w:r w:rsidRPr="00274DEA">
        <w:t xml:space="preserve"> RESTRUKTURIRANJA</w:t>
      </w:r>
      <w:r w:rsidR="00483326" w:rsidRPr="00274DEA">
        <w:t xml:space="preserve"> I IZRAČUN NJIHOVIH UČINAKA NA MANJAK LIKVIDNIH SREDSTAVA</w:t>
      </w:r>
      <w:bookmarkEnd w:id="31"/>
      <w:bookmarkEnd w:id="32"/>
    </w:p>
    <w:p w:rsidRDefault="004515CB" w:rsidP="00C840E5" w:rsidR="004515CB" w:rsidRPr="006D3285">
      <w:pPr>
        <w:pStyle w:val="MediumGrid21"/>
        <w:spacing w:lineRule="auto" w:line="360"/>
        <w:rPr>
          <w:rStyle w:val="Naslov1Char"/>
        </w:rPr>
      </w:pPr>
    </w:p>
    <w:p w:rsidRDefault="00C6737C" w:rsidP="00C6737C" w:rsidR="00C6737C" w:rsidRPr="006F7B77">
      <w:pPr>
        <w:pStyle w:val="Tijeloteksta"/>
        <w:spacing w:lineRule="auto" w:line="360"/>
        <w:rPr>
          <w:rFonts w:hAnsi="Times New Roman" w:ascii="Times New Roman"/>
          <w:color w:themeColor="text1" w:val="000000"/>
          <w:sz w:val="24"/>
          <w:szCs w:val="24"/>
          <w:lang w:val="hr-HR"/>
        </w:rPr>
      </w:pPr>
      <w:r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Vjerovnici koji sudjeluju u postupku predstečajne nagodbe, </w:t>
      </w:r>
      <w:r w:rsidR="001B3FAC"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 xml:space="preserve">svrstani su </w:t>
      </w:r>
      <w:r w:rsidR="003208FB">
        <w:rPr>
          <w:rFonts w:hAnsi="Times New Roman" w:ascii="Times New Roman"/>
          <w:color w:themeColor="text1" w:val="000000"/>
          <w:sz w:val="24"/>
          <w:szCs w:val="24"/>
          <w:lang w:val="hr-HR"/>
        </w:rPr>
        <w:t>jednu grupu</w:t>
      </w:r>
      <w:r w:rsidR="001B3FAC" w:rsidRPr="006F7B77">
        <w:rPr>
          <w:rFonts w:hAnsi="Times New Roman" w:ascii="Times New Roman"/>
          <w:color w:themeColor="text1" w:val="000000"/>
          <w:sz w:val="24"/>
          <w:szCs w:val="24"/>
          <w:lang w:val="hr-HR"/>
        </w:rPr>
        <w:t>.</w:t>
      </w:r>
    </w:p>
    <w:tbl>
      <w:tblPr>
        <w:tblW w:type="dxa" w:w="8712"/>
        <w:tblInd w:type="dxa" w:w="108"/>
        <w:tblLook w:val="04A0" w:noVBand="1" w:noHBand="0" w:lastColumn="0" w:firstColumn="1" w:lastRow="0" w:firstRow="1"/>
      </w:tblPr>
      <w:tblGrid>
        <w:gridCol w:w="2690"/>
        <w:gridCol w:w="1783"/>
        <w:gridCol w:w="2396"/>
        <w:gridCol w:w="1843"/>
      </w:tblGrid>
      <w:tr w:rsidTr="00FC4C09" w:rsidR="00FC4C09">
        <w:trPr>
          <w:trHeight w:val="320"/>
        </w:trPr>
        <w:tc>
          <w:tcPr>
            <w:tcW w:type="dxa" w:w="2690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Vjerovnik</w:t>
            </w:r>
          </w:p>
        </w:tc>
        <w:tc>
          <w:tcPr>
            <w:tcW w:type="dxa" w:w="178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IZNOS</w:t>
            </w:r>
          </w:p>
        </w:tc>
        <w:tc>
          <w:tcPr>
            <w:tcW w:type="dxa" w:w="23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Prijedlog izmirenja</w:t>
            </w:r>
          </w:p>
        </w:tc>
        <w:tc>
          <w:tcPr>
            <w:tcW w:type="dxa" w:w="1843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STRUKTURA</w:t>
            </w:r>
          </w:p>
        </w:tc>
      </w:tr>
      <w:tr w:rsidTr="00FC4C09" w:rsidR="008C3FE6">
        <w:trPr>
          <w:trHeight w:val="320"/>
        </w:trPr>
        <w:tc>
          <w:tcPr>
            <w:tcW w:type="dxa" w:w="2690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3FE6" w:rsidR="008C3FE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type="dxa" w:w="178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3FE6" w:rsidR="008C3FE6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type="dxa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C3FE6" w:rsidR="008C3FE6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Rok</w:t>
            </w:r>
          </w:p>
        </w:tc>
        <w:tc>
          <w:tcPr>
            <w:tcW w:type="dxa" w:w="1843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C3FE6" w:rsidR="008C3FE6">
            <w:pPr>
              <w:rPr>
                <w:rFonts w:eastAsia="Times New Roman"/>
                <w:color w:val="000000"/>
              </w:rPr>
            </w:pPr>
          </w:p>
        </w:tc>
      </w:tr>
      <w:tr w:rsidTr="00FC4C09" w:rsidR="008C3FE6">
        <w:trPr>
          <w:trHeight w:val="320"/>
        </w:trPr>
        <w:tc>
          <w:tcPr>
            <w:tcW w:type="dxa" w:w="2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3FE6" w:rsidR="008C3FE6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GRUPA VJEROVNICI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3FE6" w:rsidR="008C3FE6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30.916.464,70</w:t>
            </w:r>
          </w:p>
        </w:tc>
        <w:tc>
          <w:tcPr>
            <w:tcW w:type="dxa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3FE6" w:rsidR="008C3FE6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1+4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C3FE6" w:rsidR="008C3FE6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100,00%</w:t>
            </w:r>
          </w:p>
        </w:tc>
      </w:tr>
      <w:tr w:rsidTr="00FC4C09" w:rsidR="008C3FE6">
        <w:trPr>
          <w:trHeight w:val="320"/>
        </w:trPr>
        <w:tc>
          <w:tcPr>
            <w:tcW w:type="dxa" w:w="269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7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30.916.464,70</w:t>
            </w:r>
          </w:p>
        </w:tc>
        <w:tc>
          <w:tcPr>
            <w:tcW w:type="dxa" w:w="239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C3FE6" w:rsidR="008C3FE6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 </w:t>
            </w:r>
          </w:p>
        </w:tc>
      </w:tr>
    </w:tbl>
    <w:p w:rsidRDefault="00B45DB1" w:rsidP="00CE1AA1" w:rsidR="00B45DB1" w:rsidRPr="00B45DB1">
      <w:pPr>
        <w:pStyle w:val="Tijeloteksta"/>
        <w:spacing w:lineRule="auto" w:line="360"/>
        <w:jc w:val="center"/>
        <w:rPr>
          <w:rFonts w:hAnsi="Times New Roman" w:ascii="Times New Roman"/>
          <w:i/>
          <w:color w:val="FF6600"/>
          <w:sz w:val="24"/>
          <w:szCs w:val="24"/>
          <w:lang w:val="hr-HR"/>
        </w:rPr>
      </w:pPr>
    </w:p>
    <w:p w:rsidRDefault="007A0CF9" w:rsidP="00E616CA" w:rsidR="007A0CF9" w:rsidRPr="00B24F36">
      <w:pPr>
        <w:pStyle w:val="Tijeloteksta"/>
        <w:spacing w:lineRule="auto" w:line="360"/>
        <w:jc w:val="center"/>
        <w:rPr>
          <w:rFonts w:hAnsi="Times New Roman" w:ascii="Times New Roman"/>
          <w:i/>
          <w:sz w:val="24"/>
          <w:szCs w:val="24"/>
          <w:lang w:val="hr-HR"/>
        </w:rPr>
      </w:pPr>
      <w:r w:rsidRPr="00B24F36">
        <w:rPr>
          <w:rFonts w:hAnsi="Times New Roman" w:ascii="Times New Roman"/>
          <w:i/>
          <w:sz w:val="24"/>
          <w:szCs w:val="24"/>
          <w:lang w:val="hr-HR"/>
        </w:rPr>
        <w:t>Tablica 1: Financijsko restrukturiranje</w:t>
      </w:r>
    </w:p>
    <w:p w:rsidRDefault="00C6737C" w:rsidP="00C6737C" w:rsidR="00C6737C" w:rsidRPr="0046366C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</w:p>
    <w:p w:rsidRDefault="00C6737C" w:rsidP="00C6737C" w:rsidR="00C6737C" w:rsidRPr="0046366C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Obveze </w:t>
      </w:r>
      <w:r w:rsidR="00085658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>tvrtk</w:t>
      </w:r>
      <w:r w:rsidR="003208FB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e, sukladno utvrđenim tražbinama </w:t>
      </w:r>
      <w:r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>po grupama vje</w:t>
      </w:r>
      <w:r w:rsidR="00CF7B30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rovnika prikazane su u nastavku. </w:t>
      </w:r>
    </w:p>
    <w:p w:rsidRDefault="00607D4D" w:rsidP="00486805" w:rsidR="00607D4D" w:rsidRPr="0046366C">
      <w:pPr>
        <w:pStyle w:val="MediumGrid21"/>
        <w:spacing w:lineRule="auto" w:line="360"/>
      </w:pPr>
    </w:p>
    <w:p w:rsidRDefault="00C6737C" w:rsidP="0046366C" w:rsidR="00486805" w:rsidRPr="0046366C">
      <w:pPr>
        <w:pStyle w:val="Tijeloteksta"/>
        <w:spacing w:lineRule="auto" w:line="360"/>
        <w:rPr>
          <w:rFonts w:hAnsi="Times New Roman" w:ascii="Times New Roman"/>
          <w:snapToGrid/>
          <w:sz w:val="24"/>
          <w:szCs w:val="24"/>
          <w:lang w:eastAsia="hr-HR" w:val="hr-HR"/>
        </w:rPr>
      </w:pPr>
      <w:r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U svrhu financijskog restrukturiranja društva potrebno je poduzeti </w:t>
      </w:r>
      <w:r w:rsidR="00486805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određene mjere financijskog restrukturiranja, </w:t>
      </w:r>
      <w:r w:rsidR="00317460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sukladno prijedlogu predstečajne nagodbe. Na taj način tvrtka će stabilizirati poslovanje, te će joj se omogućiti provedba mjera operativng restrukturiranja s ciljem uspostave održivog modela poslovanja. </w:t>
      </w:r>
      <w:r w:rsidR="00486805" w:rsidRPr="0046366C">
        <w:rPr>
          <w:rFonts w:hAnsi="Times New Roman" w:ascii="Times New Roman"/>
          <w:snapToGrid/>
          <w:sz w:val="24"/>
          <w:szCs w:val="24"/>
          <w:lang w:eastAsia="hr-HR" w:val="hr-HR"/>
        </w:rPr>
        <w:t xml:space="preserve">Mjere financijskog restrukturiranja odnose se na otpis dijela obaveza i reprogram ostatka duga. </w:t>
      </w:r>
    </w:p>
    <w:p w:rsidRDefault="008E45A2" w:rsidP="00486805" w:rsidR="008E45A2" w:rsidRPr="00486805">
      <w:pPr>
        <w:pStyle w:val="Tijeloteksta"/>
        <w:spacing w:lineRule="auto" w:line="360"/>
        <w:rPr>
          <w:rStyle w:val="Naslov1Char"/>
          <w:b w:val="false"/>
        </w:rPr>
      </w:pPr>
    </w:p>
    <w:p w:rsidRDefault="00486805" w:rsidP="00C6737C" w:rsidR="004515CB" w:rsidRPr="00486805">
      <w:pPr>
        <w:pStyle w:val="Tijeloteksta"/>
        <w:spacing w:lineRule="auto" w:line="360"/>
        <w:rPr>
          <w:rFonts w:hAnsi="Times New Roman" w:ascii="Times New Roman"/>
          <w:b/>
          <w:sz w:val="24"/>
          <w:szCs w:val="24"/>
          <w:u w:val="single"/>
          <w:lang w:val="hr-HR"/>
        </w:rPr>
      </w:pPr>
      <w:r w:rsidRPr="00486805">
        <w:rPr>
          <w:rFonts w:hAnsi="Times New Roman" w:ascii="Times New Roman"/>
          <w:b/>
          <w:sz w:val="24"/>
          <w:szCs w:val="24"/>
          <w:u w:val="single"/>
          <w:lang w:val="hr-HR"/>
        </w:rPr>
        <w:t>Prijedlog predstečajn</w:t>
      </w:r>
      <w:r>
        <w:rPr>
          <w:rFonts w:hAnsi="Times New Roman" w:ascii="Times New Roman"/>
          <w:b/>
          <w:sz w:val="24"/>
          <w:szCs w:val="24"/>
          <w:u w:val="single"/>
          <w:lang w:val="hr-HR"/>
        </w:rPr>
        <w:t xml:space="preserve">e nagodbe po grupama vjerovnika: </w:t>
      </w:r>
    </w:p>
    <w:p w:rsidRDefault="004515CB" w:rsidP="00C6737C" w:rsidR="004515CB">
      <w:pPr>
        <w:pStyle w:val="Tijeloteksta"/>
        <w:spacing w:lineRule="auto" w:line="360"/>
        <w:rPr>
          <w:rFonts w:hAnsi="Times New Roman" w:ascii="Times New Roman"/>
          <w:sz w:val="24"/>
          <w:szCs w:val="24"/>
          <w:lang w:val="hr-HR"/>
        </w:rPr>
      </w:pPr>
    </w:p>
    <w:p w:rsidRDefault="0040580A" w:rsidP="0040580A" w:rsidR="0040580A">
      <w:pPr>
        <w:pStyle w:val="Grafikeoznake2"/>
        <w:numPr>
          <w:ilvl w:val="0"/>
          <w:numId w:val="7"/>
        </w:numPr>
        <w:spacing w:lineRule="auto" w:line="360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>VJEROVNICI</w:t>
      </w:r>
      <w:r w:rsidR="00BE2667" w:rsidRPr="00BE2667">
        <w:t>, sukladno utvrđenim tražbinama</w:t>
      </w:r>
      <w:r w:rsidR="00BE2667">
        <w:rPr>
          <w:b/>
        </w:rPr>
        <w:t xml:space="preserve"> </w:t>
      </w:r>
      <w:r>
        <w:t xml:space="preserve">iznosi </w:t>
      </w:r>
      <w:r w:rsidRPr="007A232B">
        <w:t xml:space="preserve"> </w:t>
      </w:r>
      <w:r w:rsidR="00BE2667">
        <w:rPr>
          <w:color w:val="000000"/>
        </w:rPr>
        <w:t xml:space="preserve">30.916.464,70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>
        <w:t>50</w:t>
      </w:r>
      <w:r w:rsidRPr="00BA6323">
        <w:t xml:space="preserve">%. Preostalih </w:t>
      </w:r>
      <w:r>
        <w:t>50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>
        <w:t>48 mjeseca uz dodatnih 12 mjeseci počeka,</w:t>
      </w:r>
      <w:r w:rsidRPr="00BA6323">
        <w:t xml:space="preserve"> </w:t>
      </w:r>
      <w:r>
        <w:t>bez kamata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sklopljenoj nagodbi</w:t>
      </w:r>
      <w:r>
        <w:t>, svakog 15-tog u mjesecu.</w:t>
      </w:r>
    </w:p>
    <w:tbl>
      <w:tblPr>
        <w:tblW w:type="dxa" w:w="9376"/>
        <w:jc w:val="center"/>
        <w:tblLook w:val="04A0" w:noVBand="1" w:noHBand="0" w:lastColumn="0" w:firstColumn="1" w:lastRow="0" w:firstRow="1"/>
      </w:tblPr>
      <w:tblGrid>
        <w:gridCol w:w="497"/>
        <w:gridCol w:w="1371"/>
        <w:gridCol w:w="1982"/>
        <w:gridCol w:w="1792"/>
        <w:gridCol w:w="1548"/>
        <w:gridCol w:w="1424"/>
        <w:gridCol w:w="1430"/>
      </w:tblGrid>
      <w:tr w:rsidTr="00772D67" w:rsidR="00135C77" w:rsidRPr="00135C77">
        <w:trPr>
          <w:trHeight w:val="960"/>
          <w:jc w:val="center"/>
        </w:trPr>
        <w:tc>
          <w:tcPr>
            <w:tcW w:type="dxa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RB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OIB</w:t>
            </w:r>
          </w:p>
        </w:tc>
        <w:tc>
          <w:tcPr>
            <w:tcW w:type="dxa" w:w="1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NAZIV VJEROVNIKA</w:t>
            </w:r>
          </w:p>
        </w:tc>
        <w:tc>
          <w:tcPr>
            <w:tcW w:type="dxa" w:w="16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ADRESA</w:t>
            </w:r>
          </w:p>
        </w:tc>
        <w:tc>
          <w:tcPr>
            <w:tcW w:type="dxa" w:w="1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UTVRĐENI IZNOS TRAŽBINE</w:t>
            </w:r>
          </w:p>
        </w:tc>
        <w:tc>
          <w:tcPr>
            <w:tcW w:type="dxa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OTPIS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PREOSTALO ZA OTPLATU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55056286579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212 AN-TO,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Popovača, Ulica Jorgovana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4.500,00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4.500,00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36856415212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ADRIALIFT d. o. o. za projektiranje, održavanje, rekonstrukciju i </w:t>
            </w: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ugradnju dizala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Rijeka, Braće Baćića 36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19.687,50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9.843,75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9.843,75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16251237157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ANKICA MARTINOVIĆ, vlasnica obrta "DIJAMANT"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Svibje, SAVSKA 35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10.012,81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5.006,41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5.006,41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20292543161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ASOS d.o.o. za građevinarstvo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Drage Ivaniševića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23.428,90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11.714,45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11.714,45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13933798090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ASSA ABLOY CROATIA društvo s ograničenom odgovornošću za proizvodnju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Bjelovar, Pakračka ulica 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5.067,60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2.533,80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2.533,80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87425920265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BETON-LUČKO društvo s ograničenom odgovornošću za graditeljstvo, proizvodnju, transport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Lučko, Puškarićeva 1b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8.900,00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4.450,00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4.450,00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1633868005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Büsscher Hoffmann - hidroizolacijski sistemi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Draganići 16a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283.932,48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141.966,24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141.966,24</w:t>
            </w:r>
          </w:p>
        </w:tc>
      </w:tr>
      <w:tr w:rsidTr="00772D67" w:rsidR="00135C77" w:rsidRPr="00135C77">
        <w:trPr>
          <w:trHeight w:val="96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93952250728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CENTAR ZA PROSTORNO UREĐENJE I ARHITEKTURU društvo s ograničenom odgovornošću za obavljanje stručnih poslova prostornog uređenja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Odranska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63.025,00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31.512,50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31.512,50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72789370461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COMPLEO d.o.o. za graditeljstvo, trgovinu i posredovanje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Ulica hrvatskog proljeća 22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87.401,68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43.700,84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43.700,84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26187994862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CROATIA OSIGURANJE D.D.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Vatroslava Jagića 33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32.703,03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16.351,52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16.351,52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56801815466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D. P. NEKRETNINE društvo s ograničenom odgovornošću za proizvodnju i graditeljstvo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Ćirilometodska 26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39764730431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DAVOR RAPLJENOVIĆ, vlasnik obrta "INSTALACIJE DAVOR"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DRAGUTINA JAMBREŠĆAKA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4.735,50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2.367,75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2.367,75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215342350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DENIT-B, društvo s ograničenom odgovornošću za </w:t>
            </w: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trgovinu na veliko i malo, uvoz-izvoz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Samobor, Gradna 78/F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29.823,77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14.911,89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14.911,89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14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63932855896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DIJAMANT-REZ d.o.o. za trgovinu, ugostiteljstvo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Sesvetski Kraljevec, Kobiljačka 1021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56.443,95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28.221,98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28.221,98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53149109818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DIONIČKO DRUŠTVO SAMOBORKA, INDUSTRIJA GRAĐEVNOG MATERIJALA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Zagrebačka 32/a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1.894.792,19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947.396,10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947.396,10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82818873408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EKO-MONITORING d.o.o. za kontrolu i zaštitu okoliša i inženjering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Varaždin, Kućanska 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5.350,50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2.675,25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2.675,25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70395126333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EL.MA.H.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Kerestinec, Svetonedeljska cesta 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2.266,05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1.133,03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1.133,03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12564015251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ENERGO METAN društvo s ograničenom odgovornošću za distribuciju plina i opskrbu plinom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Ulica Vlade Gotovca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99.270,53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49.635,27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49.635,27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98846978433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FAVIS SAMOBOR d.o.o.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Velika Rakovica, Rakovica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41.118,67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20.559,34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20.559,34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19694720631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Franjo Vidović, vlasnik "Izo-graditelj"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Zadar, HRVATSKOG SABORA 63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23.782,34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11.891,17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11.891,17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28399231832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GEOKOL društvo s ograničenom odgovornošću za geotehničke radove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Varaždin, Josipa Kozarca 41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115.676,09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57.838,05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57.838,05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82806041381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GLUMINA BANKA dioničko društvo -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Lipovečka ulica 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17.787,59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8.893,80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8.893,80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33544271925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GRAD SAMOBOR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Trg kralja Tomislava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5.983,99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2.992,00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2.992,00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57236264858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GRAFIKA-GRAFOPRINT d.o.o. za grafičku djelatnost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Bestovje (Grad Sveta Nedelja) Podreber 3A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227.426,92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113.713,46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113.713,46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53804674161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GRASA d.o.o. za građevinske sanacije i geotehičke radove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Kalinovica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9.913,41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4.956,71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4.956,71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25339023257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HABERKORN d.o.o.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Sveta Nedjelja, Dr. Franje Tuđmana 16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6.991,71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3.495,86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3.495,86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57940962109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HARIS HALILOVIĆ, vlasnik obrta "HED"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BARATAČEV PUT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2.044,00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1.022,00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1.022,00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28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68419124305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Hrvatska radiotelevizija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Prisavlje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12.160,00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6.080,00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6.080,00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28921383001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Hrvatske vode, pravna osoba za upravljanje vodama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Grada Vukovara 220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6.022,16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3.011,08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3.011,08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56710177871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HVAR, društvo s ograničenom odgovornošću za građenje i projektiranje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Nikole Šubića Zrinskog 16A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9.657,28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4.828,64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4.828,64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23498102118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Ivica Fabek, vlasnik obrta "HIDRAULIK"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SAMOSTANSKA 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8.995,71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4.497,86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4.497,86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15339004174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JADGODIĆ LJUBA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Samobor, Suhodol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94472454976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JADRANSKO OSIGURANJE D.D.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Listopadska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13.547,53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6.773,77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6.773,77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76461955373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JAGODIĆ DRAGO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Suhodol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93364395752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JAVNI BILJEŽNIK SANDRA PALINIĆ-ĆULIN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LOMNIČKA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3.528,65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1.764,33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1.764,33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42570728116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KERA TERM trgovina d.o.o. za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14. Trokut br. 19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56.300,23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28.150,12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28.150,12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43675361716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KERATEK, zastupstva, trgovina, inženjering,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Lavoslava Ružičke 32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12.500,00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12.500,00</w:t>
            </w:r>
          </w:p>
        </w:tc>
      </w:tr>
      <w:tr w:rsidTr="00772D67" w:rsidR="00135C77" w:rsidRPr="00135C77">
        <w:trPr>
          <w:trHeight w:val="96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44651918372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KLESARSTVO LUCIĆ društvo s ograničenom odgovornošću za proizvodnju, trgovinu, graditeljstvo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Hrastina, Tomislavova 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121.452,20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60.726,10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60.726,10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18371988523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KOLNOA VRATA d.o.o. za unutarnju i vanjsku trgovinu i usluge u prometu roba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Ilica 315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9.712,92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4.856,46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4.856,46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17055681355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KOMUNALAC društvo s ograničenom odgovornošću za obavljanje komunalnih djelatnosti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Ulica 151. samoborske brigade HV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59.082,33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29.541,17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29.541,17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15526597734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KONE d.o.o. za poizvodnju,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Zagrebačka cesta 145 A/III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725.126,99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362.563,50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362.563,50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31697259786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Konica Minolta Hrvatska - poslovna rješenja,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Horvatova 82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2.656,80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1.328,40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1.328,40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15564590056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LED CENTAR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Novaki (Grad Sveta Nedjelja) Topolje 22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422.308,39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211.154,20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211.154,20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44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36884217560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lipbled Zagreb društvo s ograničenom odgovornošću za trgovinu i poslovanje nekretninama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Oreškovićeva 81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8.869,50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4.434,75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4.434,75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27163371451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 T O trgovina i usluge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Nova cesta 130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26.483,42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13.241,71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13.241,71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58009725873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MACAN PT društvo s ograničenom odgovornošću za trgovinu i graditeljstvo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 Bregana, Volavec 12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3.073,08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1.536,54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1.536,54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96054699248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MALER-BOJE društvo s ograničenom odgovornošću za završne radove u građevinarstvu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Zgreb, Planinska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271.901,18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135.950,59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135.950,59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53631953369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Mario Herbert, vlasnik obrta "HERBERT"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Kutina, DOBRIŠE CESARIĆA 8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8.352,80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4.176,40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4.176,40</w:t>
            </w:r>
          </w:p>
        </w:tc>
      </w:tr>
      <w:tr w:rsidTr="00772D67" w:rsidR="00135C77" w:rsidRPr="00135C77">
        <w:trPr>
          <w:trHeight w:val="96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44863810856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MAROVIĆ STJEPAN, vlasnik obrta MAROVIĆ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Rakov Potok, KARLOVAČKA CESTA 108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143.914,52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71.957,26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71.957,26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18519637078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MARTIN, d.o.o. za izradu jedara i brodskih tendi, te opremanje jahti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Šibenik, Sarajevska 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12.523,54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6.261,77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6.261,77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41232234007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MB Plan d.o.o. za graditeljstvo, nadzor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Mlinovi 129 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31.250,00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15.625,00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15.625,00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24690129373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METUS d.o.o. za održavanje i popravak dizala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Petrova 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19.251,60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9.625,80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9.625,80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78561112242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MILJENKO JAGODIĆ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Samobor, Lešće 31/D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51786417388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MOTUS CEE d.o.o. za trgovinu i usluge -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Josipa Jelačića 115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59.238,75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29.619,38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29.619,38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24150631592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NYSA TOURS d.o.o. putnička agencija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Trg kralja Tomislava 14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419.108,12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209.554,06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209.554,06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84767629617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PALAC-OPREMA d.o.o. za trgovinu i građenje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Republike Austrije 35II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281.176,85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140.588,43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140.588,43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50710739981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PAP-PROMET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Sveta Nedjelja, dr. Franje Tuđmana 77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65.967,14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32.983,57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32.983,57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65436826341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PARKETI POŽGAJ - društvo s ograničenom odgovornošću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Veliki Bukovec, Dravska 40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30.001,96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15.000,98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15.000,98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59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17136294042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PROMERITUM d.o.o. za savjetovanje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Bregana, A. Kovačića 62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8.000,00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8.000,00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21663298537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PROVIS društvo s ograničenom odgovornošću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Ljudevita Gaja 64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52.848,72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26.424,36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26.424,36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77507131528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PVC CENTAR d.o.o. za proizvodnju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Jastrebarsko, Breznik Plešivički bb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15.001,16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7.500,58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7.500,58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18683136487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Republika Hrvatska - Ministarstvo financija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KATANČIĆEVA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3.945.654,20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1.972.827,10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1.972.827,10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22254719830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ROMAN LIBRIĆ, vlasnik obrta "STAKLARSKI OBRT"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NIKOLE ŠUBIĆA ZRINSKOG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5.000,00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39551305526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SCHINDLER HRVATSKA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Kovinska 4 A/2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3.135,80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1.567,90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1.567,90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62140787061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SIŽE KUPRES, društvo s ograničenom odgovornošću za proizvodnju i promet proizvoda od drveta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Mala Rakovica, Mirnovečka ulica 32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5.773,58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2.886,79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2.886,79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29785127309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SKEN - MONT društvo s ograničenom odgovornošću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Gajeva 62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83.315,86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41.657,93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41.657,93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43861114243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SLAVKO SEBASTIJAN, vlasnik obrta "LIMARIJA SEBASTIJAN"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Bestovje, PLJEŠIVIČKA 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7.230,72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3.615,36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3.615,36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14083159683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Sto Ges.m.b.H.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Kovinska 4a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42.773,35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21.386,68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21.386,68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56204795917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Tatra-elektrogradnja društvo s ograničenom odgovornošću za usluge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9. svibnja 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175.454,83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87.727,42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87.727,42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56149360107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TEHNOPROMET 93 d.o.o. za unutarnju i vanjsku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Odvojak P. Štoosa 10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18.513,37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9.256,69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9.256,69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64720212310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TELUR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Dubravkin Trg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152.977,44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76.488,72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76.488,72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25594096987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TEXO TRGOVINA, društvo s ograničenom odgovornošću za zastupanje, trgovinu </w:t>
            </w: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Samobor, Ulica hrvatskih branitelja 7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122.358,30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61.179,15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61.179,15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73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73497369534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TOI TOI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Kvintička 16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22.165,20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11.082,60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11.082,60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9188778219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TOMISLAV GRUPA društvo s ograničenom odgovornošću za trgovinu i usluge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Jurišićeva 24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152.256,21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76.128,11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76.128,11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26606445835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TOP GLAZURE d.o.o. za građenje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Rakov Potok, Karlovačka cesta 90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212.104,02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106.052,01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106.052,01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9838000938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TSCHANHENZ &amp; KRIŽAJ - društvo s ograničenom odgovornošću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Maruševec, Selnikbb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2.509,20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1.254,60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1.254,60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34462901408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V.D.-GRAĐENJE d.o.o. za građenje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Gradiška 20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47.250,15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23.625,08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23.625,08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55525619967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VB LEASING d.o.o. za leasing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Horvatova 82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41.028,69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20.514,35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20.514,35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92114257606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VIMA-SAMOBOR društvo s ograničenom odgovornošću za građenje,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Šmidhenova 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867.748,42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433.874,21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433.874,21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40469856318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VLATKA KAMANIĆ JAGODIĆ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Samobor, Lešće 31/D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83416546499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VODOOPSKRBA I ODVODNJA društvo s ograničenom odgovornošću za javnu vodoopskrbu i odvodnju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Folnegovićeva 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17.520,94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8.760,47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8.760,47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16162143374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VRBANČIĆ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Ljudevita Gaja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7.002,85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3.501,43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3.501,43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96118420948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WENINOX društvo s ograničenom odgovornošću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Lešće 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38.243,60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19.121,80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19.121,80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85584865987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ZAGREBAČKI HOLDING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Ulica grada Vukovara 41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15.558,63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7.779,32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7.779,32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51211098924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ZDRAVKO BANJANIN, vlasnik obrta "ŠIPAK"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SABOBOR, KRALJA KREŠIMIRA IV 25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2.974,20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1.487,10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1.487,10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58493239445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ZRINJSKI d.o.o. za usluge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Trakošćanska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50.000,00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25.000,00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25.000,00</w:t>
            </w:r>
          </w:p>
        </w:tc>
      </w:tr>
      <w:tr w:rsidTr="00772D67" w:rsidR="00135C77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87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10963433735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ŽELJKO VRBANČIĆ, vlasnik obrta "VULKANIZACIJA VRBANČIĆ"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LJUDEVITA GAJA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6.768,75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3.384,38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135C77" w:rsidR="00135C77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3.384,38</w:t>
            </w:r>
          </w:p>
        </w:tc>
      </w:tr>
      <w:tr w:rsidTr="00772D67" w:rsidR="00135C77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vAlign w:val="center"/>
            <w:hideMark/>
          </w:tcPr>
          <w:p w:rsidRDefault="00135C77" w:rsidR="00135C77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UKUPNO: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30.916.464,70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15.458.232,35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135C77" w:rsidR="00135C77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15.458.232,35</w:t>
            </w:r>
          </w:p>
        </w:tc>
      </w:tr>
    </w:tbl>
    <w:p w:rsidRDefault="0040580A" w:rsidP="0040580A" w:rsidR="0040580A">
      <w:pPr>
        <w:pStyle w:val="Grafikeoznake2"/>
        <w:numPr>
          <w:ilvl w:val="0"/>
          <w:numId w:val="0"/>
        </w:numPr>
        <w:spacing w:lineRule="auto" w:line="360"/>
        <w:ind w:hanging="360" w:left="643"/>
        <w:jc w:val="both"/>
      </w:pPr>
    </w:p>
    <w:p w:rsidRDefault="00C6737C" w:rsidP="00710391" w:rsidR="00C6737C" w:rsidRPr="00710391">
      <w:pPr>
        <w:spacing w:lineRule="auto" w:line="360"/>
        <w:jc w:val="both"/>
        <w:rPr>
          <w:rFonts w:eastAsia="Times New Roman"/>
          <w:lang w:eastAsia="hr-HR" w:val="hr-HR"/>
        </w:rPr>
      </w:pPr>
      <w:r w:rsidRPr="001853A2">
        <w:rPr>
          <w:rFonts w:eastAsia="Times New Roman"/>
          <w:lang w:eastAsia="hr-HR" w:val="hr-HR"/>
        </w:rPr>
        <w:t>Efekt financijskog restrukturir</w:t>
      </w:r>
      <w:r w:rsidR="00ED0EDF" w:rsidRPr="001853A2">
        <w:rPr>
          <w:rFonts w:eastAsia="Times New Roman"/>
          <w:lang w:eastAsia="hr-HR" w:val="hr-HR"/>
        </w:rPr>
        <w:t xml:space="preserve">anja očekuje se kroz poček od </w:t>
      </w:r>
      <w:r w:rsidR="009138FA">
        <w:rPr>
          <w:rFonts w:eastAsia="Times New Roman"/>
          <w:lang w:eastAsia="hr-HR" w:val="hr-HR"/>
        </w:rPr>
        <w:t>24</w:t>
      </w:r>
      <w:r w:rsidRPr="001853A2">
        <w:rPr>
          <w:rFonts w:eastAsia="Times New Roman"/>
          <w:lang w:eastAsia="hr-HR" w:val="hr-HR"/>
        </w:rPr>
        <w:t xml:space="preserve"> mjeseci, čime će se društvu omogućiti ponovno uspostavljanje likvidnosti kroz dovršetak ugovorenih poslova</w:t>
      </w:r>
      <w:r w:rsidR="0014542A" w:rsidRPr="001853A2">
        <w:rPr>
          <w:rFonts w:eastAsia="Times New Roman"/>
          <w:lang w:eastAsia="hr-HR" w:val="hr-HR"/>
        </w:rPr>
        <w:t xml:space="preserve"> i </w:t>
      </w:r>
      <w:r w:rsidRPr="001853A2">
        <w:rPr>
          <w:rFonts w:eastAsia="Times New Roman"/>
          <w:lang w:eastAsia="hr-HR" w:val="hr-HR"/>
        </w:rPr>
        <w:t xml:space="preserve"> </w:t>
      </w:r>
      <w:r w:rsidR="0014542A" w:rsidRPr="001853A2">
        <w:rPr>
          <w:rFonts w:eastAsia="Times New Roman"/>
          <w:lang w:eastAsia="hr-HR" w:val="hr-HR"/>
        </w:rPr>
        <w:t>naplatu</w:t>
      </w:r>
      <w:r w:rsidRPr="001853A2">
        <w:rPr>
          <w:rFonts w:eastAsia="Times New Roman"/>
          <w:lang w:eastAsia="hr-HR" w:val="hr-HR"/>
        </w:rPr>
        <w:t xml:space="preserve"> </w:t>
      </w:r>
      <w:r w:rsidR="00F57095" w:rsidRPr="001853A2">
        <w:rPr>
          <w:rFonts w:eastAsia="Times New Roman"/>
          <w:lang w:eastAsia="hr-HR" w:val="hr-HR"/>
        </w:rPr>
        <w:t xml:space="preserve">potraživanja u iznosu od </w:t>
      </w:r>
      <w:r w:rsidR="00710391" w:rsidRPr="006F3705">
        <w:rPr>
          <w:rFonts w:eastAsia="Times New Roman"/>
          <w:lang w:eastAsia="hr-HR" w:val="hr-HR"/>
        </w:rPr>
        <w:t>3.199.513</w:t>
      </w:r>
      <w:r w:rsidR="00710391" w:rsidRPr="008D08A0">
        <w:rPr>
          <w:rFonts w:eastAsia="Times New Roman"/>
          <w:color w:val="FF0000"/>
          <w:lang w:eastAsia="hr-HR" w:val="hr-HR"/>
        </w:rPr>
        <w:t xml:space="preserve"> </w:t>
      </w:r>
      <w:r w:rsidR="00376DB3" w:rsidRPr="001853A2">
        <w:rPr>
          <w:rFonts w:eastAsia="Times New Roman"/>
          <w:lang w:eastAsia="hr-HR" w:val="hr-HR"/>
        </w:rPr>
        <w:t xml:space="preserve">kn. </w:t>
      </w:r>
      <w:r w:rsidRPr="001853A2">
        <w:rPr>
          <w:rFonts w:eastAsia="Times New Roman"/>
          <w:lang w:eastAsia="hr-HR" w:val="hr-HR"/>
        </w:rPr>
        <w:t xml:space="preserve">Kroz otpis obveza očekuje se financijsko rasterećenje u iznosu od </w:t>
      </w:r>
      <w:r w:rsidR="00AF1B7A" w:rsidRPr="00AF1B7A">
        <w:rPr>
          <w:rFonts w:eastAsia="Times New Roman"/>
          <w:lang w:eastAsia="hr-HR" w:val="hr-HR"/>
        </w:rPr>
        <w:t xml:space="preserve">15.458.232,35 </w:t>
      </w:r>
      <w:r w:rsidRPr="001853A2">
        <w:rPr>
          <w:rFonts w:eastAsia="Times New Roman"/>
          <w:lang w:eastAsia="hr-HR" w:val="hr-HR"/>
        </w:rPr>
        <w:t>kn</w:t>
      </w:r>
      <w:r w:rsidR="0014542A" w:rsidRPr="001853A2">
        <w:rPr>
          <w:rFonts w:eastAsia="Times New Roman"/>
          <w:lang w:eastAsia="hr-HR" w:val="hr-HR"/>
        </w:rPr>
        <w:t xml:space="preserve">. Sve ovo </w:t>
      </w:r>
      <w:r w:rsidRPr="001853A2">
        <w:rPr>
          <w:rFonts w:eastAsia="Times New Roman"/>
          <w:lang w:eastAsia="hr-HR" w:val="hr-HR"/>
        </w:rPr>
        <w:t>omogućiti</w:t>
      </w:r>
      <w:r w:rsidR="0014542A" w:rsidRPr="001853A2">
        <w:rPr>
          <w:rFonts w:eastAsia="Times New Roman"/>
          <w:lang w:eastAsia="hr-HR" w:val="hr-HR"/>
        </w:rPr>
        <w:t xml:space="preserve"> će tvrtci </w:t>
      </w:r>
      <w:r w:rsidRPr="001853A2">
        <w:rPr>
          <w:rFonts w:eastAsia="Times New Roman"/>
          <w:lang w:eastAsia="hr-HR" w:val="hr-HR"/>
        </w:rPr>
        <w:t xml:space="preserve"> lakše vraćanje </w:t>
      </w:r>
      <w:r w:rsidR="0014542A" w:rsidRPr="001853A2">
        <w:rPr>
          <w:rFonts w:eastAsia="Times New Roman"/>
          <w:lang w:eastAsia="hr-HR" w:val="hr-HR"/>
        </w:rPr>
        <w:t xml:space="preserve">ostatka </w:t>
      </w:r>
      <w:r w:rsidRPr="001853A2">
        <w:rPr>
          <w:rFonts w:eastAsia="Times New Roman"/>
          <w:lang w:eastAsia="hr-HR" w:val="hr-HR"/>
        </w:rPr>
        <w:t>obveza.</w:t>
      </w:r>
    </w:p>
    <w:p w:rsidRDefault="00274DEA" w:rsidP="00710391" w:rsidR="00274DEA" w:rsidRPr="00710391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506FE2" w:rsidP="008D08A0" w:rsidR="00C259F4">
      <w:pPr>
        <w:pStyle w:val="Naslov2"/>
      </w:pPr>
      <w:bookmarkStart w:name="_Toc465685933" w:id="33"/>
      <w:r w:rsidRPr="00274DEA">
        <w:t xml:space="preserve">3.1.   </w:t>
      </w:r>
      <w:r w:rsidR="00E4173B" w:rsidRPr="00274DEA">
        <w:t>Izračun financijskih mjera na manj</w:t>
      </w:r>
      <w:r w:rsidR="0008374C" w:rsidRPr="00274DEA">
        <w:t>a</w:t>
      </w:r>
      <w:r w:rsidR="00E4173B" w:rsidRPr="00274DEA">
        <w:t>k likvidnih sredstava</w:t>
      </w:r>
      <w:bookmarkEnd w:id="33"/>
      <w:r w:rsidR="00E4173B" w:rsidRPr="00274DEA">
        <w:t xml:space="preserve"> </w:t>
      </w:r>
    </w:p>
    <w:p w:rsidRDefault="00274DEA" w:rsidP="00274DEA" w:rsidR="00274DEA" w:rsidRPr="00274DEA"/>
    <w:p w:rsidRDefault="00E4173B" w:rsidP="00E4173B" w:rsidR="00E4173B"/>
    <w:p w:rsidRDefault="00834408" w:rsidP="00834408" w:rsidR="00C259F4" w:rsidRPr="00C259F4">
      <w:pPr>
        <w:spacing w:lineRule="auto" w:line="360"/>
        <w:jc w:val="both"/>
      </w:pPr>
      <w:r>
        <w:t>Nakon provedenih mjera financijskog restrukturiranja, društvo će sani</w:t>
      </w:r>
      <w:r w:rsidR="00C027A2">
        <w:t xml:space="preserve">rati manjak likvidnih sredstava tako da će </w:t>
      </w:r>
      <w:r w:rsidR="00391167">
        <w:t xml:space="preserve">se ostvariti višak likvidnih sredstava u iznosu od </w:t>
      </w:r>
      <w:r w:rsidR="00C027A2">
        <w:t xml:space="preserve"> </w:t>
      </w:r>
      <w:r w:rsidR="00391167" w:rsidRPr="008D08A0">
        <w:rPr>
          <w:rFonts w:eastAsia="Times New Roman"/>
          <w:b/>
          <w:bCs/>
          <w:color w:val="000000"/>
        </w:rPr>
        <w:t>5.559.686,82</w:t>
      </w:r>
      <w:r w:rsidR="00391167">
        <w:rPr>
          <w:rFonts w:eastAsia="Times New Roman" w:hAnsi="Calibri" w:ascii="Calibri"/>
          <w:b/>
          <w:bCs/>
          <w:color w:val="000000"/>
        </w:rPr>
        <w:t xml:space="preserve"> </w:t>
      </w:r>
      <w:r w:rsidR="00830BD6">
        <w:t xml:space="preserve">kn, što će </w:t>
      </w:r>
      <w:r>
        <w:t xml:space="preserve"> omogućiti dugoročnu   financijsk</w:t>
      </w:r>
      <w:r w:rsidR="00C027A2">
        <w:t>u likvidnos</w:t>
      </w:r>
      <w:r w:rsidR="001D4FBC">
        <w:t>t jer će sve kratkoročne obveze dijelomočno otpisati, a razlika pretvoriti u dugoročne obveze.</w:t>
      </w:r>
    </w:p>
    <w:tbl>
      <w:tblPr>
        <w:tblW w:type="dxa" w:w="6740"/>
        <w:jc w:val="center"/>
        <w:tblLook w:val="04A0" w:noVBand="1" w:noHBand="0" w:lastColumn="0" w:firstColumn="1" w:lastRow="0" w:firstRow="1"/>
      </w:tblPr>
      <w:tblGrid>
        <w:gridCol w:w="5144"/>
        <w:gridCol w:w="1596"/>
      </w:tblGrid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F1714" w:rsidR="008F1714" w:rsidRPr="006F37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Pozicija</w:t>
            </w:r>
          </w:p>
        </w:tc>
        <w:tc>
          <w:tcPr>
            <w:tcW w:type="dxa" w:w="15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F1714" w:rsidR="008F1714" w:rsidRPr="006F37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Iznos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1. Alati, pogonski inventar i transportna imovina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28.966,00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2. Dugotrajna imovina namijenjena prodaji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5.045.884,00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3. Potraživanja od kupaca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2.733.735,00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4. Potraživanja od zaposlenika i članova poduzetnika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895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5. Ostala potraživanja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464.883,00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6. Dani zajmovi, depoziti i slično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196.271,00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UKUPNO LIKVIDNA IMOVINA: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8.470.634,00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1. Obveze prema bankama i drugim financijskim institucijama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4.172.542,00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2. Obveze za zajmove, depozite i slično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485.984,00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3. Obveze za predujmove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491.423,00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4. Obveze prema dobavljačima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5.179.782,00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5. Obveze za poreze, doprinose i slična davanja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5.099.858,00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UKUPNO OBVEZE: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15.429.589,00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MANJAK LIKVIDNIH SREDSTAVA: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-6.958.955,00</w:t>
            </w:r>
          </w:p>
        </w:tc>
      </w:tr>
      <w:tr w:rsidTr="008D08A0" w:rsidR="008F1714" w:rsidRPr="006F3705">
        <w:trPr>
          <w:trHeight w:val="32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FINANCIJSKO RESTRUKTURIRANJE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color w:val="000000"/>
              </w:rPr>
            </w:pPr>
            <w:r w:rsidRPr="006F3705">
              <w:rPr>
                <w:rFonts w:eastAsia="Times New Roman"/>
                <w:color w:val="000000"/>
              </w:rPr>
              <w:t>15.458.232,35</w:t>
            </w:r>
          </w:p>
        </w:tc>
      </w:tr>
      <w:tr w:rsidTr="008D08A0" w:rsidR="008F1714" w:rsidRPr="006F3705">
        <w:trPr>
          <w:trHeight w:val="480"/>
          <w:jc w:val="center"/>
        </w:trPr>
        <w:tc>
          <w:tcPr>
            <w:tcW w:type="dxa" w:w="52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8F1714" w:rsidR="008F1714" w:rsidRPr="006F3705">
            <w:pPr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VIŠAK FINANCIJSKIH SREDSTAVA NAKON FINANCIJSKOG RESTRUKTURIRANJA</w:t>
            </w:r>
          </w:p>
        </w:tc>
        <w:tc>
          <w:tcPr>
            <w:tcW w:type="dxa" w:w="15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8F1714" w:rsidR="008F1714" w:rsidRPr="006F37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6F3705">
              <w:rPr>
                <w:rFonts w:eastAsia="Times New Roman"/>
                <w:b/>
                <w:bCs/>
                <w:color w:val="000000"/>
              </w:rPr>
              <w:t>8.499.277,35</w:t>
            </w:r>
          </w:p>
        </w:tc>
      </w:tr>
    </w:tbl>
    <w:p w:rsidRDefault="000239C6" w:rsidP="00DB4B5E" w:rsidR="000239C6">
      <w:pPr>
        <w:spacing w:lineRule="auto" w:line="360"/>
      </w:pPr>
    </w:p>
    <w:p w:rsidRDefault="00E85766" w:rsidP="00DB4B5E" w:rsidR="00E85766">
      <w:pPr>
        <w:spacing w:lineRule="auto" w:line="360"/>
      </w:pPr>
    </w:p>
    <w:p w:rsidRDefault="00F6033D" w:rsidP="00251DC0" w:rsidR="00F422BB" w:rsidRPr="00274DEA">
      <w:pPr>
        <w:pStyle w:val="Naslov1"/>
      </w:pPr>
      <w:bookmarkStart w:name="_Toc451235626" w:id="34"/>
      <w:bookmarkStart w:name="_Toc465685934" w:id="35"/>
      <w:r w:rsidRPr="001D4FBC">
        <w:t xml:space="preserve">4. </w:t>
      </w:r>
      <w:r w:rsidR="000659A2" w:rsidRPr="001D4FBC">
        <w:t xml:space="preserve">  </w:t>
      </w:r>
      <w:r w:rsidR="00A67426" w:rsidRPr="001D4FBC">
        <w:t xml:space="preserve">OPIS MJERA </w:t>
      </w:r>
      <w:r w:rsidR="00D13807" w:rsidRPr="001D4FBC">
        <w:t>OPERATIVNO</w:t>
      </w:r>
      <w:r w:rsidR="00C70611" w:rsidRPr="001D4FBC">
        <w:t>G</w:t>
      </w:r>
      <w:r w:rsidR="00D13807" w:rsidRPr="001D4FBC">
        <w:t xml:space="preserve"> REST</w:t>
      </w:r>
      <w:r w:rsidR="00A86B42" w:rsidRPr="001D4FBC">
        <w:t>RUKTURIRANJA</w:t>
      </w:r>
      <w:r w:rsidR="00D13807" w:rsidRPr="001D4FBC">
        <w:t xml:space="preserve"> </w:t>
      </w:r>
      <w:r w:rsidR="00483326" w:rsidRPr="001D4FBC">
        <w:t>I IZRAČUN NJIHOVIH UČINAKA NA POSLOVANJE</w:t>
      </w:r>
      <w:bookmarkEnd w:id="34"/>
      <w:bookmarkEnd w:id="35"/>
    </w:p>
    <w:p w:rsidRDefault="0074413A" w:rsidP="00251DC0" w:rsidR="0074413A" w:rsidRPr="006C1275">
      <w:pPr>
        <w:pStyle w:val="Naslov1"/>
      </w:pPr>
    </w:p>
    <w:p w:rsidRDefault="009E63D0" w:rsidP="008C424D" w:rsidR="008C424D">
      <w:pPr>
        <w:spacing w:lineRule="auto" w:line="360"/>
        <w:jc w:val="both"/>
      </w:pPr>
      <w:r w:rsidRPr="009E63D0">
        <w:t>Osim financijskog r</w:t>
      </w:r>
      <w:r w:rsidR="000B3729">
        <w:t>e</w:t>
      </w:r>
      <w:r w:rsidR="00541559">
        <w:t xml:space="preserve">strukturiranja tvrtke </w:t>
      </w:r>
      <w:r w:rsidR="00D61F82">
        <w:t>JAGODIĆ GRADNJA</w:t>
      </w:r>
      <w:r w:rsidR="008964CE">
        <w:t xml:space="preserve"> d.o.o.</w:t>
      </w:r>
      <w:r w:rsidR="003C6B7A">
        <w:t xml:space="preserve"> </w:t>
      </w:r>
      <w:r w:rsidRPr="009E63D0">
        <w:t xml:space="preserve"> u postupku predstečajne nagodbe, čime će se obveze društva reprogamirati na duži vremenski period te time društvo dovesti u stanje likv</w:t>
      </w:r>
      <w:r w:rsidR="00E325A9">
        <w:t>idnosti, tvrtka planira poduzet</w:t>
      </w:r>
      <w:r w:rsidR="00F452D8">
        <w:t>i</w:t>
      </w:r>
      <w:r w:rsidRPr="009E63D0">
        <w:t xml:space="preserve"> i slijedeće mjere operativnog restrukturiranja: </w:t>
      </w:r>
      <w:r w:rsidR="00C53A31" w:rsidRPr="00F653D2">
        <w:t xml:space="preserve"> </w:t>
      </w:r>
    </w:p>
    <w:p w:rsidRDefault="00BC6A92" w:rsidP="008C424D" w:rsidR="00BC6A92" w:rsidRPr="009655BE">
      <w:pPr>
        <w:spacing w:lineRule="auto" w:line="360"/>
        <w:jc w:val="both"/>
      </w:pPr>
    </w:p>
    <w:p w:rsidRDefault="00BC6A92" w:rsidP="00BC6A92" w:rsidR="00BC6A92" w:rsidRPr="00A113BD">
      <w:pPr>
        <w:numPr>
          <w:ilvl w:val="0"/>
          <w:numId w:val="8"/>
        </w:numPr>
        <w:spacing w:lineRule="auto" w:line="360"/>
        <w:jc w:val="both"/>
        <w:rPr>
          <w:rFonts w:eastAsia="Times New Roman"/>
          <w:color w:themeColor="text1" w:val="000000"/>
          <w:lang w:eastAsia="hr-HR" w:val="hr-HR"/>
        </w:rPr>
      </w:pPr>
      <w:r w:rsidRPr="00A113BD">
        <w:rPr>
          <w:rFonts w:eastAsia="Times New Roman"/>
          <w:color w:themeColor="text1" w:val="000000"/>
          <w:lang w:eastAsia="hr-HR" w:val="hr-HR"/>
        </w:rPr>
        <w:t>Pove</w:t>
      </w:r>
      <w:r>
        <w:rPr>
          <w:rFonts w:eastAsia="Times New Roman"/>
          <w:color w:themeColor="text1" w:val="000000"/>
          <w:lang w:eastAsia="hr-HR" w:val="hr-HR"/>
        </w:rPr>
        <w:t>ćanje broja zaposlenih</w:t>
      </w:r>
    </w:p>
    <w:p w:rsidRDefault="00BC6A92" w:rsidP="00BC6A92" w:rsidR="00BC6A92">
      <w:pPr>
        <w:spacing w:lineRule="auto" w:line="360"/>
        <w:jc w:val="both"/>
        <w:rPr>
          <w:color w:themeColor="text1" w:val="000000"/>
        </w:rPr>
      </w:pPr>
      <w:r>
        <w:rPr>
          <w:rFonts w:eastAsia="Times New Roman"/>
          <w:lang w:eastAsia="hr-HR" w:val="hr-HR"/>
        </w:rPr>
        <w:t xml:space="preserve">Sukladno planovima, tvrtka će zaposliti </w:t>
      </w:r>
      <w:r w:rsidR="00CD1185">
        <w:rPr>
          <w:rFonts w:eastAsia="Times New Roman"/>
          <w:lang w:eastAsia="hr-HR" w:val="hr-HR"/>
        </w:rPr>
        <w:t xml:space="preserve">3 </w:t>
      </w:r>
      <w:r>
        <w:rPr>
          <w:rFonts w:eastAsia="Times New Roman"/>
          <w:lang w:eastAsia="hr-HR" w:val="hr-HR"/>
        </w:rPr>
        <w:t xml:space="preserve"> djelatnika. </w:t>
      </w:r>
    </w:p>
    <w:p w:rsidRDefault="0077121E" w:rsidP="00F653D2" w:rsidR="0077121E" w:rsidRPr="0077121E">
      <w:pPr>
        <w:spacing w:lineRule="auto" w:line="360"/>
        <w:jc w:val="both"/>
      </w:pPr>
    </w:p>
    <w:p w:rsidRDefault="00C53A31" w:rsidP="00F653D2" w:rsidR="00F653D2" w:rsidRPr="00F653D2">
      <w:pPr>
        <w:numPr>
          <w:ilvl w:val="0"/>
          <w:numId w:val="27"/>
        </w:numPr>
        <w:spacing w:lineRule="auto" w:line="360"/>
        <w:jc w:val="both"/>
        <w:rPr>
          <w:lang w:val="hr-HR"/>
        </w:rPr>
      </w:pPr>
      <w:r w:rsidRPr="009E63D0">
        <w:rPr>
          <w:lang w:val="hr-HR"/>
        </w:rPr>
        <w:t xml:space="preserve">Optimizacija radnih procesa </w:t>
      </w:r>
    </w:p>
    <w:p w:rsidRDefault="00C53A31" w:rsidP="00F653D2" w:rsidR="00C53A31">
      <w:pPr>
        <w:spacing w:lineRule="auto" w:line="360"/>
        <w:jc w:val="both"/>
      </w:pPr>
      <w:r w:rsidRPr="00F653D2">
        <w:t>Odnosi se na smanjenje troškova u svim segmentima poslovanja (nab</w:t>
      </w:r>
      <w:r w:rsidR="00997A96" w:rsidRPr="00F653D2">
        <w:t>ava, prodaja, administracija...</w:t>
      </w:r>
      <w:r w:rsidRPr="00F653D2">
        <w:t>) i povećanje iskorištenosti radne snage, ulaganje u nova stručna i upravljačka znanja te kao posljedica svega ovog povećanje efikasnosti</w:t>
      </w:r>
      <w:r w:rsidR="009E63D0" w:rsidRPr="00F653D2">
        <w:t>.</w:t>
      </w:r>
    </w:p>
    <w:p w:rsidRDefault="00A113BD" w:rsidP="00A113BD" w:rsidR="00A113BD" w:rsidRPr="00A113BD">
      <w:pPr>
        <w:spacing w:lineRule="auto" w:line="360"/>
        <w:jc w:val="both"/>
        <w:rPr>
          <w:color w:themeColor="text1" w:val="000000"/>
        </w:rPr>
      </w:pPr>
      <w:bookmarkStart w:name="_Toc451235627" w:id="36"/>
      <w:bookmarkStart w:name="_Toc131189724" w:id="37"/>
      <w:bookmarkStart w:name="_Toc283111403" w:id="38"/>
      <w:bookmarkStart w:name="_Toc292093929" w:id="39"/>
    </w:p>
    <w:p w:rsidRDefault="00A113BD" w:rsidP="00A113BD" w:rsidR="00A113BD" w:rsidRPr="00A113BD">
      <w:pPr>
        <w:numPr>
          <w:ilvl w:val="0"/>
          <w:numId w:val="8"/>
        </w:numPr>
        <w:spacing w:lineRule="auto" w:line="360"/>
        <w:jc w:val="both"/>
        <w:rPr>
          <w:rFonts w:eastAsia="Times New Roman"/>
          <w:color w:themeColor="text1" w:val="000000"/>
          <w:lang w:eastAsia="hr-HR" w:val="hr-HR"/>
        </w:rPr>
      </w:pPr>
      <w:r w:rsidRPr="00A113BD">
        <w:rPr>
          <w:rFonts w:eastAsia="Times New Roman"/>
          <w:color w:themeColor="text1" w:val="000000"/>
          <w:lang w:eastAsia="hr-HR" w:val="hr-HR"/>
        </w:rPr>
        <w:t>Povećanje prihoda</w:t>
      </w:r>
    </w:p>
    <w:p w:rsidRDefault="00FD7EF5" w:rsidP="00A113BD" w:rsidR="00A113BD">
      <w:pPr>
        <w:spacing w:lineRule="auto" w:line="360"/>
        <w:jc w:val="both"/>
        <w:rPr>
          <w:lang w:eastAsia="en-US"/>
        </w:rPr>
      </w:pPr>
      <w:r>
        <w:rPr>
          <w:rFonts w:eastAsia="Times New Roman"/>
          <w:lang w:eastAsia="hr-HR" w:val="hr-HR"/>
        </w:rPr>
        <w:t>Tvrtka će</w:t>
      </w:r>
      <w:r w:rsidR="00D85682">
        <w:rPr>
          <w:rFonts w:eastAsia="Times New Roman"/>
          <w:lang w:eastAsia="hr-HR" w:val="hr-HR"/>
        </w:rPr>
        <w:t xml:space="preserve"> tražiti dodatne izvore prihoda</w:t>
      </w:r>
      <w:r w:rsidR="0066261C">
        <w:rPr>
          <w:rFonts w:eastAsia="Times New Roman"/>
          <w:lang w:eastAsia="hr-HR" w:val="hr-HR"/>
        </w:rPr>
        <w:t xml:space="preserve"> i usmjeriti nove napore na </w:t>
      </w:r>
      <w:r w:rsidR="0066261C">
        <w:rPr>
          <w:lang w:eastAsia="en-US"/>
        </w:rPr>
        <w:t>tržišta koja imaju interes za njihovu</w:t>
      </w:r>
      <w:r w:rsidR="00555E9B">
        <w:rPr>
          <w:lang w:eastAsia="en-US"/>
        </w:rPr>
        <w:t xml:space="preserve"> usluge, poglavito u inozemstvu. </w:t>
      </w:r>
    </w:p>
    <w:p w:rsidRDefault="00555E9B" w:rsidP="00555E9B" w:rsidR="00555E9B" w:rsidRPr="00555E9B">
      <w:pPr>
        <w:spacing w:lineRule="auto" w:line="360"/>
        <w:jc w:val="both"/>
        <w:rPr>
          <w:color w:themeColor="text1" w:val="000000"/>
        </w:rPr>
      </w:pPr>
    </w:p>
    <w:p w:rsidRDefault="00A113BD" w:rsidP="00A113BD" w:rsidR="00A113BD" w:rsidRPr="00A113BD">
      <w:pPr>
        <w:numPr>
          <w:ilvl w:val="0"/>
          <w:numId w:val="30"/>
        </w:numPr>
        <w:spacing w:lineRule="auto" w:line="360"/>
        <w:contextualSpacing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>Povećanje profitabilnosti</w:t>
      </w:r>
    </w:p>
    <w:p w:rsidRDefault="00A113BD" w:rsidP="00A113BD" w:rsidR="00A113BD">
      <w:pPr>
        <w:spacing w:lineRule="auto" w:line="360"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>Sukladno povećanju prodaje planira se i povećanje profitabilnosti koja će imati značajan učinak na poslovanje poduzeća.</w:t>
      </w:r>
    </w:p>
    <w:p w:rsidRDefault="00FD7EF5" w:rsidP="00A113BD" w:rsidR="00FD7EF5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FD7EF5" w:rsidP="00FD7EF5" w:rsidR="00FD7EF5" w:rsidRPr="00A113BD">
      <w:pPr>
        <w:numPr>
          <w:ilvl w:val="0"/>
          <w:numId w:val="8"/>
        </w:numPr>
        <w:spacing w:lineRule="auto" w:line="360"/>
        <w:contextualSpacing/>
        <w:jc w:val="both"/>
        <w:rPr>
          <w:rFonts w:eastAsia="Times New Roman"/>
          <w:lang w:eastAsia="hr-HR" w:val="hr-HR"/>
        </w:rPr>
      </w:pPr>
      <w:r w:rsidRPr="00A113BD">
        <w:rPr>
          <w:rFonts w:eastAsia="Times New Roman"/>
          <w:lang w:eastAsia="hr-HR" w:val="hr-HR"/>
        </w:rPr>
        <w:t xml:space="preserve">Oglašavanje </w:t>
      </w:r>
    </w:p>
    <w:p w:rsidRDefault="00FD7EF5" w:rsidP="00FD7EF5" w:rsidR="00272285">
      <w:pPr>
        <w:spacing w:lineRule="auto" w:line="360"/>
        <w:jc w:val="both"/>
      </w:pPr>
      <w:r w:rsidRPr="00A113BD">
        <w:t>Najvažnij</w:t>
      </w:r>
      <w:r w:rsidR="00A7157E">
        <w:t>a stavka u poslovanju je</w:t>
      </w:r>
      <w:r w:rsidRPr="00A113BD">
        <w:t xml:space="preserve"> ogla</w:t>
      </w:r>
      <w:r w:rsidR="00555E9B">
        <w:t>šavanje i informiranje klijenata</w:t>
      </w:r>
      <w:r w:rsidRPr="00A113BD">
        <w:t xml:space="preserve"> o vlastitim uslugama</w:t>
      </w:r>
      <w:r w:rsidR="00A7157E">
        <w:t>, što  već</w:t>
      </w:r>
      <w:r w:rsidRPr="00A113BD">
        <w:t xml:space="preserve"> intenzivno </w:t>
      </w:r>
      <w:r w:rsidR="00A7157E">
        <w:t>provode, te će nastaviti u tom smjeru.</w:t>
      </w:r>
    </w:p>
    <w:p w:rsidRDefault="00272285" w:rsidP="00FD7EF5" w:rsidR="00272285">
      <w:pPr>
        <w:spacing w:lineRule="auto" w:line="360"/>
        <w:jc w:val="both"/>
      </w:pPr>
    </w:p>
    <w:p w:rsidRDefault="00BC6A92" w:rsidP="00FD7EF5" w:rsidR="00BC6A92">
      <w:pPr>
        <w:spacing w:lineRule="auto" w:line="360"/>
        <w:jc w:val="both"/>
      </w:pPr>
    </w:p>
    <w:p w:rsidRDefault="00BC6A92" w:rsidP="00FD7EF5" w:rsidR="00BC6A92">
      <w:pPr>
        <w:spacing w:lineRule="auto" w:line="360"/>
        <w:jc w:val="both"/>
      </w:pPr>
    </w:p>
    <w:p w:rsidRDefault="00BC6A92" w:rsidP="00FD7EF5" w:rsidR="00BC6A92">
      <w:pPr>
        <w:spacing w:lineRule="auto" w:line="360"/>
        <w:jc w:val="both"/>
      </w:pPr>
    </w:p>
    <w:p w:rsidRDefault="00BC6A92" w:rsidP="00FD7EF5" w:rsidR="00BC6A92">
      <w:pPr>
        <w:spacing w:lineRule="auto" w:line="360"/>
        <w:jc w:val="both"/>
      </w:pPr>
    </w:p>
    <w:p w:rsidRDefault="00D85682" w:rsidP="008D08A0" w:rsidR="007F430E">
      <w:pPr>
        <w:pStyle w:val="Naslov2"/>
      </w:pPr>
      <w:bookmarkStart w:name="_Toc465685935" w:id="40"/>
      <w:r>
        <w:lastRenderedPageBreak/>
        <w:t xml:space="preserve">4.1    </w:t>
      </w:r>
      <w:r w:rsidR="007C744E" w:rsidRPr="007C744E">
        <w:t>Izračun učinka operativnih mjera na poslovanje</w:t>
      </w:r>
      <w:bookmarkEnd w:id="40"/>
      <w:r>
        <w:t xml:space="preserve">    </w:t>
      </w:r>
    </w:p>
    <w:p w:rsidRDefault="00DB3435" w:rsidP="007F430E" w:rsidR="00DB3435">
      <w:pPr>
        <w:spacing w:lineRule="auto" w:line="360"/>
        <w:jc w:val="both"/>
      </w:pPr>
    </w:p>
    <w:p w:rsidRDefault="007F430E" w:rsidP="007F430E" w:rsidR="007F430E">
      <w:pPr>
        <w:spacing w:lineRule="auto" w:line="360"/>
        <w:jc w:val="both"/>
      </w:pPr>
      <w:r>
        <w:t>Kroz segment operativnih mjera re</w:t>
      </w:r>
      <w:r w:rsidR="00775CA5">
        <w:t>strukturiranja, društvo će poveć</w:t>
      </w:r>
      <w:r>
        <w:t xml:space="preserve">ati profitabilnost za ukupno </w:t>
      </w:r>
      <w:r w:rsidR="007421B3">
        <w:t>839.100,00</w:t>
      </w:r>
      <w:r>
        <w:t xml:space="preserve">  kn, u odnosu na prethodno razdoblje, čime će se postići optimalno, profitabilno poslovanje.</w:t>
      </w:r>
    </w:p>
    <w:p w:rsidRDefault="008D08A0" w:rsidP="007F430E" w:rsidR="008D08A0" w:rsidRPr="007C744E">
      <w:pPr>
        <w:spacing w:lineRule="auto" w:line="360"/>
        <w:jc w:val="both"/>
      </w:pPr>
    </w:p>
    <w:tbl>
      <w:tblPr>
        <w:tblpPr w:tblpY="65" w:tblpX="2170" w:horzAnchor="page" w:vertAnchor="text" w:rightFromText="180" w:leftFromText="180"/>
        <w:tblW w:type="dxa" w:w="7764"/>
        <w:tblLook w:val="04A0" w:noVBand="1" w:noHBand="0" w:lastColumn="0" w:firstColumn="1" w:lastRow="0" w:firstRow="1"/>
      </w:tblPr>
      <w:tblGrid>
        <w:gridCol w:w="617"/>
        <w:gridCol w:w="5860"/>
        <w:gridCol w:w="1310"/>
      </w:tblGrid>
      <w:tr w:rsidTr="003A72F2" w:rsidR="003A72F2" w:rsidRPr="008D08A0">
        <w:trPr>
          <w:trHeight w:val="320"/>
        </w:trPr>
        <w:tc>
          <w:tcPr>
            <w:tcW w:type="dxa" w:w="59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R.b.</w:t>
            </w:r>
          </w:p>
        </w:tc>
        <w:tc>
          <w:tcPr>
            <w:tcW w:type="dxa" w:w="58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3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Iznos</w:t>
            </w:r>
          </w:p>
        </w:tc>
      </w:tr>
      <w:tr w:rsidTr="003A72F2" w:rsidR="003A72F2" w:rsidRPr="008D08A0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 xml:space="preserve">Povećanje profitabilnosti kroz Optimizaciju radnih procesa 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321.000,00</w:t>
            </w:r>
          </w:p>
        </w:tc>
      </w:tr>
      <w:tr w:rsidTr="003A72F2" w:rsidR="003A72F2" w:rsidRPr="008D08A0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Povećanje profitabilnosti kroz novi segment nabave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431.000,00</w:t>
            </w:r>
          </w:p>
        </w:tc>
      </w:tr>
      <w:tr w:rsidTr="003A72F2" w:rsidR="003A72F2" w:rsidRPr="008D08A0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 xml:space="preserve">Povećanje profitabilnosti kroz Oglašavanje 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87.100,00</w:t>
            </w:r>
          </w:p>
        </w:tc>
      </w:tr>
      <w:tr w:rsidTr="003A72F2" w:rsidR="003A72F2" w:rsidRPr="008D08A0">
        <w:trPr>
          <w:trHeight w:val="320"/>
        </w:trPr>
        <w:tc>
          <w:tcPr>
            <w:tcW w:type="dxa" w:w="59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type="dxa" w:w="58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A72F2" w:rsidP="003A72F2" w:rsidR="003A72F2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Ukupno:</w:t>
            </w:r>
          </w:p>
        </w:tc>
        <w:tc>
          <w:tcPr>
            <w:tcW w:type="dxa" w:w="13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center"/>
            <w:hideMark/>
          </w:tcPr>
          <w:p w:rsidRDefault="003A72F2" w:rsidP="003A72F2" w:rsidR="003A72F2" w:rsidRPr="008D08A0">
            <w:pPr>
              <w:jc w:val="right"/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839.100,00</w:t>
            </w:r>
          </w:p>
        </w:tc>
      </w:tr>
    </w:tbl>
    <w:p w:rsidRDefault="0057742A" w:rsidP="0057742A" w:rsidR="0057742A" w:rsidRPr="00C259F4"/>
    <w:p w:rsidRDefault="00FD7EF5" w:rsidP="00A113BD" w:rsidR="00FD7EF5" w:rsidRPr="00A113BD">
      <w:pPr>
        <w:spacing w:lineRule="auto" w:line="360"/>
        <w:jc w:val="both"/>
        <w:rPr>
          <w:rFonts w:eastAsia="Times New Roman"/>
          <w:lang w:eastAsia="hr-HR" w:val="hr-HR"/>
        </w:rPr>
      </w:pPr>
    </w:p>
    <w:p w:rsidRDefault="003642EF" w:rsidR="003642EF">
      <w:pPr>
        <w:rPr>
          <w:rFonts w:eastAsia="Times New Roman"/>
          <w:b/>
          <w:bCs/>
          <w:noProof/>
          <w:color w:val="4F81BD"/>
          <w:kern w:val="32"/>
          <w:szCs w:val="32"/>
          <w:lang w:eastAsia="hr-HR" w:val="hr-HR"/>
        </w:rPr>
      </w:pPr>
      <w:r>
        <w:br w:type="page"/>
      </w:r>
    </w:p>
    <w:p w:rsidRDefault="00893EC0" w:rsidP="00251DC0" w:rsidR="00893EC0">
      <w:pPr>
        <w:pStyle w:val="Naslov1"/>
      </w:pPr>
      <w:bookmarkStart w:name="_Toc465685936" w:id="41"/>
      <w:r w:rsidRPr="007421B3">
        <w:lastRenderedPageBreak/>
        <w:t xml:space="preserve">5. PLAN POSLOVANJA ZA NAREDNIH </w:t>
      </w:r>
      <w:r w:rsidR="005370F0" w:rsidRPr="007421B3">
        <w:t>5</w:t>
      </w:r>
      <w:r w:rsidRPr="007421B3">
        <w:t xml:space="preserve"> GODINA</w:t>
      </w:r>
      <w:bookmarkEnd w:id="36"/>
      <w:bookmarkEnd w:id="41"/>
    </w:p>
    <w:p w:rsidRDefault="007407D8" w:rsidP="007407D8" w:rsidR="007407D8" w:rsidRPr="007407D8">
      <w:pPr>
        <w:rPr>
          <w:b/>
          <w:i/>
          <w:color w:val="FF6600"/>
        </w:rPr>
      </w:pPr>
    </w:p>
    <w:p w:rsidRDefault="00A44DC4" w:rsidP="00A44DC4" w:rsidR="00A44DC4" w:rsidRPr="006C1275"/>
    <w:p w:rsidRDefault="00A44DC4" w:rsidP="00FE46CD" w:rsidR="00A44DC4" w:rsidRPr="006C1275">
      <w:pPr>
        <w:spacing w:lineRule="auto" w:line="360"/>
        <w:jc w:val="both"/>
      </w:pPr>
      <w:r w:rsidRPr="006C1275">
        <w:t>Ključne pretpostavke projekcije poslovanja</w:t>
      </w:r>
      <w:r w:rsidR="00563036" w:rsidRPr="006C1275">
        <w:t xml:space="preserve">: </w:t>
      </w:r>
    </w:p>
    <w:p w:rsidRDefault="00FB7F37" w:rsidP="00FE46CD" w:rsidR="00FB7F37" w:rsidRPr="006C1275">
      <w:pPr>
        <w:spacing w:lineRule="auto" w:line="360"/>
        <w:jc w:val="both"/>
      </w:pPr>
    </w:p>
    <w:p w:rsidRDefault="00FB7F37" w:rsidP="00504AFA" w:rsidR="00A44DC4" w:rsidRPr="006C1275">
      <w:pPr>
        <w:numPr>
          <w:ilvl w:val="0"/>
          <w:numId w:val="6"/>
        </w:numPr>
        <w:spacing w:lineRule="auto" w:line="360"/>
        <w:jc w:val="both"/>
      </w:pPr>
      <w:r w:rsidRPr="006C1275">
        <w:t xml:space="preserve">Projekcija računa dobiti i gubitka utvrđena je za </w:t>
      </w:r>
      <w:r w:rsidR="00BA20DA">
        <w:t>pet</w:t>
      </w:r>
      <w:r w:rsidRPr="006C1275">
        <w:t xml:space="preserve"> godina poslovanja, a podlogu </w:t>
      </w:r>
      <w:r w:rsidR="00F6392A" w:rsidRPr="006C1275">
        <w:t xml:space="preserve">za izračun </w:t>
      </w:r>
      <w:r w:rsidRPr="006C1275">
        <w:t xml:space="preserve">čine </w:t>
      </w:r>
      <w:r w:rsidR="00E2242A" w:rsidRPr="006C1275">
        <w:t xml:space="preserve">utvrđene kategorije u Planu </w:t>
      </w:r>
      <w:r w:rsidR="0048317D" w:rsidRPr="006C1275">
        <w:t>restrukturiranja</w:t>
      </w:r>
      <w:r w:rsidR="00E2242A" w:rsidRPr="006C1275">
        <w:t xml:space="preserve"> (</w:t>
      </w:r>
      <w:r w:rsidR="00F6392A" w:rsidRPr="006C1275">
        <w:t>tržišne okolnosti</w:t>
      </w:r>
      <w:r w:rsidR="00E2242A" w:rsidRPr="006C1275">
        <w:t xml:space="preserve">, </w:t>
      </w:r>
      <w:r w:rsidR="004D277C" w:rsidRPr="006C1275">
        <w:t>utjecaj na prodajnu i troškovnu učinkovitost, utjecaj</w:t>
      </w:r>
      <w:r w:rsidR="00563036" w:rsidRPr="006C1275">
        <w:t xml:space="preserve"> financijskog restrukturiranja).</w:t>
      </w:r>
    </w:p>
    <w:p w:rsidRDefault="004D277C" w:rsidP="00FE46CD" w:rsidR="004D277C" w:rsidRPr="006C1275">
      <w:pPr>
        <w:spacing w:lineRule="auto" w:line="360"/>
        <w:jc w:val="both"/>
      </w:pPr>
    </w:p>
    <w:p w:rsidRDefault="004D277C" w:rsidP="00504AFA" w:rsidR="004D277C" w:rsidRPr="006C1275">
      <w:pPr>
        <w:numPr>
          <w:ilvl w:val="0"/>
          <w:numId w:val="6"/>
        </w:numPr>
        <w:spacing w:lineRule="auto" w:line="360"/>
        <w:jc w:val="both"/>
      </w:pPr>
      <w:r w:rsidRPr="006C1275">
        <w:t xml:space="preserve">Prihodi </w:t>
      </w:r>
      <w:r w:rsidR="00777D99" w:rsidRPr="006C1275">
        <w:t xml:space="preserve"> i bruto marža</w:t>
      </w:r>
      <w:r w:rsidR="00563036" w:rsidRPr="006C1275">
        <w:t xml:space="preserve"> </w:t>
      </w:r>
      <w:r w:rsidR="00777D99" w:rsidRPr="006C1275">
        <w:t>- Projekcija prihoda unutar prikazanog računa dobiti i gubitka temelji se na projekcijama za sve djela</w:t>
      </w:r>
      <w:r w:rsidR="004E14C1">
        <w:t>tnosti kojima se Društvo</w:t>
      </w:r>
      <w:r w:rsidR="00563036" w:rsidRPr="006C1275">
        <w:t xml:space="preserve"> bavi, a interpretira se </w:t>
      </w:r>
      <w:r w:rsidR="00777D99" w:rsidRPr="006C1275">
        <w:t xml:space="preserve"> kroz ključne pokazatelje ekonomske</w:t>
      </w:r>
      <w:r w:rsidR="00563036" w:rsidRPr="006C1275">
        <w:t xml:space="preserve"> efikasnosti od kojih su najvažniji</w:t>
      </w:r>
      <w:r w:rsidR="00777D99" w:rsidRPr="006C1275">
        <w:t>:</w:t>
      </w:r>
    </w:p>
    <w:p w:rsidRDefault="00777D99" w:rsidP="00777D99" w:rsidR="00777D99" w:rsidRPr="006C1275">
      <w:pPr>
        <w:pStyle w:val="DarkList-Accent51"/>
      </w:pPr>
    </w:p>
    <w:p w:rsidRDefault="00342B1E" w:rsidP="00504AFA" w:rsidR="00777D99" w:rsidRPr="006C1275">
      <w:pPr>
        <w:numPr>
          <w:ilvl w:val="1"/>
          <w:numId w:val="6"/>
        </w:numPr>
        <w:spacing w:lineRule="auto" w:line="360"/>
        <w:jc w:val="both"/>
      </w:pPr>
      <w:r w:rsidRPr="006C1275">
        <w:t>Stabilizacija</w:t>
      </w:r>
      <w:r w:rsidR="00777D99" w:rsidRPr="006C1275">
        <w:t xml:space="preserve"> </w:t>
      </w:r>
      <w:r w:rsidRPr="006C1275">
        <w:t>prihoda, povećanje bruto marže i poboljšanje naplate dodatnim instrumentima osiguranja</w:t>
      </w:r>
      <w:r w:rsidR="00546A26" w:rsidRPr="006C1275">
        <w:t>, a</w:t>
      </w:r>
      <w:r w:rsidR="00777D99" w:rsidRPr="006C1275">
        <w:t xml:space="preserve"> zasnivaju se na predviđenom utjecaju projekta restrukturiranja kao i na likvidnom poslovanju do kojeg se došlo putem reprograma obveza</w:t>
      </w:r>
    </w:p>
    <w:p w:rsidRDefault="00777D99" w:rsidP="00FE46CD" w:rsidR="004D277C" w:rsidRPr="006C1275">
      <w:pPr>
        <w:numPr>
          <w:ilvl w:val="1"/>
          <w:numId w:val="6"/>
        </w:numPr>
        <w:spacing w:lineRule="auto" w:line="360"/>
        <w:jc w:val="both"/>
      </w:pPr>
      <w:r w:rsidRPr="006C1275">
        <w:t>Rast prihoda kroz povećanje kanala prodaje (novi kupci, povećanje suradnje sa postojećim kupcima)</w:t>
      </w:r>
    </w:p>
    <w:p w:rsidRDefault="004D277C" w:rsidP="00504AFA" w:rsidR="004D277C">
      <w:pPr>
        <w:numPr>
          <w:ilvl w:val="0"/>
          <w:numId w:val="6"/>
        </w:numPr>
        <w:spacing w:lineRule="auto" w:line="360"/>
        <w:jc w:val="both"/>
      </w:pPr>
      <w:r w:rsidRPr="006C1275">
        <w:t>Troškovi</w:t>
      </w:r>
      <w:r w:rsidR="00563036" w:rsidRPr="006C1275">
        <w:t xml:space="preserve"> </w:t>
      </w:r>
      <w:r w:rsidR="00777D99" w:rsidRPr="006C1275">
        <w:t>-</w:t>
      </w:r>
      <w:r w:rsidR="00563036" w:rsidRPr="006C1275">
        <w:t xml:space="preserve"> </w:t>
      </w:r>
      <w:r w:rsidR="00777D99" w:rsidRPr="006C1275">
        <w:t>projekcija troškova unutar prikazanog računa dobiti i gubitka temelji se na projiciranju svake pojedine stavke t</w:t>
      </w:r>
      <w:r w:rsidR="00563036" w:rsidRPr="006C1275">
        <w:t>r</w:t>
      </w:r>
      <w:r w:rsidR="00777D99" w:rsidRPr="006C1275">
        <w:t>oškova, od kojih su ključni:</w:t>
      </w:r>
    </w:p>
    <w:p w:rsidRDefault="00997A96" w:rsidP="00997A96" w:rsidR="00997A96" w:rsidRPr="006C1275">
      <w:pPr>
        <w:spacing w:lineRule="auto" w:line="360"/>
        <w:ind w:left="720"/>
        <w:jc w:val="both"/>
      </w:pPr>
    </w:p>
    <w:p w:rsidRDefault="00563036" w:rsidP="004E2B48" w:rsidR="004E2B48" w:rsidRPr="009212F0">
      <w:pPr>
        <w:numPr>
          <w:ilvl w:val="1"/>
          <w:numId w:val="6"/>
        </w:numPr>
        <w:spacing w:lineRule="auto" w:line="360"/>
        <w:jc w:val="both"/>
      </w:pPr>
      <w:r w:rsidRPr="006C1275">
        <w:t xml:space="preserve">smanjenje </w:t>
      </w:r>
      <w:r w:rsidR="00777D99" w:rsidRPr="006C1275">
        <w:t xml:space="preserve"> </w:t>
      </w:r>
      <w:r w:rsidR="00DD0B67" w:rsidRPr="006C1275">
        <w:t xml:space="preserve">operativnih </w:t>
      </w:r>
      <w:r w:rsidR="00777D99" w:rsidRPr="006C1275">
        <w:t xml:space="preserve">troškova koje će se ostvariti </w:t>
      </w:r>
      <w:r w:rsidRPr="006C1275">
        <w:t>kroz</w:t>
      </w:r>
      <w:r w:rsidR="00170869" w:rsidRPr="006C1275">
        <w:t xml:space="preserve"> </w:t>
      </w:r>
      <w:r w:rsidR="00EA0FEB" w:rsidRPr="006C1275">
        <w:t>povećan opseg posla i veće marže</w:t>
      </w:r>
    </w:p>
    <w:p w:rsidRDefault="00BC2856" w:rsidR="00BC2856">
      <w:pPr>
        <w:rPr>
          <w:u w:val="single"/>
        </w:rPr>
      </w:pPr>
      <w:r>
        <w:rPr>
          <w:u w:val="single"/>
        </w:rPr>
        <w:br w:type="page"/>
      </w:r>
    </w:p>
    <w:p w:rsidRDefault="000164C1" w:rsidP="00892F9C" w:rsidR="004D277C" w:rsidRPr="004E2B48">
      <w:pPr>
        <w:jc w:val="center"/>
        <w:rPr>
          <w:u w:val="single"/>
        </w:rPr>
      </w:pPr>
      <w:r w:rsidRPr="004E2B48">
        <w:rPr>
          <w:u w:val="single"/>
        </w:rPr>
        <w:lastRenderedPageBreak/>
        <w:t>Projekcija poslovanja</w:t>
      </w:r>
      <w:r w:rsidR="00BF1214" w:rsidRPr="004E2B48">
        <w:rPr>
          <w:u w:val="single"/>
        </w:rPr>
        <w:t xml:space="preserve"> </w:t>
      </w:r>
      <w:r w:rsidR="004F671D" w:rsidRPr="004E2B48">
        <w:rPr>
          <w:u w:val="single"/>
        </w:rPr>
        <w:t xml:space="preserve"> (201</w:t>
      </w:r>
      <w:r w:rsidR="0033139D">
        <w:rPr>
          <w:u w:val="single"/>
        </w:rPr>
        <w:t>6</w:t>
      </w:r>
      <w:r w:rsidRPr="004E2B48">
        <w:rPr>
          <w:u w:val="single"/>
        </w:rPr>
        <w:t>.</w:t>
      </w:r>
      <w:r w:rsidR="00892F9C">
        <w:rPr>
          <w:u w:val="single"/>
        </w:rPr>
        <w:t xml:space="preserve"> </w:t>
      </w:r>
      <w:r w:rsidR="004F671D" w:rsidRPr="004E2B48">
        <w:rPr>
          <w:u w:val="single"/>
        </w:rPr>
        <w:t>-</w:t>
      </w:r>
      <w:r w:rsidR="00892F9C">
        <w:rPr>
          <w:u w:val="single"/>
        </w:rPr>
        <w:t xml:space="preserve"> </w:t>
      </w:r>
      <w:r w:rsidR="00BB6581" w:rsidRPr="004E2B48">
        <w:rPr>
          <w:u w:val="single"/>
        </w:rPr>
        <w:t>202</w:t>
      </w:r>
      <w:r w:rsidR="0033139D">
        <w:rPr>
          <w:u w:val="single"/>
        </w:rPr>
        <w:t>1</w:t>
      </w:r>
      <w:r w:rsidRPr="004E2B48">
        <w:rPr>
          <w:u w:val="single"/>
        </w:rPr>
        <w:t>.</w:t>
      </w:r>
      <w:r w:rsidR="004F671D" w:rsidRPr="004E2B48">
        <w:rPr>
          <w:u w:val="single"/>
        </w:rPr>
        <w:t>)</w:t>
      </w:r>
    </w:p>
    <w:p w:rsidRDefault="005D2C37" w:rsidP="009D5152" w:rsidR="005D2C37" w:rsidRPr="006C1275">
      <w:pPr>
        <w:jc w:val="center"/>
      </w:pPr>
    </w:p>
    <w:p w:rsidRDefault="00BD78E8" w:rsidP="004D277C" w:rsidR="00BD78E8">
      <w:pPr>
        <w:rPr>
          <w:i/>
        </w:rPr>
      </w:pPr>
    </w:p>
    <w:tbl>
      <w:tblPr>
        <w:tblW w:type="dxa" w:w="8540"/>
        <w:tblInd w:type="dxa" w:w="108"/>
        <w:tblLook w:val="04A0" w:noVBand="1" w:noHBand="0" w:lastColumn="0" w:firstColumn="1" w:lastRow="0" w:firstRow="1"/>
      </w:tblPr>
      <w:tblGrid>
        <w:gridCol w:w="517"/>
        <w:gridCol w:w="2165"/>
        <w:gridCol w:w="1049"/>
        <w:gridCol w:w="960"/>
        <w:gridCol w:w="994"/>
        <w:gridCol w:w="983"/>
        <w:gridCol w:w="1026"/>
        <w:gridCol w:w="1033"/>
      </w:tblGrid>
      <w:tr w:rsidTr="0009343E" w:rsidR="0009343E">
        <w:trPr>
          <w:trHeight w:val="240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prihod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2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Prihod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1.294.600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5.439.000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7.850.000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8.900.000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11.500.000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12.700.000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Ukupno Prihod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1.294.600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5.439.000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7.850.000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8.900.000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11.500.000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12.700.000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Planirani troškovi poslovanja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2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Sirovina i materijal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733.650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2.701.551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3.899.095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4.420.630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5.712.050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6.308.090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129.600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216.000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259.200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302.400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302.400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Financijski izdaci (kta)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292.078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275.545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259.948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245.234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231.353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218.258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252.294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264.909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278.154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292.062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306.665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321.998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Ostalo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64.730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163.170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235.500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267.000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345.000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381.000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Ukupni troškovi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1.342.752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3.534.775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4.888.698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5.484.126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6.897.468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7.531.746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8540"/>
            <w:gridSpan w:val="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Projekcija računa dobiti i gubitka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2165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49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9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988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type="dxa" w:w="1033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R.b.</w:t>
            </w:r>
          </w:p>
        </w:tc>
        <w:tc>
          <w:tcPr>
            <w:tcW w:type="dxa" w:w="21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Opis</w:t>
            </w:r>
          </w:p>
        </w:tc>
        <w:tc>
          <w:tcPr>
            <w:tcW w:type="dxa" w:w="10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2016</w:t>
            </w:r>
          </w:p>
        </w:tc>
        <w:tc>
          <w:tcPr>
            <w:tcW w:type="dxa" w:w="9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2017</w:t>
            </w:r>
          </w:p>
        </w:tc>
        <w:tc>
          <w:tcPr>
            <w:tcW w:type="dxa" w:w="9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2018</w:t>
            </w:r>
          </w:p>
        </w:tc>
        <w:tc>
          <w:tcPr>
            <w:tcW w:type="dxa" w:w="9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2019</w:t>
            </w:r>
          </w:p>
        </w:tc>
        <w:tc>
          <w:tcPr>
            <w:tcW w:type="dxa" w:w="98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type="dxa" w:w="10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2021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Prihod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1.294.600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5.439.000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7.850.000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8.900.000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11.500.000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12.700.000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Rashod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1.342.752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3.534.775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4.888.698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5.484.126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6.897.468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7.531.746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 xml:space="preserve">Materijalni troškovi 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798.380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2.864.721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4.134.595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4.687.630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6.057.050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6.689.090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Bruto plaće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129.600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216.000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259.200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302.400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302.400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c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Amortizacija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252.294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264.909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278.154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292.062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306.665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321.998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d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Rashod financiranja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292.078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275.545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259.948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245.234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231.353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218.258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Dobit prije oporezivanja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-48.152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1.904.225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2.961.302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3.415.874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4.602.532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5.168.254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Porez na dobit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0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220.000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683.175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920.506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1.033.651</w:t>
            </w:r>
          </w:p>
        </w:tc>
      </w:tr>
      <w:tr w:rsidTr="0009343E" w:rsidR="0009343E">
        <w:trPr>
          <w:trHeight w:val="240"/>
        </w:trPr>
        <w:tc>
          <w:tcPr>
            <w:tcW w:type="dxa" w:w="36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V</w:t>
            </w:r>
          </w:p>
        </w:tc>
        <w:tc>
          <w:tcPr>
            <w:tcW w:type="dxa" w:w="21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Neto dobit</w:t>
            </w:r>
          </w:p>
        </w:tc>
        <w:tc>
          <w:tcPr>
            <w:tcW w:type="dxa" w:w="10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-48.152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1.904.225</w:t>
            </w:r>
          </w:p>
        </w:tc>
        <w:tc>
          <w:tcPr>
            <w:tcW w:type="dxa" w:w="9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2.741.302</w:t>
            </w:r>
          </w:p>
        </w:tc>
        <w:tc>
          <w:tcPr>
            <w:tcW w:type="dxa" w:w="9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2.732.699</w:t>
            </w:r>
          </w:p>
        </w:tc>
        <w:tc>
          <w:tcPr>
            <w:tcW w:type="dxa" w:w="98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3.682.025</w:t>
            </w:r>
          </w:p>
        </w:tc>
        <w:tc>
          <w:tcPr>
            <w:tcW w:type="dxa" w:w="10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>
              <w:rPr>
                <w:rFonts w:eastAsia="Times New Roman"/>
                <w:b/>
                <w:bCs/>
                <w:sz w:val="18"/>
                <w:szCs w:val="18"/>
              </w:rPr>
              <w:t>4.134.603</w:t>
            </w:r>
          </w:p>
        </w:tc>
      </w:tr>
    </w:tbl>
    <w:p w:rsidRDefault="009F094D" w:rsidP="004D277C" w:rsidR="009F094D">
      <w:pPr>
        <w:rPr>
          <w:i/>
        </w:rPr>
      </w:pPr>
    </w:p>
    <w:p w:rsidRDefault="00B10CDD" w:rsidP="008D08A0" w:rsidR="00A702F7" w:rsidRPr="000F3F0D">
      <w:pPr>
        <w:jc w:val="center"/>
        <w:rPr>
          <w:i/>
        </w:rPr>
      </w:pPr>
      <w:r w:rsidRPr="000F3F0D">
        <w:rPr>
          <w:i/>
        </w:rPr>
        <w:t xml:space="preserve">Tablica </w:t>
      </w:r>
      <w:r w:rsidR="002E0F48">
        <w:rPr>
          <w:i/>
        </w:rPr>
        <w:t>1</w:t>
      </w:r>
      <w:r w:rsidRPr="000F3F0D">
        <w:rPr>
          <w:i/>
        </w:rPr>
        <w:t>: Projekcija</w:t>
      </w:r>
      <w:r w:rsidR="000F3F0D" w:rsidRPr="000F3F0D">
        <w:rPr>
          <w:i/>
        </w:rPr>
        <w:t xml:space="preserve"> budućeg</w:t>
      </w:r>
      <w:r w:rsidRPr="000F3F0D">
        <w:rPr>
          <w:i/>
        </w:rPr>
        <w:t xml:space="preserve"> poslovanja</w:t>
      </w:r>
    </w:p>
    <w:p w:rsidRDefault="004E2B48" w:rsidP="00DC4051" w:rsidR="004E2B48">
      <w:pPr>
        <w:pStyle w:val="Grafikeoznake2"/>
        <w:numPr>
          <w:ilvl w:val="0"/>
          <w:numId w:val="0"/>
        </w:numPr>
        <w:spacing w:lineRule="auto" w:line="360"/>
        <w:ind w:left="142"/>
      </w:pPr>
    </w:p>
    <w:p w:rsidRDefault="00E5544A" w:rsidP="009D1163" w:rsidR="00E25A20">
      <w:pPr>
        <w:pStyle w:val="Grafikeoznake2"/>
        <w:numPr>
          <w:ilvl w:val="0"/>
          <w:numId w:val="0"/>
        </w:numPr>
        <w:spacing w:lineRule="auto" w:line="360"/>
        <w:ind w:left="142"/>
        <w:jc w:val="both"/>
      </w:pPr>
      <w:r w:rsidRPr="006C1275">
        <w:t xml:space="preserve">Projicirani račun dobiti i gubitka iskazuje održivost predloženog poslovnog modela na  </w:t>
      </w:r>
      <w:r w:rsidRPr="006452C3">
        <w:t>razini neto dobiti.</w:t>
      </w:r>
      <w:r w:rsidR="009D1163">
        <w:t xml:space="preserve"> </w:t>
      </w:r>
      <w:r w:rsidR="000E2AE9">
        <w:t>Tvrtka</w:t>
      </w:r>
      <w:r w:rsidR="009D1163">
        <w:t xml:space="preserve"> prihode temelji na </w:t>
      </w:r>
      <w:r w:rsidR="00BA20DA">
        <w:t>poveć</w:t>
      </w:r>
      <w:r w:rsidR="00971417">
        <w:t>anju prodaje</w:t>
      </w:r>
      <w:r w:rsidR="0008374C">
        <w:t xml:space="preserve">. </w:t>
      </w:r>
      <w:r w:rsidR="00892F9C">
        <w:t>Troškovi će se smanjiti povećanjem kan</w:t>
      </w:r>
      <w:r w:rsidR="00997A96">
        <w:t xml:space="preserve">ala nabave </w:t>
      </w:r>
      <w:r w:rsidR="00750A27">
        <w:t>vozila</w:t>
      </w:r>
      <w:r w:rsidR="00892F9C">
        <w:t xml:space="preserve"> koj</w:t>
      </w:r>
      <w:r w:rsidR="00B4517E">
        <w:t>e Društvo koristi u poslovanju</w:t>
      </w:r>
      <w:r w:rsidR="00892F9C">
        <w:t>.</w:t>
      </w:r>
    </w:p>
    <w:p w:rsidRDefault="00E5544A" w:rsidP="00DC4051" w:rsidR="00E5544A" w:rsidRPr="006452C3">
      <w:pPr>
        <w:pStyle w:val="Grafikeoznake2"/>
        <w:numPr>
          <w:ilvl w:val="0"/>
          <w:numId w:val="0"/>
        </w:numPr>
        <w:spacing w:lineRule="auto" w:line="360"/>
        <w:ind w:left="142"/>
        <w:rPr>
          <w:b/>
        </w:rPr>
      </w:pPr>
      <w:r w:rsidRPr="006452C3">
        <w:t xml:space="preserve"> </w:t>
      </w:r>
    </w:p>
    <w:p w:rsidRDefault="00E5544A" w:rsidP="00A067F6" w:rsidR="00E97EAB">
      <w:pPr>
        <w:pStyle w:val="Grafikeoznake2"/>
        <w:numPr>
          <w:ilvl w:val="0"/>
          <w:numId w:val="3"/>
        </w:numPr>
        <w:spacing w:lineRule="auto" w:line="360"/>
        <w:jc w:val="both"/>
      </w:pPr>
      <w:r w:rsidRPr="006452C3">
        <w:t xml:space="preserve">U </w:t>
      </w:r>
      <w:r w:rsidR="00062887" w:rsidRPr="0005207F">
        <w:t>201</w:t>
      </w:r>
      <w:r w:rsidR="00750A27">
        <w:t>7</w:t>
      </w:r>
      <w:r w:rsidR="00170869" w:rsidRPr="006452C3">
        <w:t>. godini</w:t>
      </w:r>
      <w:r w:rsidRPr="006452C3">
        <w:t xml:space="preserve"> uz </w:t>
      </w:r>
      <w:r w:rsidR="007506E0" w:rsidRPr="006452C3">
        <w:t>stabilizaciju prihoda te pove</w:t>
      </w:r>
      <w:r w:rsidR="00720322" w:rsidRPr="006452C3">
        <w:t>ć</w:t>
      </w:r>
      <w:r w:rsidR="007506E0" w:rsidRPr="006452C3">
        <w:t>anje</w:t>
      </w:r>
      <w:r w:rsidRPr="006452C3">
        <w:t xml:space="preserve"> bruto marže </w:t>
      </w:r>
      <w:r w:rsidR="007506E0" w:rsidRPr="006452C3">
        <w:t>i</w:t>
      </w:r>
      <w:r w:rsidR="00CB4336">
        <w:t xml:space="preserve"> smanjenjem </w:t>
      </w:r>
      <w:r w:rsidRPr="006452C3">
        <w:t>operativnih troškova</w:t>
      </w:r>
      <w:r w:rsidR="00BA20DA">
        <w:t>,</w:t>
      </w:r>
      <w:r w:rsidRPr="006452C3">
        <w:t xml:space="preserve"> poslo</w:t>
      </w:r>
      <w:r w:rsidR="000E2AE9">
        <w:t>vanje tvrtk</w:t>
      </w:r>
      <w:r w:rsidR="006A2BCB">
        <w:t>e</w:t>
      </w:r>
      <w:r w:rsidR="006358D3">
        <w:t xml:space="preserve"> biti </w:t>
      </w:r>
      <w:r w:rsidR="00BA20DA">
        <w:t xml:space="preserve">će </w:t>
      </w:r>
      <w:r w:rsidR="006358D3">
        <w:t xml:space="preserve">pozitivno. </w:t>
      </w:r>
    </w:p>
    <w:p w:rsidRDefault="00392000" w:rsidP="002E0F48" w:rsidR="00392000">
      <w:pPr>
        <w:spacing w:lineRule="auto" w:line="360"/>
        <w:jc w:val="both"/>
      </w:pPr>
    </w:p>
    <w:p w:rsidRDefault="002E0F48" w:rsidP="002E0F48" w:rsidR="002E0F48" w:rsidRPr="006C1275">
      <w:pPr>
        <w:spacing w:lineRule="auto" w:line="360"/>
        <w:jc w:val="both"/>
      </w:pPr>
      <w:r w:rsidRPr="006C1275">
        <w:t xml:space="preserve">U nastavku prikazujemo prosječne mjesečne troškove za nesmetano poslovanje, a odnose se na osnovne troškove poslovanja </w:t>
      </w:r>
      <w:r w:rsidR="00862559">
        <w:t>tvrtke</w:t>
      </w:r>
      <w:r w:rsidRPr="006C1275">
        <w:t>. U navedene troškove uključeni su samo</w:t>
      </w:r>
      <w:r>
        <w:t xml:space="preserve"> minimalni</w:t>
      </w:r>
      <w:r w:rsidRPr="006C1275">
        <w:t xml:space="preserve"> troškovi bruto plaća,  režijski troškovi (plin, struja, vo</w:t>
      </w:r>
      <w:r w:rsidR="00F653D2">
        <w:t>da, naknade, telefoni</w:t>
      </w:r>
      <w:r w:rsidRPr="006C1275">
        <w:t xml:space="preserve"> i sl.)</w:t>
      </w:r>
      <w:r>
        <w:t xml:space="preserve"> i ostali osnovni troškovi nužni za poslovanje. </w:t>
      </w:r>
      <w:r w:rsidRPr="00714B6E">
        <w:t>Navedeni troškovi ne uključuju financiranje</w:t>
      </w:r>
      <w:r w:rsidR="00BA20DA">
        <w:t xml:space="preserve"> materijala potrebnih</w:t>
      </w:r>
      <w:r w:rsidRPr="00714B6E">
        <w:t xml:space="preserve"> za obavljanje </w:t>
      </w:r>
      <w:r w:rsidR="0008374C">
        <w:t xml:space="preserve">poslovanja </w:t>
      </w:r>
      <w:r w:rsidRPr="00714B6E">
        <w:t>kao i ostale direktne troškove.</w:t>
      </w:r>
    </w:p>
    <w:tbl>
      <w:tblPr>
        <w:tblW w:type="dxa" w:w="3380"/>
        <w:jc w:val="center"/>
        <w:tblLook w:val="04A0" w:noVBand="1" w:noHBand="0" w:lastColumn="0" w:firstColumn="1" w:lastRow="0" w:firstRow="1"/>
      </w:tblPr>
      <w:tblGrid>
        <w:gridCol w:w="537"/>
        <w:gridCol w:w="1820"/>
        <w:gridCol w:w="1080"/>
      </w:tblGrid>
      <w:tr w:rsidTr="008D08A0" w:rsidR="0009343E">
        <w:trPr>
          <w:trHeight w:val="320"/>
          <w:jc w:val="center"/>
        </w:trPr>
        <w:tc>
          <w:tcPr>
            <w:tcW w:type="dxa" w:w="4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lastRenderedPageBreak/>
              <w:t>RB</w:t>
            </w:r>
          </w:p>
        </w:tc>
        <w:tc>
          <w:tcPr>
            <w:tcW w:type="dxa" w:w="18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Opis</w:t>
            </w:r>
          </w:p>
        </w:tc>
        <w:tc>
          <w:tcPr>
            <w:tcW w:type="dxa" w:w="10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Iznos</w:t>
            </w:r>
          </w:p>
        </w:tc>
      </w:tr>
      <w:tr w:rsidTr="008D08A0" w:rsidR="0009343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1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Režijski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7.642</w:t>
            </w:r>
          </w:p>
        </w:tc>
      </w:tr>
      <w:tr w:rsidTr="008D08A0" w:rsidR="0009343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2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Bruto plaće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0</w:t>
            </w:r>
          </w:p>
        </w:tc>
      </w:tr>
      <w:tr w:rsidTr="008D08A0" w:rsidR="0009343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center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Ostali troškovi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9.850</w:t>
            </w:r>
          </w:p>
        </w:tc>
      </w:tr>
      <w:tr w:rsidTr="008D08A0" w:rsidR="0009343E">
        <w:trPr>
          <w:trHeight w:val="320"/>
          <w:jc w:val="center"/>
        </w:trPr>
        <w:tc>
          <w:tcPr>
            <w:tcW w:type="dxa" w:w="4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type="dxa" w:w="18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Ukupno:</w:t>
            </w:r>
          </w:p>
        </w:tc>
        <w:tc>
          <w:tcPr>
            <w:tcW w:type="dxa" w:w="10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>
              <w:rPr>
                <w:rFonts w:eastAsia="Times New Roman"/>
                <w:b/>
                <w:bCs/>
                <w:color w:val="000000"/>
              </w:rPr>
              <w:t>17.492</w:t>
            </w:r>
          </w:p>
        </w:tc>
      </w:tr>
    </w:tbl>
    <w:p w:rsidRDefault="002E0F48" w:rsidP="00A067F6" w:rsidR="002E0F48">
      <w:pPr>
        <w:spacing w:lineRule="auto" w:line="360"/>
      </w:pPr>
    </w:p>
    <w:p w:rsidRDefault="002E0F48" w:rsidP="008D08A0" w:rsidR="002E0F48" w:rsidRPr="000F3F0D">
      <w:pPr>
        <w:spacing w:lineRule="auto" w:line="360"/>
        <w:jc w:val="center"/>
        <w:rPr>
          <w:i/>
        </w:rPr>
      </w:pPr>
      <w:r w:rsidRPr="000F3F0D">
        <w:rPr>
          <w:i/>
        </w:rPr>
        <w:t xml:space="preserve">Tablica </w:t>
      </w:r>
      <w:r>
        <w:rPr>
          <w:i/>
        </w:rPr>
        <w:t>3</w:t>
      </w:r>
      <w:r w:rsidRPr="000F3F0D">
        <w:rPr>
          <w:i/>
        </w:rPr>
        <w:t xml:space="preserve">: </w:t>
      </w:r>
      <w:r w:rsidR="00C57CAA">
        <w:rPr>
          <w:i/>
        </w:rPr>
        <w:t>Minimalni</w:t>
      </w:r>
      <w:r w:rsidRPr="000F3F0D">
        <w:rPr>
          <w:i/>
        </w:rPr>
        <w:t xml:space="preserve"> mjesečni troškovi</w:t>
      </w:r>
    </w:p>
    <w:p w:rsidRDefault="00477740" w:rsidR="00477740">
      <w:pPr>
        <w:rPr>
          <w:rFonts w:eastAsia="Times New Roman"/>
          <w:b/>
          <w:bCs/>
          <w:noProof/>
          <w:color w:val="4F81BD"/>
          <w:kern w:val="32"/>
          <w:szCs w:val="32"/>
          <w:lang w:eastAsia="hr-HR" w:val="hr-HR"/>
        </w:rPr>
      </w:pPr>
      <w:bookmarkStart w:name="_Toc314077457" w:id="42"/>
      <w:bookmarkStart w:name="_Toc451235628" w:id="43"/>
      <w:r>
        <w:br w:type="page"/>
      </w:r>
    </w:p>
    <w:p w:rsidRDefault="003A6472" w:rsidP="00251DC0" w:rsidR="00893EC0" w:rsidRPr="006C1275">
      <w:pPr>
        <w:pStyle w:val="Naslov1"/>
      </w:pPr>
      <w:bookmarkStart w:name="_Toc465685937" w:id="44"/>
      <w:r w:rsidRPr="006C1275">
        <w:lastRenderedPageBreak/>
        <w:t xml:space="preserve">6. PLANIRANA BILANCA </w:t>
      </w:r>
      <w:r w:rsidR="005B2823" w:rsidRPr="006C1275">
        <w:t>NA ZADNJI DAN PETOGODIŠNJEG RAZDOBLJA</w:t>
      </w:r>
      <w:bookmarkEnd w:id="42"/>
      <w:bookmarkEnd w:id="43"/>
      <w:bookmarkEnd w:id="44"/>
    </w:p>
    <w:p w:rsidRDefault="00D90BE8" w:rsidP="00D90BE8" w:rsidR="00D90BE8" w:rsidRPr="006C1275"/>
    <w:p w:rsidRDefault="00D90BE8" w:rsidP="00D90BE8" w:rsidR="00D90BE8" w:rsidRPr="006C1275"/>
    <w:p w:rsidRDefault="00862559" w:rsidP="00A25A95" w:rsidR="009F4214">
      <w:pPr>
        <w:spacing w:lineRule="auto" w:line="360"/>
        <w:jc w:val="both"/>
      </w:pPr>
      <w:r>
        <w:t>Tvrtk</w:t>
      </w:r>
      <w:r w:rsidR="006A2BCB">
        <w:t>a</w:t>
      </w:r>
      <w:r w:rsidR="00D93333" w:rsidRPr="006C1275">
        <w:t xml:space="preserve"> će  ostvarenjem navedenog Plana operativnog i financijsko</w:t>
      </w:r>
      <w:r w:rsidR="004E2B48">
        <w:t>g restrukturiranja biti dovedena</w:t>
      </w:r>
      <w:r w:rsidR="00D93333" w:rsidRPr="006C1275">
        <w:t xml:space="preserve"> u stanje stabilnog, održivog i neograničenog poslovanja, sa stanjem obveza kako je prikazano u  Bilanci na dan 3</w:t>
      </w:r>
      <w:r w:rsidR="002C11E2" w:rsidRPr="006C1275">
        <w:t>1</w:t>
      </w:r>
      <w:r w:rsidR="00D93333" w:rsidRPr="006C1275">
        <w:t>.12.</w:t>
      </w:r>
      <w:r w:rsidR="00397EEF">
        <w:t>202</w:t>
      </w:r>
      <w:r w:rsidR="00C57CAA">
        <w:t>1</w:t>
      </w:r>
      <w:r w:rsidR="00D41EF7">
        <w:t xml:space="preserve">. godine, </w:t>
      </w:r>
      <w:r w:rsidR="00712F4A" w:rsidRPr="006C1275">
        <w:t>kao zadnjeg dana za koji</w:t>
      </w:r>
      <w:r w:rsidR="00D93333" w:rsidRPr="006C1275">
        <w:t xml:space="preserve"> je sastavljen plan.</w:t>
      </w:r>
    </w:p>
    <w:p w:rsidRDefault="008D08A0" w:rsidP="00A25A95" w:rsidR="008D08A0">
      <w:pPr>
        <w:spacing w:lineRule="auto" w:line="360"/>
        <w:jc w:val="both"/>
      </w:pPr>
    </w:p>
    <w:p w:rsidRDefault="008D08A0" w:rsidP="00A25A95" w:rsidR="008D08A0">
      <w:pPr>
        <w:spacing w:lineRule="auto" w:line="360"/>
        <w:jc w:val="both"/>
      </w:pPr>
    </w:p>
    <w:tbl>
      <w:tblPr>
        <w:tblW w:type="dxa" w:w="8639"/>
        <w:jc w:val="center"/>
        <w:tblLook w:val="04A0" w:noVBand="1" w:noHBand="0" w:lastColumn="0" w:firstColumn="1" w:lastRow="0" w:firstRow="1"/>
      </w:tblPr>
      <w:tblGrid>
        <w:gridCol w:w="4793"/>
        <w:gridCol w:w="1923"/>
        <w:gridCol w:w="1923"/>
      </w:tblGrid>
      <w:tr w:rsidTr="008D08A0" w:rsidR="0009343E" w:rsidRPr="008D08A0">
        <w:trPr>
          <w:trHeight w:val="437"/>
          <w:jc w:val="center"/>
        </w:trPr>
        <w:tc>
          <w:tcPr>
            <w:tcW w:type="dxa" w:w="47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9343E" w:rsidR="0009343E" w:rsidRPr="008D08A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D08A0">
              <w:rPr>
                <w:rFonts w:eastAsia="Times New Roman"/>
                <w:b/>
                <w:bCs/>
                <w:color w:val="000000"/>
              </w:rPr>
              <w:t>Naziv pozicije</w:t>
            </w:r>
          </w:p>
        </w:tc>
        <w:tc>
          <w:tcPr>
            <w:tcW w:type="dxa" w:w="19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9343E" w:rsidR="0009343E" w:rsidRPr="008D08A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D08A0">
              <w:rPr>
                <w:rFonts w:eastAsia="Times New Roman"/>
                <w:b/>
                <w:bCs/>
                <w:color w:val="000000"/>
              </w:rPr>
              <w:t>30.09.2016.</w:t>
            </w:r>
          </w:p>
        </w:tc>
        <w:tc>
          <w:tcPr>
            <w:tcW w:type="dxa" w:w="19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9343E" w:rsidR="0009343E" w:rsidRPr="008D08A0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8D08A0">
              <w:rPr>
                <w:rFonts w:eastAsia="Times New Roman"/>
                <w:b/>
                <w:bCs/>
                <w:color w:val="000000"/>
              </w:rPr>
              <w:t>31.12.2021.</w:t>
            </w:r>
          </w:p>
        </w:tc>
      </w:tr>
      <w:tr w:rsidTr="008D08A0" w:rsidR="0009343E" w:rsidRPr="008D08A0">
        <w:trPr>
          <w:trHeight w:val="437"/>
          <w:jc w:val="center"/>
        </w:trPr>
        <w:tc>
          <w:tcPr>
            <w:tcW w:type="dxa" w:w="6716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09343E" w:rsidR="0009343E" w:rsidRPr="008D08A0">
            <w:pPr>
              <w:rPr>
                <w:rFonts w:eastAsia="Times New Roman"/>
                <w:b/>
                <w:bCs/>
                <w:color w:val="000090"/>
              </w:rPr>
            </w:pPr>
            <w:r w:rsidRPr="008D08A0">
              <w:rPr>
                <w:rFonts w:eastAsia="Times New Roman"/>
                <w:b/>
                <w:bCs/>
                <w:color w:val="000090"/>
              </w:rPr>
              <w:t>PASIVA</w:t>
            </w:r>
          </w:p>
        </w:tc>
        <w:tc>
          <w:tcPr>
            <w:tcW w:type="dxa" w:w="1923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09343E" w:rsidR="0009343E" w:rsidRPr="008D08A0">
            <w:pPr>
              <w:rPr>
                <w:rFonts w:eastAsia="Times New Roman"/>
                <w:color w:val="000000"/>
              </w:rPr>
            </w:pPr>
            <w:r w:rsidRPr="008D08A0">
              <w:rPr>
                <w:rFonts w:eastAsia="Times New Roman"/>
                <w:color w:val="000000"/>
              </w:rPr>
              <w:t> </w:t>
            </w:r>
          </w:p>
        </w:tc>
      </w:tr>
      <w:tr w:rsidTr="008D08A0" w:rsidR="0009343E" w:rsidRPr="008D08A0">
        <w:trPr>
          <w:trHeight w:val="655"/>
          <w:jc w:val="center"/>
        </w:trPr>
        <w:tc>
          <w:tcPr>
            <w:tcW w:type="dxa" w:w="4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343E" w:rsidR="0009343E" w:rsidRPr="008D08A0">
            <w:pPr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1. Obveze prema bankama i drugim financijskim institucijama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4.172.542</w:t>
            </w:r>
          </w:p>
        </w:tc>
        <w:tc>
          <w:tcPr>
            <w:tcW w:type="dxa" w:w="19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2.873.010</w:t>
            </w:r>
          </w:p>
        </w:tc>
      </w:tr>
      <w:tr w:rsidTr="008D08A0" w:rsidR="0009343E" w:rsidRPr="008D08A0">
        <w:trPr>
          <w:trHeight w:val="437"/>
          <w:jc w:val="center"/>
        </w:trPr>
        <w:tc>
          <w:tcPr>
            <w:tcW w:type="dxa" w:w="4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343E" w:rsidR="0009343E" w:rsidRPr="008D08A0">
            <w:pPr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2. Obveze za zajmove, depozite i slično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485.984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679.200</w:t>
            </w:r>
          </w:p>
        </w:tc>
      </w:tr>
      <w:tr w:rsidTr="008D08A0" w:rsidR="0009343E" w:rsidRPr="008D08A0">
        <w:trPr>
          <w:trHeight w:val="437"/>
          <w:jc w:val="center"/>
        </w:trPr>
        <w:tc>
          <w:tcPr>
            <w:tcW w:type="dxa" w:w="4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343E" w:rsidR="0009343E" w:rsidRPr="008D08A0">
            <w:pPr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3. Obveze za predujmove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491.423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210.303</w:t>
            </w:r>
          </w:p>
        </w:tc>
      </w:tr>
      <w:tr w:rsidTr="008D08A0" w:rsidR="0009343E" w:rsidRPr="008D08A0">
        <w:trPr>
          <w:trHeight w:val="437"/>
          <w:jc w:val="center"/>
        </w:trPr>
        <w:tc>
          <w:tcPr>
            <w:tcW w:type="dxa" w:w="4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343E" w:rsidR="0009343E" w:rsidRPr="008D08A0">
            <w:pPr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4. Obveze prema dobavljačima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5.179.782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2.760.000</w:t>
            </w:r>
          </w:p>
        </w:tc>
      </w:tr>
      <w:tr w:rsidTr="008D08A0" w:rsidR="0009343E" w:rsidRPr="008D08A0">
        <w:trPr>
          <w:trHeight w:val="655"/>
          <w:jc w:val="center"/>
        </w:trPr>
        <w:tc>
          <w:tcPr>
            <w:tcW w:type="dxa" w:w="4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09343E" w:rsidR="0009343E" w:rsidRPr="008D08A0">
            <w:pPr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5. Obveze za poreze, doprinose i slična davanja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5.099.858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1.430.200</w:t>
            </w:r>
          </w:p>
        </w:tc>
      </w:tr>
      <w:tr w:rsidTr="008D08A0" w:rsidR="0009343E" w:rsidRPr="008D08A0">
        <w:trPr>
          <w:trHeight w:val="437"/>
          <w:jc w:val="center"/>
        </w:trPr>
        <w:tc>
          <w:tcPr>
            <w:tcW w:type="dxa" w:w="479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 w:rsidRPr="008D08A0">
            <w:pPr>
              <w:rPr>
                <w:rFonts w:eastAsia="Times New Roman"/>
                <w:b/>
                <w:bCs/>
              </w:rPr>
            </w:pPr>
            <w:r w:rsidRPr="008D08A0">
              <w:rPr>
                <w:rFonts w:eastAsia="Times New Roman"/>
                <w:b/>
                <w:bCs/>
              </w:rPr>
              <w:t>UKUPNO: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15.429.589</w:t>
            </w:r>
          </w:p>
        </w:tc>
        <w:tc>
          <w:tcPr>
            <w:tcW w:type="dxa" w:w="19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noWrap/>
            <w:vAlign w:val="bottom"/>
            <w:hideMark/>
          </w:tcPr>
          <w:p w:rsidRDefault="0009343E" w:rsidR="0009343E" w:rsidRPr="008D08A0">
            <w:pPr>
              <w:jc w:val="right"/>
              <w:rPr>
                <w:rFonts w:eastAsia="Times New Roman"/>
              </w:rPr>
            </w:pPr>
            <w:r w:rsidRPr="008D08A0">
              <w:rPr>
                <w:rFonts w:eastAsia="Times New Roman"/>
              </w:rPr>
              <w:t>7.952.713</w:t>
            </w:r>
          </w:p>
        </w:tc>
      </w:tr>
    </w:tbl>
    <w:p w:rsidRDefault="00435D17" w:rsidP="00811448" w:rsidR="00435D17">
      <w:pPr>
        <w:spacing w:lineRule="auto" w:line="360"/>
        <w:jc w:val="both"/>
      </w:pPr>
    </w:p>
    <w:p w:rsidRDefault="0005207F" w:rsidP="00435D17" w:rsidR="0005207F" w:rsidRPr="006C1275">
      <w:pPr>
        <w:spacing w:lineRule="auto" w:line="360"/>
        <w:ind w:firstLine="708"/>
        <w:jc w:val="center"/>
      </w:pPr>
    </w:p>
    <w:p w:rsidRDefault="00E401FF" w:rsidP="00251DC0" w:rsidR="00E401FF">
      <w:pPr>
        <w:pStyle w:val="Naslov1"/>
      </w:pPr>
    </w:p>
    <w:p w:rsidRDefault="00956B00" w:rsidP="00483326" w:rsidR="00956B00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6358D3" w:rsidP="00483326" w:rsidR="006358D3"/>
    <w:p w:rsidRDefault="0009343E" w:rsidR="0009343E">
      <w:pPr>
        <w:rPr>
          <w:b/>
          <w:color w:themeColor="accent1" w:val="4F81BD"/>
          <w:sz w:val="28"/>
          <w:szCs w:val="28"/>
          <w:lang w:eastAsia="en-US" w:val="hr-HR"/>
        </w:rPr>
      </w:pPr>
      <w:bookmarkStart w:name="_Toc314077459" w:id="45"/>
      <w:bookmarkStart w:name="_Toc451235629" w:id="46"/>
      <w:r>
        <w:br w:type="page"/>
      </w:r>
    </w:p>
    <w:p w:rsidRDefault="006358D3" w:rsidP="00251DC0" w:rsidR="00214A9D">
      <w:pPr>
        <w:pStyle w:val="Naslov1"/>
      </w:pPr>
      <w:bookmarkStart w:name="_Toc465685938" w:id="47"/>
      <w:r w:rsidRPr="00944571">
        <w:lastRenderedPageBreak/>
        <w:t>7</w:t>
      </w:r>
      <w:r w:rsidR="00483326" w:rsidRPr="00944571">
        <w:t>. PONUDA VJEROVNICIMA U POSTUPKU PREDSTEČAJNE NAGODBE</w:t>
      </w:r>
      <w:bookmarkEnd w:id="45"/>
      <w:bookmarkEnd w:id="46"/>
      <w:bookmarkEnd w:id="47"/>
    </w:p>
    <w:p w:rsidRDefault="00F8462A" w:rsidP="00F8462A" w:rsidR="00F8462A" w:rsidRPr="00F8462A">
      <w:pPr>
        <w:rPr>
          <w:lang w:eastAsia="hr-HR" w:val="hr-HR"/>
        </w:rPr>
      </w:pPr>
    </w:p>
    <w:p w:rsidRDefault="008C2D5F" w:rsidP="000E6125" w:rsidR="000E6125">
      <w:pPr>
        <w:spacing w:lineRule="auto" w:line="360"/>
        <w:jc w:val="both"/>
      </w:pPr>
      <w:r w:rsidRPr="006C1275">
        <w:t xml:space="preserve">Sukladno prethodno opisnom modelu, prijedlog predstečajne nagodbe </w:t>
      </w:r>
      <w:r w:rsidR="008074E1" w:rsidRPr="006C1275">
        <w:t>bazira se na</w:t>
      </w:r>
      <w:r w:rsidR="00B1120C" w:rsidRPr="006C1275">
        <w:t xml:space="preserve"> otpisu </w:t>
      </w:r>
      <w:r w:rsidR="008074E1" w:rsidRPr="006C1275">
        <w:t xml:space="preserve"> </w:t>
      </w:r>
      <w:r w:rsidR="00695824">
        <w:t>dijela tražbina.</w:t>
      </w:r>
    </w:p>
    <w:p w:rsidRDefault="00714B6E" w:rsidP="000E6125" w:rsidR="00714B6E">
      <w:pPr>
        <w:spacing w:lineRule="auto" w:line="360"/>
        <w:jc w:val="both"/>
      </w:pPr>
    </w:p>
    <w:p w:rsidRDefault="00067783" w:rsidP="000E6125" w:rsidR="00E65A27">
      <w:pPr>
        <w:spacing w:lineRule="auto" w:line="360"/>
        <w:jc w:val="both"/>
        <w:rPr>
          <w:b/>
          <w:u w:val="single"/>
        </w:rPr>
      </w:pPr>
      <w:r w:rsidRPr="006C1275">
        <w:rPr>
          <w:b/>
          <w:u w:val="single"/>
        </w:rPr>
        <w:t>T</w:t>
      </w:r>
      <w:r w:rsidR="0069683B" w:rsidRPr="006C1275">
        <w:rPr>
          <w:b/>
          <w:u w:val="single"/>
        </w:rPr>
        <w:t>ražbin</w:t>
      </w:r>
      <w:r w:rsidRPr="006C1275">
        <w:rPr>
          <w:b/>
          <w:u w:val="single"/>
        </w:rPr>
        <w:t>e</w:t>
      </w:r>
      <w:r w:rsidR="0069683B" w:rsidRPr="006C1275">
        <w:rPr>
          <w:b/>
          <w:u w:val="single"/>
        </w:rPr>
        <w:t xml:space="preserve"> vjerovnika:</w:t>
      </w:r>
    </w:p>
    <w:p w:rsidRDefault="00F73F51" w:rsidP="000E6125" w:rsidR="00F73F51">
      <w:pPr>
        <w:spacing w:lineRule="auto" w:line="360"/>
        <w:jc w:val="both"/>
        <w:rPr>
          <w:b/>
          <w:u w:val="single"/>
        </w:rPr>
      </w:pPr>
    </w:p>
    <w:p w:rsidRDefault="00380C0B" w:rsidP="00380C0B" w:rsidR="00380C0B">
      <w:pPr>
        <w:pStyle w:val="Grafikeoznake2"/>
        <w:numPr>
          <w:ilvl w:val="0"/>
          <w:numId w:val="7"/>
        </w:numPr>
        <w:spacing w:lineRule="auto" w:line="360"/>
        <w:jc w:val="both"/>
      </w:pPr>
      <w:r w:rsidRPr="00BA6323">
        <w:t>Dug prema</w:t>
      </w:r>
      <w:r>
        <w:t xml:space="preserve"> grupi</w:t>
      </w:r>
      <w:r w:rsidRPr="00BA6323">
        <w:t xml:space="preserve"> </w:t>
      </w:r>
      <w:r>
        <w:rPr>
          <w:b/>
        </w:rPr>
        <w:t>VJEROVNICI</w:t>
      </w:r>
      <w:r w:rsidRPr="00BE2667">
        <w:t>, sukladno utvrđenim tražbinama</w:t>
      </w:r>
      <w:r>
        <w:rPr>
          <w:b/>
        </w:rPr>
        <w:t xml:space="preserve"> </w:t>
      </w:r>
      <w:r>
        <w:t xml:space="preserve">iznosi </w:t>
      </w:r>
      <w:r w:rsidRPr="007A232B">
        <w:t xml:space="preserve"> </w:t>
      </w:r>
      <w:r>
        <w:rPr>
          <w:color w:val="000000"/>
        </w:rPr>
        <w:t xml:space="preserve">30.916.464,70 </w:t>
      </w:r>
      <w:r>
        <w:t>kn. P</w:t>
      </w:r>
      <w:r w:rsidRPr="00BA6323">
        <w:t xml:space="preserve">redlaže </w:t>
      </w:r>
      <w:r>
        <w:t>se otpis</w:t>
      </w:r>
      <w:r w:rsidRPr="00BA6323">
        <w:t xml:space="preserve"> </w:t>
      </w:r>
      <w:r>
        <w:t>tražbina za</w:t>
      </w:r>
      <w:r w:rsidRPr="00BA6323">
        <w:t xml:space="preserve"> </w:t>
      </w:r>
      <w:r>
        <w:t>50</w:t>
      </w:r>
      <w:r w:rsidRPr="00BA6323">
        <w:t xml:space="preserve">%. Preostalih </w:t>
      </w:r>
      <w:r>
        <w:t>50</w:t>
      </w:r>
      <w:r w:rsidRPr="00BA6323">
        <w:t xml:space="preserve">% </w:t>
      </w:r>
      <w:r>
        <w:t>tražbina</w:t>
      </w:r>
      <w:r w:rsidRPr="00BA6323">
        <w:t xml:space="preserve"> otplatit</w:t>
      </w:r>
      <w:r>
        <w:t>i</w:t>
      </w:r>
      <w:r w:rsidRPr="00BA6323">
        <w:t xml:space="preserve"> će se na </w:t>
      </w:r>
      <w:r>
        <w:t>48 mjeseca uz dodatnih 12 mjeseci počeka,</w:t>
      </w:r>
      <w:r w:rsidRPr="00BA6323">
        <w:t xml:space="preserve"> </w:t>
      </w:r>
      <w:r>
        <w:t>bez kamata</w:t>
      </w:r>
      <w:r w:rsidRPr="00BA6323">
        <w:t xml:space="preserve">, u jednakim mjesečnim anuitetima, počevši od </w:t>
      </w:r>
      <w:r>
        <w:t>pravomoćnosti</w:t>
      </w:r>
      <w:r w:rsidRPr="00BA6323">
        <w:t xml:space="preserve"> Rješenja Trgovačkog suda o sklopljenoj nagodbi</w:t>
      </w:r>
      <w:r>
        <w:t>, svakog 15-tog u mjesecu.</w:t>
      </w:r>
    </w:p>
    <w:tbl>
      <w:tblPr>
        <w:tblW w:type="dxa" w:w="9376"/>
        <w:jc w:val="center"/>
        <w:tblLook w:val="04A0" w:noVBand="1" w:noHBand="0" w:lastColumn="0" w:firstColumn="1" w:lastRow="0" w:firstRow="1"/>
      </w:tblPr>
      <w:tblGrid>
        <w:gridCol w:w="497"/>
        <w:gridCol w:w="1371"/>
        <w:gridCol w:w="1982"/>
        <w:gridCol w:w="1792"/>
        <w:gridCol w:w="1548"/>
        <w:gridCol w:w="1424"/>
        <w:gridCol w:w="1430"/>
      </w:tblGrid>
      <w:tr w:rsidTr="00772D67" w:rsidR="00380C0B" w:rsidRPr="00135C77">
        <w:trPr>
          <w:trHeight w:val="960"/>
          <w:jc w:val="center"/>
        </w:trPr>
        <w:tc>
          <w:tcPr>
            <w:tcW w:type="dxa" w:w="47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RB</w:t>
            </w:r>
          </w:p>
        </w:tc>
        <w:tc>
          <w:tcPr>
            <w:tcW w:type="dxa" w:w="12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OIB</w:t>
            </w:r>
          </w:p>
        </w:tc>
        <w:tc>
          <w:tcPr>
            <w:tcW w:type="dxa" w:w="18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NAZIV VJEROVNIKA</w:t>
            </w:r>
          </w:p>
        </w:tc>
        <w:tc>
          <w:tcPr>
            <w:tcW w:type="dxa" w:w="164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ADRESA</w:t>
            </w:r>
          </w:p>
        </w:tc>
        <w:tc>
          <w:tcPr>
            <w:tcW w:type="dxa" w:w="154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UTVRĐENI IZNOS TRAŽBINE</w:t>
            </w:r>
          </w:p>
        </w:tc>
        <w:tc>
          <w:tcPr>
            <w:tcW w:type="dxa" w:w="1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OTPIS</w:t>
            </w:r>
          </w:p>
        </w:tc>
        <w:tc>
          <w:tcPr>
            <w:tcW w:type="dxa" w:w="131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5D9F1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PREOSTALO ZA OTPLATU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55056286579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212 AN-TO,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Popovača, Ulica Jorgovana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4.500,00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4.500,00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36856415212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ADRIALIFT d. o. o. za projektiranje, održavanje, rekonstrukciju i ugradnju dizala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Rijeka, Braće Baćića 36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19.687,50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9.843,75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9.843,75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16251237157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ANKICA MARTINOVIĆ, vlasnica obrta "DIJAMANT"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Svibje, SAVSKA 35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10.012,81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5.006,41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5.006,41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20292543161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ASOS d.o.o. za građevinarstvo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Drage Ivaniševića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23.428,90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11.714,45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11.714,45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13933798090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ASSA ABLOY CROATIA društvo s ograničenom odgovornošću za proizvodnju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Bjelovar, Pakračka ulica 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5.067,60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2.533,80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2.533,80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87425920265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BETON-LUČKO društvo s ograničenom odgovornošću za graditeljstvo, proizvodnju, transport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Lučko, Puškarićeva 1b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8.900,00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4.450,00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4.450,00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1633868005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Büsscher Hoffmann - hidroizolacijski sistemi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Draganići 16a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283.932,48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141.966,24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141.966,24</w:t>
            </w:r>
          </w:p>
        </w:tc>
      </w:tr>
      <w:tr w:rsidTr="00772D67" w:rsidR="00380C0B" w:rsidRPr="00135C77">
        <w:trPr>
          <w:trHeight w:val="96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93952250728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CENTAR ZA PROSTORNO UREĐENJE I ARHITEKTURU društvo s ograničenom odgovornošću za obavljanje stručnih poslova prostornog uređenja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Odranska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63.025,00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31.512,50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31.512,50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72789370461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COMPLEO d.o.o. za graditeljstvo, trgovinu i posredovanje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Ulica hrvatskog proljeća 22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87.401,68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43.700,84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43.700,84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26187994862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CROATIA OSIGURANJE D.D.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Vatroslava Jagića 33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32.703,03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16.351,52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16.351,52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56801815466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D. P. NEKRETNINE društvo s ograničenom odgovornošću za proizvodnju i graditeljstvo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Ćirilometodska 26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39764730431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DAVOR RAPLJENOVIĆ, vlasnik obrta "INSTALACIJE DAVOR"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DRAGUTINA JAMBREŠĆAKA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4.735,50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2.367,75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2.367,75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215342350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DENIT-B, društvo s ograničenom odgovornošću za trgovinu na veliko i malo, uvoz-izvoz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Gradna 78/F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29.823,77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14.911,89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14.911,89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63932855896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DIJAMANT-REZ d.o.o. za trgovinu, ugostiteljstvo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Sesvetski Kraljevec, Kobiljačka 1021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56.443,95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28.221,98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28.221,98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53149109818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DIONIČKO DRUŠTVO SAMOBORKA, INDUSTRIJA GRAĐEVNOG MATERIJALA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Zagrebačka 32/a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1.894.792,19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947.396,10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947.396,10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82818873408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EKO-MONITORING d.o.o. za kontrolu i zaštitu okoliša i inženjering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Varaždin, Kućanska 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5.350,50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2.675,25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2.675,25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70395126333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EL.MA.H.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Kerestinec, Svetonedeljska cesta 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2.266,05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1.133,03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1.133,03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12564015251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ENERGO METAN društvo s ograničenom odgovornošću za </w:t>
            </w: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distribuciju plina i opskrbu plinom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Samobor, Ulica Vlade Gotovca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99.270,53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49.635,27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49.635,27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19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98846978433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FAVIS SAMOBOR d.o.o.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Velika Rakovica, Rakovica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41.118,67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20.559,34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20.559,34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19694720631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Franjo Vidović, vlasnik "Izo-graditelj"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Zadar, HRVATSKOG SABORA 63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23.782,34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11.891,17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11.891,17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28399231832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GEOKOL društvo s ograničenom odgovornošću za geotehničke radove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Varaždin, Josipa Kozarca 41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115.676,09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57.838,05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57.838,05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82806041381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GLUMINA BANKA dioničko društvo -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Lipovečka ulica 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17.787,59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8.893,80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8.893,80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33544271925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GRAD SAMOBOR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Trg kralja Tomislava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5.983,99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2.992,00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2.992,00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57236264858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GRAFIKA-GRAFOPRINT d.o.o. za grafičku djelatnost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Bestovje (Grad Sveta Nedelja) Podreber 3A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227.426,92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113.713,46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113.713,46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53804674161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GRASA d.o.o. za građevinske sanacije i geotehičke radove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Kalinovica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9.913,41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4.956,71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4.956,71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25339023257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HABERKORN d.o.o.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Sveta Nedjelja, Dr. Franje Tuđmana 16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6.991,71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3.495,86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3.495,86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57940962109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HARIS HALILOVIĆ, vlasnik obrta "HED"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BARATAČEV PUT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2.044,00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1.022,00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1.022,00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68419124305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Hrvatska radiotelevizija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Prisavlje 3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12.160,00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6.080,00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6.080,00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28921383001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Hrvatske vode, pravna osoba za upravljanje vodama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Grada Vukovara 220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6.022,16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3.011,08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3.011,08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56710177871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HVAR, društvo s ograničenom odgovornošću za građenje i projektiranje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Nikole Šubića Zrinskog 16A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9.657,28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4.828,64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4.828,64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23498102118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Ivica Fabek, vlasnik obrta "HIDRAULIK"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SAMOSTANSKA 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8.995,71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4.497,86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4.497,86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15339004174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JADGODIĆ LJUBA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Samobor, Suhodol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94472454976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JADRANSKO OSIGURANJE D.D.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Listopadska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13.547,53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6.773,77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6.773,77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76461955373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JAGODIĆ DRAGO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Suhodol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93364395752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JAVNI BILJEŽNIK SANDRA PALINIĆ-ĆULIN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LOMNIČKA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3.528,65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1.764,33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1.764,33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42570728116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KERA TERM trgovina d.o.o. za </w:t>
            </w: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Zagreb, 14. Trokut br. 19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56.300,23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28.150,12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28.150,12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37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43675361716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KERATEK, zastupstva, trgovina, inženjering,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Lavoslava Ružičke 32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12.500,00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12.500,00</w:t>
            </w:r>
          </w:p>
        </w:tc>
      </w:tr>
      <w:tr w:rsidTr="00772D67" w:rsidR="00380C0B" w:rsidRPr="00135C77">
        <w:trPr>
          <w:trHeight w:val="96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44651918372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KLESARSTVO LUCIĆ društvo s ograničenom odgovornošću za proizvodnju, trgovinu, graditeljstvo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Hrastina, Tomislavova 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121.452,20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60.726,10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60.726,10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18371988523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KOLNOA VRATA d.o.o. za unutarnju i vanjsku trgovinu i usluge u prometu roba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Ilica 315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9.712,92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4.856,46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4.856,46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17055681355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KOMUNALAC društvo s ograničenom odgovornošću za obavljanje komunalnih djelatnosti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Ulica 151. samoborske brigade HV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59.082,33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29.541,17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29.541,17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15526597734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KONE d.o.o. za poizvodnju,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Zagrebačka cesta 145 A/III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725.126,99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362.563,50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362.563,50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31697259786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Konica Minolta Hrvatska - poslovna rješenja,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Horvatova 82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2.656,80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1.328,40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1.328,40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15564590056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LED CENTAR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Novaki (Grad Sveta Nedjelja) Topolje 22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422.308,39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211.154,20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211.154,20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36884217560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lipbled Zagreb društvo s ograničenom odgovornošću za trgovinu i poslovanje nekretninama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Oreškovićeva 81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8.869,50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4.434,75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4.434,75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27163371451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 T O trgovina i usluge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Nova cesta 130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26.483,42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13.241,71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13.241,71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58009725873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MACAN PT društvo s ograničenom odgovornošću za trgovinu i graditeljstvo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 Bregana, Volavec 12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3.073,08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1.536,54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1.536,54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96054699248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MALER-BOJE društvo s ograničenom odgovornošću za završne radove u građevinarstvu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Zgreb, Planinska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271.901,18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135.950,59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135.950,59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53631953369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Mario Herbert, vlasnik obrta "HERBERT"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Kutina, DOBRIŠE CESARIĆA 8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8.352,80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4.176,40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4.176,40</w:t>
            </w:r>
          </w:p>
        </w:tc>
      </w:tr>
      <w:tr w:rsidTr="00772D67" w:rsidR="00380C0B" w:rsidRPr="00135C77">
        <w:trPr>
          <w:trHeight w:val="96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49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44863810856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MAROVIĆ STJEPAN, vlasnik obrta MAROVIĆ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Rakov Potok, KARLOVAČKA CESTA 108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143.914,52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71.957,26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71.957,26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18519637078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MARTIN, d.o.o. za izradu jedara i brodskih tendi, te opremanje jahti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Šibenik, Sarajevska 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12.523,54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6.261,77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6.261,77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41232234007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MB Plan d.o.o. za graditeljstvo, nadzor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Mlinovi 129 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31.250,00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15.625,00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15.625,00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24690129373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METUS d.o.o. za održavanje i popravak dizala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Petrova 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19.251,60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9.625,80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9.625,80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78561112242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MILJENKO JAGODIĆ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Samobor, Lešće 31/D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51786417388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MOTUS CEE d.o.o. za trgovinu i usluge -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Josipa Jelačića 115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59.238,75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29.619,38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29.619,38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24150631592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NYSA TOURS d.o.o. putnička agencija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Trg kralja Tomislava 14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419.108,12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209.554,06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209.554,06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84767629617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PALAC-OPREMA d.o.o. za trgovinu i građenje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Republike Austrije 35II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281.176,85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140.588,43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140.588,43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50710739981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PAP-PROMET d.o.o.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Sveta Nedjelja, dr. Franje Tuđmana 77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65.967,14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32.983,57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32.983,57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65436826341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PARKETI POŽGAJ - društvo s ograničenom odgovornošću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Veliki Bukovec, Dravska 40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30.001,96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15.000,98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15.000,98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17136294042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PROMERITUM d.o.o. za savjetovanje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Bregana, A. Kovačića 62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8.000,00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8.000,00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21663298537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PROVIS društvo s ograničenom odgovornošću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Ljudevita Gaja 64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52.848,72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26.424,36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26.424,36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77507131528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PVC CENTAR d.o.o. za proizvodnju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Jastrebarsko, Breznik Plešivički bb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15.001,16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7.500,58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7.500,58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18683136487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Republika Hrvatska - Ministarstvo financija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KATANČIĆEVA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3.945.654,20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1.972.827,10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1.972.827,10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22254719830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ROMAN LIBRIĆ, vlasnik obrta "STAKLARSKI OBRT"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NIKOLE ŠUBIĆA ZRINSKOG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5.000,00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39551305526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SCHINDLER HRVATSKA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Kovinska 4 A/2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3.135,80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1.567,90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1.567,90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65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62140787061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SIŽE KUPRES, društvo s ograničenom odgovornošću za proizvodnju i promet proizvoda od drveta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Mala Rakovica, Mirnovečka ulica 32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5.773,58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2.886,79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2.886,79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29785127309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SKEN - MONT društvo s ograničenom odgovornošću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Gajeva 62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83.315,86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41.657,93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41.657,93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43861114243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SLAVKO SEBASTIJAN, vlasnik obrta "LIMARIJA SEBASTIJAN"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Bestovje, PLJEŠIVIČKA 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7.230,72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3.615,36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3.615,36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14083159683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Sto Ges.m.b.H.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Kovinska 4a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42.773,35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21.386,68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21.386,68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56204795917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Tatra-elektrogradnja društvo s ograničenom odgovornošću za usluge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9. svibnja 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175.454,83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87.727,42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87.727,42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56149360107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TEHNOPROMET 93 d.o.o. za unutarnju i vanjsku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Odvojak P. Štoosa 10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18.513,37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9.256,69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9.256,69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64720212310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TELUR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Dubravkin Trg 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152.977,44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76.488,72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76.488,72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25594096987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TEXO TRGOVINA, društvo s ograničenom odgovornošću za zastupanje,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Ulica hrvatskih branitelja 7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122.358,30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61.179,15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61.179,15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73497369534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TOI TOI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Kvintička 16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22.165,20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11.082,60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11.082,60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9188778219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TOMISLAV GRUPA društvo s ograničenom odgovornošću za trgovinu i usluge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Jurišićeva 24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152.256,21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76.128,11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76.128,11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26606445835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TOP GLAZURE d.o.o. za građenje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Rakov Potok, Karlovačka cesta 90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212.104,02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106.052,01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106.052,01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9838000938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TSCHANHENZ &amp; KRIŽAJ - društvo s ograničenom odgovornošću za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Maruševec, Selnikbb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2.509,20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1.254,60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1.254,60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34462901408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V.D.-GRAĐENJE d.o.o. za građenje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Gradiška 20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47.250,15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23.625,08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23.625,08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78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55525619967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VB LEASING d.o.o. za leasing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Horvatova 82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41.028,69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20.514,35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20.514,35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lastRenderedPageBreak/>
              <w:t>79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92114257606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VIMA-SAMOBOR društvo s ograničenom odgovornošću za građenje,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Šmidhenova 4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867.748,42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433.874,21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433.874,21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80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40469856318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VLATKA KAMANIĆ JAGODIĆ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Samobor, Lešće 31/D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3.767.813,33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1.883.906,67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81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83416546499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VODOOPSKRBA I ODVODNJA društvo s ograničenom odgovornošću za javnu vodoopskrbu i odvodnju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Folnegovićeva 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17.520,94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8.760,47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8.760,47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82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16162143374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VRBANČIĆ d.o.o. za proizvodnju i trgovinu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Ljudevita Gaja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7.002,85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3.501,43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3.501,43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83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96118420948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WENINOX društvo s ograničenom odgovornošću za proizvodnju, trgovinu i usluge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Lešće 9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38.243,60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19.121,80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19.121,80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84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85584865987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ZAGREBAČKI HOLDING D.O.O.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Ulica grada Vukovara 41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15.558,63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7.779,32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7.779,32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85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51211098924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 xml:space="preserve">ZDRAVKO BANJANIN, vlasnik obrta "ŠIPAK" 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SABOBOR, KRALJA KREŠIMIRA IV 25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2.974,20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1.487,10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1.487,10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86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58493239445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ZRINJSKI d.o.o. za usluge u stečaju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Zagreb, Trakošćanska 2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50.000,00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25.000,00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25.000,00</w:t>
            </w:r>
          </w:p>
        </w:tc>
      </w:tr>
      <w:tr w:rsidTr="00772D67" w:rsidR="00380C0B" w:rsidRPr="00135C77">
        <w:trPr>
          <w:trHeight w:val="64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87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10963433735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ŽELJKO VRBANČIĆ, vlasnik obrta "VULKANIZACIJA VRBANČIĆ"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SAMOBOR, LJUDEVITA GAJA 30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6.768,75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3.384,38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80C0B" w:rsidP="00004B9D" w:rsidR="00380C0B" w:rsidRPr="00135C77">
            <w:pPr>
              <w:jc w:val="right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</w:rPr>
              <w:t>3.384,38</w:t>
            </w:r>
          </w:p>
        </w:tc>
      </w:tr>
      <w:tr w:rsidTr="00772D67" w:rsidR="00380C0B" w:rsidRPr="00135C77">
        <w:trPr>
          <w:trHeight w:val="320"/>
          <w:jc w:val="center"/>
        </w:trPr>
        <w:tc>
          <w:tcPr>
            <w:tcW w:type="dxa" w:w="47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</w:t>
            </w:r>
          </w:p>
        </w:tc>
        <w:tc>
          <w:tcPr>
            <w:tcW w:type="dxa" w:w="12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</w:t>
            </w:r>
          </w:p>
        </w:tc>
        <w:tc>
          <w:tcPr>
            <w:tcW w:type="dxa" w:w="18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vAlign w:val="center"/>
            <w:hideMark/>
          </w:tcPr>
          <w:p w:rsidRDefault="00380C0B" w:rsidP="00004B9D" w:rsidR="00380C0B" w:rsidRPr="00135C77">
            <w:pPr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UKUPNO:</w:t>
            </w:r>
          </w:p>
        </w:tc>
        <w:tc>
          <w:tcPr>
            <w:tcW w:type="dxa" w:w="164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 </w:t>
            </w:r>
          </w:p>
        </w:tc>
        <w:tc>
          <w:tcPr>
            <w:tcW w:type="dxa" w:w="154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30.916.464,70</w:t>
            </w:r>
          </w:p>
        </w:tc>
        <w:tc>
          <w:tcPr>
            <w:tcW w:type="dxa" w:w="1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15.458.232,35</w:t>
            </w:r>
          </w:p>
        </w:tc>
        <w:tc>
          <w:tcPr>
            <w:tcW w:type="dxa" w:w="13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B4C6E7" w:color="000000" w:val="clear"/>
            <w:noWrap/>
            <w:vAlign w:val="center"/>
            <w:hideMark/>
          </w:tcPr>
          <w:p w:rsidRDefault="00380C0B" w:rsidP="00004B9D" w:rsidR="00380C0B" w:rsidRPr="00135C77">
            <w:pPr>
              <w:jc w:val="center"/>
              <w:rPr>
                <w:rFonts w:eastAsia="Times New Roman"/>
                <w:color w:val="000000"/>
                <w:sz w:val="21"/>
              </w:rPr>
            </w:pPr>
            <w:r w:rsidRPr="00135C77">
              <w:rPr>
                <w:rFonts w:eastAsia="Times New Roman"/>
                <w:color w:val="000000"/>
                <w:sz w:val="21"/>
                <w:lang w:val="hr-HR"/>
              </w:rPr>
              <w:t>15.458.232,35</w:t>
            </w:r>
          </w:p>
        </w:tc>
      </w:tr>
    </w:tbl>
    <w:p w:rsidRDefault="00380C0B" w:rsidP="000E6125" w:rsidR="00380C0B">
      <w:pPr>
        <w:spacing w:lineRule="auto" w:line="360"/>
        <w:jc w:val="both"/>
        <w:rPr>
          <w:b/>
          <w:u w:val="single"/>
        </w:rPr>
      </w:pPr>
    </w:p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212 AN-TO, d.o.o. za proizvodnju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Popovača, Ulica Jorgovana 3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55056286579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9.000,00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4.500,00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4.500,00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lastRenderedPageBreak/>
        <w:t>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ADRIALIFT d. o. o. za projektiranje, održavanje, rekonstrukciju i ugradnju dizala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Rijeka, Braće Baćića 36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36856415212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19.687,50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9.843,75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9.843,75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ANKICA MARTINOVIĆ, vlasnica obrta "DIJAMANT"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Svibje, SAVSKA 35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16251237157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10.012,81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5.006,41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5.006,41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ASOS d.o.o. za građevinarstvo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Drage Ivaniševića 3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20292543161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23.428,90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11.714,45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11.714,45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ASSA ABLOY CROATIA društvo s ograničenom odgovornošću za proizvodnju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Bjelovar, Pakračka ulica 6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13933798090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5.067,60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2.533,80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2.533,80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</w:t>
      </w:r>
      <w:r w:rsidRPr="00F04D4C">
        <w:rPr>
          <w:color w:val="000000"/>
        </w:rPr>
        <w:lastRenderedPageBreak/>
        <w:t>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BETON-LUČKO društvo s ograničenom odgovornošću za graditeljstvo, proizvodnju, transport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Lučko, Puškarićeva 1b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87425920265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8.900,00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4.450,00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4.450,00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Büsscher Hoffmann - hidroizolacijski sistemi d.o.o.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Draganići 16a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1633868005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283.932,48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141.966,24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141.966,24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CENTAR ZA PROSTORNO UREĐENJE I ARHITEKTURU društvo s ograničenom odgovornošću za obavljanje stručnih poslova prostornog uređenja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Odranska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93952250728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63.025,00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31.512,50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31.512,50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COMPLEO d.o.o. za graditeljstvo, trgovinu i posredovanje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Ulica hrvatskog proljeća 22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72789370461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87.401,68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43.700,84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</w:t>
      </w:r>
      <w:r w:rsidRPr="00F04D4C">
        <w:rPr>
          <w:color w:val="000000"/>
        </w:rPr>
        <w:lastRenderedPageBreak/>
        <w:t xml:space="preserve">Preostali iznos tražbine od </w:t>
      </w:r>
      <w:r w:rsidRPr="00FC0D85">
        <w:rPr>
          <w:noProof/>
          <w:color w:val="000000"/>
        </w:rPr>
        <w:t>43.700,84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CROATIA OSIGURANJE D.D.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Vatroslava Jagića 33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26187994862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32.703,03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16.351,52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16.351,52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C33FF1">
        <w:rPr>
          <w:noProof/>
          <w:color w:val="000000"/>
        </w:rPr>
        <w:t xml:space="preserve">11. D. P. NEKRETNINE društvo s ograničenom odgovornošću za proizvodnju i graditeljstvo, Samobor, Ćirilometodska 26, </w:t>
      </w:r>
      <w:r w:rsidRPr="00C33FF1">
        <w:rPr>
          <w:color w:val="000000"/>
        </w:rPr>
        <w:t>OIB:</w:t>
      </w:r>
      <w:r w:rsidRPr="00C33FF1">
        <w:rPr>
          <w:noProof/>
          <w:color w:val="000000"/>
        </w:rPr>
        <w:t xml:space="preserve"> 56801815466 </w:t>
      </w:r>
      <w:r w:rsidRPr="00C33FF1">
        <w:rPr>
          <w:color w:val="000000"/>
        </w:rPr>
        <w:t xml:space="preserve">utvrđeni iznos tražbine iznosi </w:t>
      </w:r>
      <w:r w:rsidRPr="00C33FF1">
        <w:rPr>
          <w:noProof/>
          <w:color w:val="000000"/>
        </w:rPr>
        <w:t xml:space="preserve">3.767.813,33 </w:t>
      </w:r>
      <w:r w:rsidRPr="00C33FF1">
        <w:rPr>
          <w:color w:val="000000"/>
        </w:rPr>
        <w:t xml:space="preserve">kn.  </w:t>
      </w:r>
      <w:r w:rsidR="00C33FF1" w:rsidRPr="00C33FF1">
        <w:rPr>
          <w:color w:val="000000"/>
        </w:rPr>
        <w:t>U slučaju nastupa regresnog prava p</w:t>
      </w:r>
      <w:r w:rsidRPr="00C33FF1">
        <w:rPr>
          <w:color w:val="000000"/>
        </w:rPr>
        <w:t xml:space="preserve">redstečajni vjerovnik otpušta dužniku dio utvrđene tražbine, što iznosi </w:t>
      </w:r>
      <w:r w:rsidRPr="00C33FF1">
        <w:rPr>
          <w:noProof/>
          <w:color w:val="000000"/>
        </w:rPr>
        <w:t xml:space="preserve">1.883.906,67 </w:t>
      </w:r>
      <w:r w:rsidRPr="00C33FF1">
        <w:rPr>
          <w:color w:val="000000"/>
        </w:rPr>
        <w:t xml:space="preserve">kn. Preostali iznos tražbine od </w:t>
      </w:r>
      <w:r w:rsidRPr="00C33FF1">
        <w:rPr>
          <w:noProof/>
          <w:color w:val="000000"/>
        </w:rPr>
        <w:t xml:space="preserve">1.883.906,67 </w:t>
      </w:r>
      <w:r w:rsidRPr="00C33FF1">
        <w:rPr>
          <w:color w:val="000000"/>
        </w:rPr>
        <w:t xml:space="preserve">kn otplatiti će se nakon isteka počeka od 12 mjeseci na 48 jednakih mjesečnih anuiteta, bez kamata, računajući od </w:t>
      </w:r>
      <w:r w:rsidR="00C33FF1" w:rsidRPr="00C33FF1">
        <w:rPr>
          <w:color w:val="000000"/>
        </w:rPr>
        <w:t>dana nastupa regresnog prava</w:t>
      </w:r>
      <w:r w:rsidRPr="00C33FF1">
        <w:rPr>
          <w:color w:val="000000"/>
        </w:rPr>
        <w:t xml:space="preserve">. Prvi anuitet će se platiti 15-tog u mjesecu, nakon isteka počeka od 12 mjeseci, računajući od </w:t>
      </w:r>
      <w:r w:rsidR="00C33FF1" w:rsidRPr="00C33FF1">
        <w:rPr>
          <w:color w:val="000000"/>
        </w:rPr>
        <w:t>dana nastupa regresnog prava</w:t>
      </w:r>
      <w:r w:rsidRPr="00C33FF1">
        <w:rPr>
          <w:color w:val="000000"/>
        </w:rPr>
        <w:t>, dok će se svaki naredni anuitet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 xml:space="preserve">DAVOR RAPLJENOVIĆ, vlasnik obrta "INSTALACIJE DAVOR" 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DRAGUTINA JAMBREŠĆAKA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39764730431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4.735,50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2.367,75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2.367,75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DENIT-B, društvo s ograničenom odgovornošću za trgovinu na veliko i malo, uvoz-izvoz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Gradna 78/F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215342350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29.823,77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14.911,89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14.911,89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DIJAMANT-REZ d.o.o. za trgovinu, ugostiteljstvo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Sesvetski Kraljevec, Kobiljačka 1021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63932855896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56.443,95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28.221,98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28.221,98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15</w:t>
      </w:r>
      <w:r w:rsidR="005E04EE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DIONIČKO DRUŠTVO SAMOBORKA, INDUSTRIJA GRAĐEVNOG MATERIJALA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Zagrebačka 32/a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53149109818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1.894.792,19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947.396,10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947.396,10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EKO-MONITORING d.o.o. za kontrolu i zaštitu okoliša i inženjering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Varaždin, Kućanska 15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82818873408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5.350,50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2.675,25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2.675,25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</w:t>
      </w:r>
      <w:r w:rsidRPr="00F04D4C">
        <w:rPr>
          <w:color w:val="000000"/>
        </w:rPr>
        <w:lastRenderedPageBreak/>
        <w:t>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EL.MA.H. d.o.o. za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Kerestinec, Svetonedeljska cesta 4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70395126333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2.266,05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1.133,03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1.133,03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ENERGO METAN društvo s ograničenom odgovornošću za distribuciju plina i opskrbu plinom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Ulica Vlade Gotovca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12564015251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99.270,53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49.635,27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49.635,27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19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FAVIS SAMOBOR d.o.o. za proizvodnju,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Velika Rakovica, Rakovica 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98846978433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41.118,67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20.559,34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20.559,34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lastRenderedPageBreak/>
        <w:t>20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Franjo Vidović, vlasnik "Izo-graditelj"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Zadar, HRVATSKOG SABORA 63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19694720631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23.782,34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11.891,17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11.891,17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GEOKOL društvo s ograničenom odgovornošću za geotehničke radove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Varaždin, Josipa Kozarca 41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28399231832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115.676,09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57.838,05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57.838,05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GLUMINA BANKA dioničko društvo -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Lipovečka ulica 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82806041381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17.787,59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8.893,80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8.893,80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GRAD SAMOBOR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Trg kralja Tomislava 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33544271925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5.983,99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2.992,00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2.992,00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</w:t>
      </w:r>
      <w:r w:rsidRPr="00F04D4C">
        <w:rPr>
          <w:color w:val="000000"/>
        </w:rPr>
        <w:lastRenderedPageBreak/>
        <w:t>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GRAFIKA-GRAFOPRINT d.o.o. za grafičku djelatnost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Bestovje (Grad Sveta Nedelja) Podreber 3A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57236264858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227.426,92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113.713,46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113.713,46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GRASA d.o.o. za građevinske sanacije i geotehičke radove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Kalinovica 3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53804674161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9.913,41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4.956,71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4.956,71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HABERKORN d.o.o. za proizvodnju,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Sveta Nedjelja, Dr. Franje Tuđmana 16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25339023257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6.991,71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3.495,86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3.495,86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HARIS HALILOVIĆ, vlasnik obrta "HED"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BARATAČEV PUT 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57940962109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2.044,00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1.022,00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1.022,00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lastRenderedPageBreak/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Hrvatska radiotelevizija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Prisavlje 3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68419124305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12.160,00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6.080,00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6.080,00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29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Hrvatske vode, pravna osoba za upravljanje vodama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Grada Vukovara 220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28921383001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6.022,16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3.011,08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3.011,08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HVAR, društvo s ograničenom odgovornošću za građenje i projektiranje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Nikole Šubića Zrinskog 16A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56710177871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9.657,28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4.828,64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4.828,64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lastRenderedPageBreak/>
        <w:t>31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 xml:space="preserve">Ivica Fabek, vlasnik obrta "HIDRAULIK" 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SAMOSTANSKA 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23498102118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8.995,71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4.497,86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4.497,86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C33FF1" w:rsidR="00380C0B">
      <w:pPr>
        <w:spacing w:lineRule="auto" w:line="360"/>
        <w:jc w:val="both"/>
        <w:rPr>
          <w:color w:val="000000"/>
        </w:rPr>
      </w:pPr>
      <w:r w:rsidRPr="00C33FF1">
        <w:rPr>
          <w:noProof/>
          <w:color w:val="000000"/>
        </w:rPr>
        <w:t xml:space="preserve">32. JADGODIĆ LJUBA,  Samobor, Suhodol 30, </w:t>
      </w:r>
      <w:r w:rsidRPr="00C33FF1">
        <w:rPr>
          <w:color w:val="000000"/>
        </w:rPr>
        <w:t>OIB:</w:t>
      </w:r>
      <w:r w:rsidRPr="00C33FF1">
        <w:rPr>
          <w:noProof/>
          <w:color w:val="000000"/>
        </w:rPr>
        <w:t xml:space="preserve"> 15339004174 </w:t>
      </w:r>
      <w:r w:rsidRPr="00C33FF1">
        <w:rPr>
          <w:color w:val="000000"/>
        </w:rPr>
        <w:t xml:space="preserve">utvrđeni iznos tražbine iznosi </w:t>
      </w:r>
      <w:r w:rsidRPr="00C33FF1">
        <w:rPr>
          <w:noProof/>
          <w:color w:val="000000"/>
        </w:rPr>
        <w:t xml:space="preserve">3.767.813,33 </w:t>
      </w:r>
      <w:r w:rsidRPr="00C33FF1">
        <w:rPr>
          <w:color w:val="000000"/>
        </w:rPr>
        <w:t xml:space="preserve">kn.  </w:t>
      </w:r>
      <w:r w:rsidR="00C33FF1" w:rsidRPr="00C33FF1">
        <w:rPr>
          <w:color w:val="000000"/>
        </w:rPr>
        <w:t xml:space="preserve">U slučaju nastupa regresnog prava predstečajni vjerovnik otpušta dužniku dio utvrđene tražbine, što iznosi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 xml:space="preserve">kn. Preostali iznos tražbine od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>kn otplatiti će se nakon isteka počeka od 12 mjeseci na 48 jednakih mjesečnih anuiteta, bez kamata, računajući od dana nastupa regresnog prava. Prvi anuitet će se platiti 15-tog u mjesecu, nakon isteka počeka od 12 mjeseci, računajući od dana nastupa regresnog prava, dok će se svaki naredni anuitet platiti mjesečno, najkasnije do 15-tog u mjesecu za prethodni  mjesec.</w:t>
      </w:r>
    </w:p>
    <w:p w:rsidRDefault="00C33FF1" w:rsidP="00C33FF1" w:rsidR="00C33FF1" w:rsidRPr="00F04D4C">
      <w:pPr>
        <w:spacing w:lineRule="auto" w:line="360"/>
        <w:jc w:val="both"/>
      </w:pPr>
    </w:p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JADRANSKO OSIGURANJE D.D.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Listopadska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94472454976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13.547,53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6.773,77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6.773,77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C33FF1" w:rsidR="00380C0B" w:rsidRPr="00F04D4C">
      <w:pPr>
        <w:spacing w:lineRule="auto" w:line="360"/>
        <w:jc w:val="both"/>
      </w:pPr>
      <w:r w:rsidRPr="00C33FF1">
        <w:rPr>
          <w:noProof/>
          <w:color w:val="000000"/>
        </w:rPr>
        <w:t xml:space="preserve">34. JAGODIĆ DRAGO, Samobor, Suhodol 30, </w:t>
      </w:r>
      <w:r w:rsidRPr="00C33FF1">
        <w:rPr>
          <w:color w:val="000000"/>
        </w:rPr>
        <w:t>OIB:</w:t>
      </w:r>
      <w:r w:rsidRPr="00C33FF1">
        <w:rPr>
          <w:noProof/>
          <w:color w:val="000000"/>
        </w:rPr>
        <w:t xml:space="preserve"> 76461955373 </w:t>
      </w:r>
      <w:r w:rsidRPr="00C33FF1">
        <w:rPr>
          <w:color w:val="000000"/>
        </w:rPr>
        <w:t xml:space="preserve">utvrđeni iznos tražbine iznosi </w:t>
      </w:r>
      <w:r w:rsidRPr="00C33FF1">
        <w:rPr>
          <w:noProof/>
          <w:color w:val="000000"/>
        </w:rPr>
        <w:t xml:space="preserve">3.767.813,33 </w:t>
      </w:r>
      <w:r w:rsidRPr="00C33FF1">
        <w:rPr>
          <w:color w:val="000000"/>
        </w:rPr>
        <w:t xml:space="preserve">kn.  </w:t>
      </w:r>
      <w:r w:rsidR="00C33FF1" w:rsidRPr="00C33FF1">
        <w:rPr>
          <w:color w:val="000000"/>
        </w:rPr>
        <w:t xml:space="preserve">U slučaju nastupa regresnog prava predstečajni vjerovnik otpušta dužniku dio utvrđene tražbine, što iznosi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 xml:space="preserve">kn. Preostali iznos tražbine od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>kn otplatiti će se nakon isteka počeka od 12 mjeseci na 48 jednakih mjesečnih anuiteta, bez kamata, računajući od dana nastupa regresnog prava. Prvi anuitet će se platiti 15-tog u mjesecu, nakon isteka počeka od 12 mjeseci, računajući od dana nastupa regresnog prava, dok će se svaki naredni anuitet platiti mjesečno, najkasnije do 15-tog u mjesecu za prethodni  mjesec.</w:t>
      </w:r>
    </w:p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lastRenderedPageBreak/>
        <w:t>35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JAVNI BILJEŽNIK SANDRA PALINIĆ-ĆULIN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LOMNIČKA 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93364395752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3.528,65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1.764,33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1.764,33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KERA TERM trgovina d.o.o. za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14. Trokut br. 19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42570728116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56.300,23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28.150,12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28.150,12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KERATEK, zastupstva, trgovina, inženjering, d.o.o.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Lavoslava Ružičke 32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43675361716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25.000,00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12.500,00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12.500,00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KLESARSTVO LUCIĆ društvo s ograničenom odgovornošću za proizvodnju, trgovinu, graditeljstvo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Hrastina, Tomislavova 6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44651918372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121.452,20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60.726,10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60.726,10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</w:t>
      </w:r>
      <w:r w:rsidRPr="00F04D4C">
        <w:rPr>
          <w:color w:val="000000"/>
        </w:rPr>
        <w:lastRenderedPageBreak/>
        <w:t>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39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KOLNOA VRATA d.o.o. za unutarnju i vanjsku trgovinu i usluge u prometu roba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Ilica 315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18371988523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9.712,92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4.856,46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4.856,46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KOMUNALAC društvo s ograničenom odgovornošću za obavljanje komunalnih djelatnosti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Ulica 151. samoborske brigade HV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17055681355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59.082,33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29.541,17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29.541,17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KONE d.o.o. za poizvodnju,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Zagrebačka cesta 145 A/III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15526597734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725.126,99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362.563,50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362.563,50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Konica Minolta Hrvatska - poslovna rješenja, d.o.o. za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Horvatova 82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31697259786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2.656,80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1.328,40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</w:t>
      </w:r>
      <w:r w:rsidRPr="00F04D4C">
        <w:rPr>
          <w:color w:val="000000"/>
        </w:rPr>
        <w:lastRenderedPageBreak/>
        <w:t xml:space="preserve">tražbine od </w:t>
      </w:r>
      <w:r w:rsidRPr="00FC0D85">
        <w:rPr>
          <w:noProof/>
          <w:color w:val="000000"/>
        </w:rPr>
        <w:t>1.328,40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LED CENTAR d.o.o. za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Novaki (Grad Sveta Nedjelja) Topolje 22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15564590056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422.308,39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211.154,20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211.154,20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lipbled Zagreb društvo s ograničenom odgovornošću za trgovinu i poslovanje nekretninama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Oreškovićeva 81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36884217560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8.869,50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4.434,75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4.434,75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 T O trgovina i usluge d.o.o.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Nova cesta 130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27163371451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26.483,42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13.241,71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13.241,71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lastRenderedPageBreak/>
        <w:t>46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MACAN PT društvo s ograničenom odgovornošću za trgovinu i graditeljstvo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 xml:space="preserve"> Bregana, Volavec 12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58009725873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3.073,08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1.536,54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1.536,54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MALER-BOJE društvo s ograničenom odgovornošću za završne radove u građevinarstvu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Zgreb, Planinska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96054699248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271.901,18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135.950,59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135.950,59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Mario Herbert, vlasnik obrta "HERBERT"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Kutina, DOBRIŠE CESARIĆA 8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53631953369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8.352,80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4.176,40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4.176,40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49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MAROVIĆ STJEPAN, vlasnik obrta MAROVIĆ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Rakov Potok, KARLOVAČKA CESTA 108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44863810856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143.914,52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71.957,26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71.957,26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nagodbi. Prvi anuitet će se platiti 15-tog u mjesecu, nakon isteka počeka od 12 </w:t>
      </w:r>
      <w:r w:rsidRPr="00F04D4C">
        <w:rPr>
          <w:color w:val="000000"/>
        </w:rPr>
        <w:lastRenderedPageBreak/>
        <w:t>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MARTIN, d.o.o. za izradu jedara i brodskih tendi, te opremanje jahti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Šibenik, Sarajevska 9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18519637078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12.523,54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6.261,77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6.261,77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MB Plan d.o.o. za graditeljstvo, nadzor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Mlinovi 129 A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41232234007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31.250,00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15.625,00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15.625,00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METUS d.o.o. za održavanje i popravak dizala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Petrova 15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24690129373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19.251,60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9.625,80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9.625,80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C33FF1" w:rsidR="00380C0B">
      <w:pPr>
        <w:spacing w:lineRule="auto" w:line="360"/>
        <w:jc w:val="both"/>
        <w:rPr>
          <w:color w:val="000000"/>
        </w:rPr>
      </w:pPr>
      <w:r w:rsidRPr="00C33FF1">
        <w:rPr>
          <w:noProof/>
          <w:color w:val="000000"/>
        </w:rPr>
        <w:t xml:space="preserve">53. MILJENKO JAGODIĆ,  Samobor, Lešće 31/D, </w:t>
      </w:r>
      <w:r w:rsidRPr="00C33FF1">
        <w:rPr>
          <w:color w:val="000000"/>
        </w:rPr>
        <w:t>OIB:</w:t>
      </w:r>
      <w:r w:rsidRPr="00C33FF1">
        <w:rPr>
          <w:noProof/>
          <w:color w:val="000000"/>
        </w:rPr>
        <w:t xml:space="preserve"> 78561112242 </w:t>
      </w:r>
      <w:r w:rsidRPr="00C33FF1">
        <w:rPr>
          <w:color w:val="000000"/>
        </w:rPr>
        <w:t xml:space="preserve">utvrđeni iznos tražbine iznosi </w:t>
      </w:r>
      <w:r w:rsidRPr="00C33FF1">
        <w:rPr>
          <w:noProof/>
          <w:color w:val="000000"/>
        </w:rPr>
        <w:t xml:space="preserve">3.767.813,33 </w:t>
      </w:r>
      <w:r w:rsidRPr="00C33FF1">
        <w:rPr>
          <w:color w:val="000000"/>
        </w:rPr>
        <w:t xml:space="preserve">kn.  </w:t>
      </w:r>
      <w:r w:rsidR="00C33FF1" w:rsidRPr="00C33FF1">
        <w:rPr>
          <w:color w:val="000000"/>
        </w:rPr>
        <w:t xml:space="preserve">U slučaju nastupa regresnog prava predstečajni vjerovnik otpušta dužniku dio utvrđene tražbine, što iznosi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 xml:space="preserve">kn. Preostali iznos tražbine </w:t>
      </w:r>
      <w:r w:rsidR="00C33FF1" w:rsidRPr="00C33FF1">
        <w:rPr>
          <w:color w:val="000000"/>
        </w:rPr>
        <w:lastRenderedPageBreak/>
        <w:t xml:space="preserve">od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>kn otplatiti će se nakon isteka počeka od 12 mjeseci na 48 jednakih mjesečnih anuiteta, bez kamata, računajući od dana nastupa regresnog prava. Prvi anuitet će se platiti 15-tog u mjesecu, nakon isteka počeka od 12 mjeseci, računajući od dana nastupa regresnog prava, dok će se svaki naredni anuitet platiti mjesečno, najkasnije do 15-tog u mjesecu za prethodni  mjesec.</w:t>
      </w:r>
    </w:p>
    <w:p w:rsidRDefault="00C33FF1" w:rsidP="00C33FF1" w:rsidR="00C33FF1" w:rsidRPr="00F04D4C">
      <w:pPr>
        <w:spacing w:lineRule="auto" w:line="360"/>
        <w:jc w:val="both"/>
      </w:pPr>
    </w:p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MOTUS CEE d.o.o. za trgovinu i usluge -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Josipa Jelačića 115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51786417388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59.238,75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29.619,38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29.619,38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NYSA TOURS d.o.o. putnička agencija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Trg kralja Tomislava 14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24150631592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419.108,12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209.554,06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209.554,06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PALAC-OPREMA d.o.o. za trgovinu i građenje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Republike Austrije 35II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84767629617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281.176,85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140.588,43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140.588,43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PAP-PROMET d.o.o. za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Sveta Nedjelja, dr. Franje Tuđmana 77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50710739981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65.967,14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</w:t>
      </w:r>
      <w:r w:rsidRPr="00F04D4C">
        <w:rPr>
          <w:color w:val="000000"/>
        </w:rPr>
        <w:lastRenderedPageBreak/>
        <w:t xml:space="preserve">dužniku dio utvrđene tražbine, što iznosi </w:t>
      </w:r>
      <w:r w:rsidRPr="00FC0D85">
        <w:rPr>
          <w:noProof/>
          <w:color w:val="000000"/>
        </w:rPr>
        <w:t>32.983,57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32.983,57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PARKETI POŽGAJ - društvo s ograničenom odgovornošću za proizvodnju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Veliki Bukovec, Dravska 40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65436826341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30.001,96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15.000,98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15.000,98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59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PROMERITUM d.o.o. za savjetovanje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Bregana, A. Kovačića 62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17136294042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16.000,00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8.000,00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8.000,00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PROVIS društvo s ograničenom odgovornošću za proizvodnju,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Ljudevita Gaja 64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21663298537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52.848,72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26.424,36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26.424,36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PVC CENTAR d.o.o. za proizvodnju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Jastrebarsko, Breznik Plešivički bb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77507131528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15.001,16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7.500,58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7.500,58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Republika Hrvatska - Ministarstvo financija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KATANČIĆEVA 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18683136487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3.945.654,20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1.972.827,10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1.972.827,10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ROMAN LIBRIĆ, vlasnik obrta "STAKLARSKI OBRT"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NIKOLE ŠUBIĆA ZRINSKOG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22254719830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10.000,00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5.000,00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5.000,00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SCHINDLER HRVATSKA d.o.o. za proizvodnju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Kovinska 4 A/2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39551305526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3.135,80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1.567,90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1.567,90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nagodbi. Prvi anuitet će se platiti 15-tog u mjesecu, nakon isteka počeka od 12 mjeseci, </w:t>
      </w:r>
      <w:r w:rsidRPr="00F04D4C">
        <w:rPr>
          <w:color w:val="000000"/>
        </w:rPr>
        <w:lastRenderedPageBreak/>
        <w:t>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SIŽE KUPRES, društvo s ograničenom odgovornošću za proizvodnju i promet proizvoda od drveta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Mala Rakovica, Mirnovečka ulica 32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62140787061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5.773,58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2.886,79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2.886,79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SKEN - MONT društvo s ograničenom odgovornošću za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Gajeva 62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29785127309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83.315,86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41.657,93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41.657,93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 xml:space="preserve">SLAVKO SEBASTIJAN, vlasnik obrta "LIMARIJA SEBASTIJAN" 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Bestovje, PLJEŠIVIČKA 6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43861114243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7.230,72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3.615,36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3.615,36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Sto Ges.m.b.H.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Kovinska 4a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14083159683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42.773,35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lastRenderedPageBreak/>
        <w:t>21.386,68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21.386,68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69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Tatra-elektrogradnja društvo s ograničenom odgovornošću za usluge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9. svibnja 9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56204795917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175.454,83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87.727,42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87.727,42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70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TEHNOPROMET 93 d.o.o. za unutarnju i vanjsku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Odvojak P. Štoosa 10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56149360107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18.513,37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9.256,69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9.256,69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TELUR d.o.o. za proizvodnju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Dubravkin Trg 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64720212310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152.977,44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76.488,72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76.488,72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TEXO TRGOVINA, društvo s ograničenom odgovornošću za zastupanje,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Ulica hrvatskih branitelja 7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25594096987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122.358,30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61.179,15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61.179,15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TOI TOI D.O.O.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Kvintička 16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73497369534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22.165,20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11.082,60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11.082,60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TOMISLAV GRUPA društvo s ograničenom odgovornošću za trgovinu i usluge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Jurišićeva 24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9188778219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152.256,21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76.128,11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76.128,11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TOP GLAZURE d.o.o. za građenje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Rakov Potok, Karlovačka cesta 90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26606445835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212.104,02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106.052,01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106.052,01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</w:t>
      </w:r>
      <w:r w:rsidRPr="00F04D4C">
        <w:rPr>
          <w:color w:val="000000"/>
        </w:rPr>
        <w:lastRenderedPageBreak/>
        <w:t>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TSCHANHENZ &amp; KRIŽAJ - društvo s ograničenom odgovornošću za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Maruševec, Selnikbb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9838000938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2.509,20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1.254,60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1.254,60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V.D.-GRAĐENJE d.o.o. za građenje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Gradiška 20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34462901408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47.250,15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23.625,08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23.625,08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78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VB LEASING d.o.o. za leasing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Horvatova 82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55525619967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41.028,69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20.514,35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20.514,35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79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VIMA-SAMOBOR društvo s ograničenom odgovornošću za građenje,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Šmidhenova 4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92114257606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867.748,42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433.874,21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</w:t>
      </w:r>
      <w:r w:rsidRPr="00F04D4C">
        <w:rPr>
          <w:color w:val="000000"/>
        </w:rPr>
        <w:lastRenderedPageBreak/>
        <w:t xml:space="preserve">Preostali iznos tražbine od </w:t>
      </w:r>
      <w:r w:rsidRPr="00FC0D85">
        <w:rPr>
          <w:noProof/>
          <w:color w:val="000000"/>
        </w:rPr>
        <w:t>433.874,21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C33FF1" w:rsidR="00380C0B">
      <w:pPr>
        <w:spacing w:lineRule="auto" w:line="360"/>
        <w:jc w:val="both"/>
        <w:rPr>
          <w:color w:val="000000"/>
        </w:rPr>
      </w:pPr>
      <w:r w:rsidRPr="00C33FF1">
        <w:rPr>
          <w:noProof/>
          <w:color w:val="000000"/>
        </w:rPr>
        <w:t xml:space="preserve">80. VLATKA KAMANIĆ JAGODIĆ,  Samobor, Lešće 31/D, </w:t>
      </w:r>
      <w:r w:rsidRPr="00C33FF1">
        <w:rPr>
          <w:color w:val="000000"/>
        </w:rPr>
        <w:t>OIB:</w:t>
      </w:r>
      <w:r w:rsidRPr="00C33FF1">
        <w:rPr>
          <w:noProof/>
          <w:color w:val="000000"/>
        </w:rPr>
        <w:t xml:space="preserve"> 40469856318 </w:t>
      </w:r>
      <w:r w:rsidRPr="00C33FF1">
        <w:rPr>
          <w:color w:val="000000"/>
        </w:rPr>
        <w:t xml:space="preserve">utvrđeni iznos tražbine iznosi </w:t>
      </w:r>
      <w:r w:rsidRPr="00C33FF1">
        <w:rPr>
          <w:noProof/>
          <w:color w:val="000000"/>
        </w:rPr>
        <w:t xml:space="preserve">3.767.813,33 </w:t>
      </w:r>
      <w:r w:rsidRPr="00C33FF1">
        <w:rPr>
          <w:color w:val="000000"/>
        </w:rPr>
        <w:t xml:space="preserve">kn.  </w:t>
      </w:r>
      <w:r w:rsidR="00C33FF1" w:rsidRPr="00C33FF1">
        <w:rPr>
          <w:color w:val="000000"/>
        </w:rPr>
        <w:t xml:space="preserve">U slučaju nastupa regresnog prava predstečajni vjerovnik otpušta dužniku dio utvrđene tražbine, što iznosi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 xml:space="preserve">kn. Preostali iznos tražbine od </w:t>
      </w:r>
      <w:r w:rsidR="00C33FF1" w:rsidRPr="00C33FF1">
        <w:rPr>
          <w:noProof/>
          <w:color w:val="000000"/>
        </w:rPr>
        <w:t xml:space="preserve">1.883.906,67 </w:t>
      </w:r>
      <w:r w:rsidR="00C33FF1" w:rsidRPr="00C33FF1">
        <w:rPr>
          <w:color w:val="000000"/>
        </w:rPr>
        <w:t>kn otplatiti će se nakon isteka počeka od 12 mjeseci na 48 jednakih mjesečnih anuiteta, bez kamata, računajući od dana nastupa regresnog prava. Prvi anuitet će se platiti 15-tog u mjesecu, nakon isteka počeka od 12 mjeseci, računajući od dana nastupa regresnog prava, dok će se svaki naredni anuitet platiti mjesečno, najkasnije do 15-tog u mjesecu za prethodni  mjesec.</w:t>
      </w:r>
    </w:p>
    <w:p w:rsidRDefault="00C33FF1" w:rsidP="00C33FF1" w:rsidR="00C33FF1" w:rsidRPr="00F04D4C">
      <w:pPr>
        <w:spacing w:lineRule="auto" w:line="360"/>
        <w:jc w:val="both"/>
      </w:pPr>
    </w:p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81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VODOOPSKRBA I ODVODNJA društvo s ograničenom odgovornošću za javnu vodoopskrbu i odvodnju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Folnegovićeva 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83416546499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17.520,94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8.760,47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8.760,47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82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VRBANČIĆ d.o.o. za proizvodnju i trgovinu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Ljudevita Gaja 30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16162143374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7.002,85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3.501,43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3.501,43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lastRenderedPageBreak/>
        <w:t>83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WENINOX društvo s ograničenom odgovornošću za proizvodnju, trgovinu i usluge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Lešće 9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96118420948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38.243,60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19.121,80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19.121,80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84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ZAGREBAČKI HOLDING D.O.O.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Ulica grada Vukovara 41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85584865987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15.558,63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7.779,32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7.779,32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85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 xml:space="preserve">ZDRAVKO BANJANIN, vlasnik obrta "ŠIPAK" 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SABOBOR, KRALJA KREŠIMIRA IV 25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51211098924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2.974,20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1.487,10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1.487,10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86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ZRINJSKI d.o.o. za usluge u stečaju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Zagreb, Trakošćanska 2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58493239445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50.000,00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25.000,00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25.000,00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</w:t>
      </w:r>
      <w:r w:rsidRPr="00F04D4C">
        <w:rPr>
          <w:color w:val="000000"/>
        </w:rPr>
        <w:lastRenderedPageBreak/>
        <w:t>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380C0B" w:rsidR="00380C0B" w:rsidRPr="00F04D4C"/>
    <w:p w:rsidRDefault="00380C0B" w:rsidP="00380C0B" w:rsidR="00380C0B" w:rsidRPr="00F04D4C">
      <w:pPr>
        <w:spacing w:lineRule="auto" w:line="360"/>
        <w:jc w:val="both"/>
        <w:rPr>
          <w:color w:val="000000"/>
        </w:rPr>
      </w:pPr>
      <w:r w:rsidRPr="00FC0D85">
        <w:rPr>
          <w:noProof/>
          <w:color w:val="000000"/>
        </w:rPr>
        <w:t>87</w:t>
      </w:r>
      <w:r w:rsidRPr="00F04D4C">
        <w:rPr>
          <w:noProof/>
          <w:color w:val="000000"/>
        </w:rPr>
        <w:t xml:space="preserve">. </w:t>
      </w:r>
      <w:r w:rsidRPr="00FC0D85">
        <w:rPr>
          <w:noProof/>
          <w:color w:val="000000"/>
        </w:rPr>
        <w:t>ŽELJKO VRBANČIĆ, vlasnik obrta "VULKANIZACIJA VRBANČIĆ"</w:t>
      </w:r>
      <w:r w:rsidRPr="00F04D4C">
        <w:rPr>
          <w:noProof/>
          <w:color w:val="000000"/>
        </w:rPr>
        <w:t xml:space="preserve">, </w:t>
      </w:r>
      <w:r w:rsidRPr="00FC0D85">
        <w:rPr>
          <w:noProof/>
          <w:color w:val="000000"/>
        </w:rPr>
        <w:t>SAMOBOR, LJUDEVITA GAJA 30</w:t>
      </w:r>
      <w:r w:rsidRPr="00F04D4C">
        <w:rPr>
          <w:noProof/>
          <w:color w:val="000000"/>
        </w:rPr>
        <w:t xml:space="preserve">, </w:t>
      </w:r>
      <w:r w:rsidRPr="00F04D4C">
        <w:rPr>
          <w:color w:val="000000"/>
        </w:rPr>
        <w:t>OIB:</w:t>
      </w:r>
      <w:r w:rsidRPr="00F04D4C">
        <w:rPr>
          <w:noProof/>
          <w:color w:val="000000"/>
        </w:rPr>
        <w:t xml:space="preserve"> </w:t>
      </w:r>
      <w:r w:rsidRPr="00FC0D85">
        <w:rPr>
          <w:noProof/>
          <w:color w:val="000000"/>
        </w:rPr>
        <w:t>10963433735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utvrđeni iznos tražbine iznosi </w:t>
      </w:r>
      <w:r w:rsidRPr="00FC0D85">
        <w:rPr>
          <w:noProof/>
          <w:color w:val="000000"/>
        </w:rPr>
        <w:t>6.768,75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 Predstečajni vjerovnik otpušta dužniku dio utvrđene tražbine, što iznosi </w:t>
      </w:r>
      <w:r w:rsidRPr="00FC0D85">
        <w:rPr>
          <w:noProof/>
          <w:color w:val="000000"/>
        </w:rPr>
        <w:t>3.384,38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 xml:space="preserve">kn. Preostali iznos tražbine od </w:t>
      </w:r>
      <w:r w:rsidRPr="00FC0D85">
        <w:rPr>
          <w:noProof/>
          <w:color w:val="000000"/>
        </w:rPr>
        <w:t>3.384,38</w:t>
      </w:r>
      <w:r w:rsidRPr="00F04D4C">
        <w:rPr>
          <w:noProof/>
          <w:color w:val="000000"/>
        </w:rPr>
        <w:t xml:space="preserve"> </w:t>
      </w:r>
      <w:r w:rsidRPr="00F04D4C">
        <w:rPr>
          <w:color w:val="000000"/>
        </w:rPr>
        <w:t>kn otplatiti će se nakon isteka počeka od 12 mjeseci na 48 jednakih mjesečnih anuiteta, bez kamata, računajući od pravomoćnosti Rješenja Trgovačkog suda o sklopljenoj nagodbi. Prvi anuitet će se platiti 15-tog u mjesecu, nakon isteka počeka od 12 mjeseci, računajući od pravomoćnosti Rješenja Trgovačkog suda o sklopljenoj nagodbi, dok će se svak</w:t>
      </w:r>
      <w:r>
        <w:rPr>
          <w:color w:val="000000"/>
        </w:rPr>
        <w:t>i</w:t>
      </w:r>
      <w:r w:rsidRPr="00F04D4C">
        <w:rPr>
          <w:color w:val="000000"/>
        </w:rPr>
        <w:t xml:space="preserve"> naredn</w:t>
      </w:r>
      <w:r>
        <w:rPr>
          <w:color w:val="000000"/>
        </w:rPr>
        <w:t>i</w:t>
      </w:r>
      <w:r w:rsidRPr="00F04D4C">
        <w:rPr>
          <w:color w:val="000000"/>
        </w:rPr>
        <w:t xml:space="preserve"> </w:t>
      </w:r>
      <w:r>
        <w:rPr>
          <w:color w:val="000000"/>
        </w:rPr>
        <w:t>anuitet</w:t>
      </w:r>
      <w:r w:rsidRPr="00F04D4C">
        <w:rPr>
          <w:color w:val="000000"/>
        </w:rPr>
        <w:t xml:space="preserve"> platiti mjesečno, najkasnije do 15-tog u mjesecu za prethodni  mjesec.</w:t>
      </w:r>
    </w:p>
    <w:p w:rsidRDefault="00380C0B" w:rsidP="000E6125" w:rsidR="00380C0B">
      <w:pPr>
        <w:spacing w:lineRule="auto" w:line="360"/>
        <w:jc w:val="both"/>
        <w:rPr>
          <w:b/>
          <w:u w:val="single"/>
        </w:rPr>
      </w:pPr>
    </w:p>
    <w:p w:rsidRDefault="006358D3" w:rsidP="00251DC0" w:rsidR="009B7CD3" w:rsidRPr="004E2B48">
      <w:pPr>
        <w:pStyle w:val="Naslov1"/>
      </w:pPr>
      <w:bookmarkStart w:name="_Toc314077460" w:id="48"/>
      <w:bookmarkStart w:name="_Toc451235630" w:id="49"/>
      <w:bookmarkStart w:name="_Toc465685939" w:id="50"/>
      <w:r w:rsidRPr="004E2B48">
        <w:t>8</w:t>
      </w:r>
      <w:r w:rsidR="009B7CD3" w:rsidRPr="004E2B48">
        <w:t>. ROKOVI ZA DOBROVOLJNO ISPUNJENJE</w:t>
      </w:r>
      <w:bookmarkEnd w:id="48"/>
      <w:bookmarkEnd w:id="49"/>
      <w:bookmarkEnd w:id="50"/>
    </w:p>
    <w:p w:rsidRDefault="004E2B48" w:rsidP="004E2B48" w:rsidR="004E2B48">
      <w:pPr>
        <w:spacing w:lineRule="auto" w:line="360"/>
      </w:pPr>
    </w:p>
    <w:p w:rsidRDefault="006A3BE9" w:rsidP="004E2B48" w:rsidR="009B7CD3" w:rsidRPr="004E2B48">
      <w:pPr>
        <w:spacing w:lineRule="auto" w:line="360"/>
      </w:pPr>
      <w:r>
        <w:t xml:space="preserve">Vjerovnici su </w:t>
      </w:r>
      <w:r w:rsidR="007B386B">
        <w:t>svrstani u jednu grupu:</w:t>
      </w:r>
    </w:p>
    <w:p w:rsidRDefault="00E52DD7" w:rsidP="004E2B48" w:rsidR="00E52DD7" w:rsidRPr="004E2B48">
      <w:pPr>
        <w:spacing w:lineRule="auto" w:line="360"/>
      </w:pPr>
    </w:p>
    <w:p w:rsidRDefault="00AB2FBF" w:rsidP="007B386B" w:rsidR="006C3828">
      <w:pPr>
        <w:pStyle w:val="Odlomakpopisa"/>
        <w:spacing w:lineRule="auto" w:line="360"/>
        <w:ind w:left="1003"/>
      </w:pPr>
      <w:r>
        <w:rPr>
          <w:b/>
          <w:u w:val="single"/>
        </w:rPr>
        <w:t>vjerovnici koji imaju neosiguranu tražbinu</w:t>
      </w:r>
      <w:r w:rsidR="006C3828">
        <w:t xml:space="preserve">. Za njih </w:t>
      </w:r>
      <w:r w:rsidR="006C3828" w:rsidRPr="004E2B48">
        <w:t xml:space="preserve"> je predložena otplata </w:t>
      </w:r>
      <w:r w:rsidR="00F73F51">
        <w:t>5</w:t>
      </w:r>
      <w:r w:rsidR="006C3828" w:rsidRPr="004E2B48">
        <w:t xml:space="preserve">0% od utvrđenih tražbina u </w:t>
      </w:r>
      <w:r w:rsidR="00F73F51">
        <w:t>48</w:t>
      </w:r>
      <w:r w:rsidR="006C3828" w:rsidRPr="004E2B48">
        <w:t xml:space="preserve"> </w:t>
      </w:r>
      <w:r w:rsidR="006C3828">
        <w:t>jednakih mjesečnih anuiteta, nako</w:t>
      </w:r>
      <w:r w:rsidR="00862559">
        <w:t>n</w:t>
      </w:r>
      <w:r w:rsidR="006C3828">
        <w:t xml:space="preserve"> isteka </w:t>
      </w:r>
      <w:r w:rsidR="00F73F51">
        <w:t>12</w:t>
      </w:r>
      <w:r w:rsidR="006C3828">
        <w:t xml:space="preserve"> mjeseci počeka, bez kamata</w:t>
      </w:r>
      <w:r w:rsidR="006C3828" w:rsidRPr="004E2B48">
        <w:t>.</w:t>
      </w:r>
    </w:p>
    <w:p w:rsidRDefault="00176DC4" w:rsidP="007B386B" w:rsidR="00176DC4">
      <w:pPr>
        <w:pStyle w:val="Odlomakpopisa"/>
        <w:spacing w:lineRule="auto" w:line="360"/>
        <w:ind w:left="1003"/>
      </w:pPr>
    </w:p>
    <w:p w:rsidRDefault="00176DC4" w:rsidP="007B386B" w:rsidR="00176DC4">
      <w:pPr>
        <w:pStyle w:val="Odlomakpopisa"/>
        <w:spacing w:lineRule="auto" w:line="360"/>
        <w:ind w:left="1003"/>
      </w:pPr>
    </w:p>
    <w:p w:rsidRDefault="00176DC4" w:rsidP="007B386B" w:rsidR="00176DC4">
      <w:pPr>
        <w:pStyle w:val="Odlomakpopisa"/>
        <w:spacing w:lineRule="auto" w:line="360"/>
        <w:ind w:left="1003"/>
      </w:pPr>
    </w:p>
    <w:p w:rsidRDefault="00D73FEA" w:rsidR="00D73FEA">
      <w:pPr>
        <w:rPr>
          <w:b/>
          <w:color w:themeColor="accent1" w:val="4F81BD"/>
          <w:sz w:val="28"/>
          <w:szCs w:val="28"/>
          <w:lang w:eastAsia="en-US" w:val="hr-HR"/>
        </w:rPr>
      </w:pPr>
      <w:bookmarkStart w:name="_Toc451235631" w:id="51"/>
      <w:bookmarkStart w:name="_Toc465685940" w:id="52"/>
      <w:r>
        <w:br w:type="page"/>
      </w:r>
    </w:p>
    <w:p w:rsidRDefault="006358D3" w:rsidP="00251DC0" w:rsidR="00FF7F00" w:rsidRPr="004E2B48">
      <w:pPr>
        <w:pStyle w:val="Naslov1"/>
      </w:pPr>
      <w:r w:rsidRPr="004E2B48">
        <w:lastRenderedPageBreak/>
        <w:t>9</w:t>
      </w:r>
      <w:r w:rsidR="009B7CD3" w:rsidRPr="004E2B48">
        <w:t>.</w:t>
      </w:r>
      <w:r w:rsidR="00FF7F00" w:rsidRPr="004E2B48">
        <w:t xml:space="preserve"> </w:t>
      </w:r>
      <w:r w:rsidR="009B7CD3" w:rsidRPr="004E2B48">
        <w:t>PLANIRANI</w:t>
      </w:r>
      <w:r w:rsidR="00FF7F00" w:rsidRPr="004E2B48">
        <w:t xml:space="preserve"> TROŠKOV</w:t>
      </w:r>
      <w:r w:rsidR="009B7CD3" w:rsidRPr="004E2B48">
        <w:t>I</w:t>
      </w:r>
      <w:r w:rsidR="00FF7F00" w:rsidRPr="004E2B48">
        <w:t xml:space="preserve"> RESTRUKTURIRANJA</w:t>
      </w:r>
      <w:bookmarkEnd w:id="51"/>
      <w:bookmarkEnd w:id="52"/>
    </w:p>
    <w:p w:rsidRDefault="007D35E3" w:rsidP="004E2B48" w:rsidR="007D35E3" w:rsidRPr="004E2B48">
      <w:pPr>
        <w:spacing w:lineRule="auto" w:line="360"/>
      </w:pPr>
    </w:p>
    <w:p w:rsidRDefault="00504AFA" w:rsidP="004E2B48" w:rsidR="00E52DD7" w:rsidRPr="004E2B48">
      <w:pPr>
        <w:spacing w:lineRule="auto" w:line="360"/>
      </w:pPr>
      <w:r>
        <w:t>Troškovi</w:t>
      </w:r>
      <w:r w:rsidR="007D35E3" w:rsidRPr="004E2B48">
        <w:t xml:space="preserve"> restrukturiranja</w:t>
      </w:r>
      <w:r w:rsidR="00E52DD7" w:rsidRPr="004E2B48">
        <w:t xml:space="preserve"> pod</w:t>
      </w:r>
      <w:r w:rsidR="00287442">
        <w:t>i</w:t>
      </w:r>
      <w:r w:rsidR="00E52DD7" w:rsidRPr="004E2B48">
        <w:t>jeljeni</w:t>
      </w:r>
      <w:r w:rsidR="00BA20DA">
        <w:t xml:space="preserve"> su u skupine koji uključuju slj</w:t>
      </w:r>
      <w:r w:rsidR="00E52DD7" w:rsidRPr="004E2B48">
        <w:t>edeće grupe troškova:</w:t>
      </w:r>
    </w:p>
    <w:p w:rsidRDefault="00E52DD7" w:rsidP="00504AFA" w:rsidR="00E52DD7" w:rsidRPr="004E2B48">
      <w:pPr>
        <w:pStyle w:val="Odlomakpopisa"/>
        <w:numPr>
          <w:ilvl w:val="0"/>
          <w:numId w:val="13"/>
        </w:numPr>
        <w:spacing w:lineRule="auto" w:line="360"/>
      </w:pPr>
      <w:r w:rsidRPr="004E2B48">
        <w:t xml:space="preserve">Administrativni troškovi  - </w:t>
      </w:r>
      <w:r w:rsidR="00815EA4">
        <w:t>1</w:t>
      </w:r>
      <w:r w:rsidRPr="004E2B48">
        <w:t>0.000 kn</w:t>
      </w:r>
    </w:p>
    <w:p w:rsidRDefault="00E52DD7" w:rsidP="00504AFA" w:rsidR="00276AF2" w:rsidRPr="004E2B48">
      <w:pPr>
        <w:pStyle w:val="Odlomakpopisa"/>
        <w:numPr>
          <w:ilvl w:val="0"/>
          <w:numId w:val="13"/>
        </w:numPr>
        <w:spacing w:lineRule="auto" w:line="360"/>
      </w:pPr>
      <w:r w:rsidRPr="004E2B48">
        <w:t xml:space="preserve">Operativni troškovi restrukturiranja -  </w:t>
      </w:r>
      <w:r w:rsidR="00BF5B97">
        <w:t>3</w:t>
      </w:r>
      <w:r w:rsidRPr="004E2B48">
        <w:t>0.000 kn</w:t>
      </w:r>
    </w:p>
    <w:p w:rsidRDefault="00E52DD7" w:rsidP="00504AFA" w:rsidR="00E52DD7" w:rsidRPr="004E2B48">
      <w:pPr>
        <w:pStyle w:val="Odlomakpopisa"/>
        <w:numPr>
          <w:ilvl w:val="0"/>
          <w:numId w:val="13"/>
        </w:numPr>
        <w:spacing w:lineRule="auto" w:line="360"/>
      </w:pPr>
      <w:r w:rsidRPr="004E2B48">
        <w:t>Ostali troškovi – 7.000 kn</w:t>
      </w:r>
    </w:p>
    <w:p w:rsidRDefault="00E52DD7" w:rsidP="004E2B48" w:rsidR="00E52DD7" w:rsidRPr="004E2B48">
      <w:pPr>
        <w:spacing w:lineRule="auto" w:line="360"/>
      </w:pPr>
      <w:r w:rsidRPr="004E2B48">
        <w:t>Ukupno očekivani troškovi postupka restruktur</w:t>
      </w:r>
      <w:r w:rsidR="00944571">
        <w:t xml:space="preserve">iranja procijenjuju se na </w:t>
      </w:r>
      <w:r w:rsidR="00BF5B97">
        <w:t>4</w:t>
      </w:r>
      <w:r w:rsidR="00AB2FBF">
        <w:t>7.000,00</w:t>
      </w:r>
      <w:r w:rsidRPr="004E2B48">
        <w:t xml:space="preserve"> kn.</w:t>
      </w:r>
    </w:p>
    <w:bookmarkEnd w:id="37"/>
    <w:bookmarkEnd w:id="38"/>
    <w:bookmarkEnd w:id="39"/>
    <w:p w:rsidRDefault="002908DF" w:rsidP="004E2B48" w:rsidR="002908DF" w:rsidRPr="004E2B48">
      <w:pPr>
        <w:spacing w:lineRule="auto" w:line="360"/>
      </w:pPr>
    </w:p>
    <w:p w:rsidRDefault="00F6033D" w:rsidP="00176DC4" w:rsidR="00BA3CFC">
      <w:pPr>
        <w:tabs>
          <w:tab w:pos="3879" w:val="left"/>
        </w:tabs>
        <w:spacing w:lineRule="auto" w:line="360"/>
        <w:jc w:val="both"/>
      </w:pPr>
      <w:r w:rsidRPr="004E2B48">
        <w:t xml:space="preserve">Plan financijskog i operativnog restrukturiranja </w:t>
      </w:r>
      <w:r w:rsidR="00287442">
        <w:t xml:space="preserve">tvrtke </w:t>
      </w:r>
      <w:r w:rsidR="00D61F82">
        <w:t>JAGODIĆ GRADNJA</w:t>
      </w:r>
      <w:r w:rsidR="008964CE">
        <w:t xml:space="preserve"> d.o.o.</w:t>
      </w:r>
      <w:r w:rsidR="003C6B7A">
        <w:t xml:space="preserve"> </w:t>
      </w:r>
      <w:r w:rsidR="0037795C">
        <w:t xml:space="preserve"> </w:t>
      </w:r>
      <w:r w:rsidR="00F30669" w:rsidRPr="004E2B48">
        <w:t xml:space="preserve"> </w:t>
      </w:r>
      <w:r w:rsidRPr="004E2B48">
        <w:t xml:space="preserve">za </w:t>
      </w:r>
      <w:r w:rsidR="00BA20DA">
        <w:t xml:space="preserve"> </w:t>
      </w:r>
      <w:r w:rsidRPr="006C3828">
        <w:t>201</w:t>
      </w:r>
      <w:r w:rsidR="006C3828" w:rsidRPr="006C3828">
        <w:t>6</w:t>
      </w:r>
      <w:r w:rsidR="00397EEF" w:rsidRPr="006C3828">
        <w:t>.</w:t>
      </w:r>
      <w:r w:rsidR="00B67158" w:rsidRPr="006C3828">
        <w:t xml:space="preserve"> </w:t>
      </w:r>
      <w:r w:rsidR="00397EEF" w:rsidRPr="006C3828">
        <w:t>-</w:t>
      </w:r>
      <w:r w:rsidR="00B67158" w:rsidRPr="006C3828">
        <w:t xml:space="preserve"> </w:t>
      </w:r>
      <w:r w:rsidR="00397EEF" w:rsidRPr="006C3828">
        <w:t>202</w:t>
      </w:r>
      <w:r w:rsidR="006C3828" w:rsidRPr="006C3828">
        <w:t>1</w:t>
      </w:r>
      <w:r w:rsidRPr="006C3828">
        <w:t xml:space="preserve">. godinu </w:t>
      </w:r>
      <w:r w:rsidR="00661D0F">
        <w:t>usvojio je i odobrio</w:t>
      </w:r>
      <w:r w:rsidR="00D5100A">
        <w:t xml:space="preserve"> za</w:t>
      </w:r>
      <w:r w:rsidR="00661D0F">
        <w:t>konski zastupnik</w:t>
      </w:r>
      <w:r w:rsidR="003D3F94">
        <w:t xml:space="preserve"> </w:t>
      </w:r>
      <w:r w:rsidR="00862559">
        <w:t>tvrtke</w:t>
      </w:r>
      <w:r w:rsidR="00D81D24">
        <w:t xml:space="preserve"> </w:t>
      </w:r>
      <w:r w:rsidR="00D61F82">
        <w:t>JAGODIĆ GRADNJA</w:t>
      </w:r>
      <w:r w:rsidR="008964CE">
        <w:t xml:space="preserve"> d.o.o.</w:t>
      </w:r>
      <w:r w:rsidR="003C6B7A">
        <w:t xml:space="preserve"> </w:t>
      </w:r>
      <w:r w:rsidR="006A2BCB">
        <w:t xml:space="preserve"> </w:t>
      </w:r>
      <w:r w:rsidRPr="006C3828">
        <w:t>dana</w:t>
      </w:r>
      <w:r w:rsidR="00414480">
        <w:t xml:space="preserve"> </w:t>
      </w:r>
      <w:r w:rsidRPr="006C3828">
        <w:t xml:space="preserve"> </w:t>
      </w:r>
      <w:r w:rsidR="00380C0B">
        <w:t>03</w:t>
      </w:r>
      <w:r w:rsidR="00FF52D9" w:rsidRPr="00F73F51">
        <w:t>.</w:t>
      </w:r>
      <w:r w:rsidR="00380C0B">
        <w:t>02</w:t>
      </w:r>
      <w:r w:rsidR="005A5DEC" w:rsidRPr="00F73F51">
        <w:t>.</w:t>
      </w:r>
      <w:r w:rsidR="00435D17" w:rsidRPr="00F73F51">
        <w:t>201</w:t>
      </w:r>
      <w:r w:rsidR="00380C0B">
        <w:t>7</w:t>
      </w:r>
      <w:r w:rsidRPr="00F73F51">
        <w:t>. godine</w:t>
      </w:r>
      <w:r w:rsidRPr="006C3828">
        <w:t>.</w:t>
      </w:r>
    </w:p>
    <w:p w:rsidRDefault="00661D0F" w:rsidP="00176DC4" w:rsidR="00661D0F" w:rsidRPr="004E2B48">
      <w:pPr>
        <w:tabs>
          <w:tab w:pos="3879" w:val="left"/>
        </w:tabs>
        <w:spacing w:lineRule="auto" w:line="360"/>
        <w:jc w:val="both"/>
      </w:pPr>
    </w:p>
    <w:p w:rsidRDefault="003D3F94" w:rsidP="00E726DD" w:rsidR="00E726DD">
      <w:pPr>
        <w:jc w:val="right"/>
      </w:pPr>
      <w:r>
        <w:tab/>
      </w:r>
      <w:r>
        <w:tab/>
      </w:r>
      <w:r w:rsidR="00374964" w:rsidRPr="004E2B48">
        <w:t xml:space="preserve"> </w:t>
      </w:r>
      <w:r w:rsidR="00862559">
        <w:t xml:space="preserve">              </w:t>
      </w:r>
      <w:r w:rsidR="00287442">
        <w:t xml:space="preserve"> </w:t>
      </w:r>
      <w:r w:rsidR="00D61F82">
        <w:t>JAGODIĆ GRADNJA</w:t>
      </w:r>
      <w:r w:rsidR="008964CE">
        <w:t xml:space="preserve"> d.o.o.</w:t>
      </w:r>
      <w:r w:rsidR="003C6B7A">
        <w:t xml:space="preserve"> </w:t>
      </w:r>
    </w:p>
    <w:p w:rsidRDefault="00661D0F" w:rsidP="00176DC4" w:rsidR="00E97EAB" w:rsidRPr="004E2B48">
      <w:pPr>
        <w:tabs>
          <w:tab w:pos="3879" w:val="left"/>
        </w:tabs>
        <w:spacing w:lineRule="auto" w:line="360"/>
        <w:rPr>
          <w:rStyle w:val="tabletextfield"/>
        </w:rPr>
      </w:pPr>
      <w:r>
        <w:rPr>
          <w:color w:val="032553"/>
          <w:lang w:eastAsia="en-US" w:val="en-US"/>
        </w:rPr>
        <w:t xml:space="preserve">                                                                                                      </w:t>
      </w:r>
      <w:r w:rsidR="008A2B5F" w:rsidRPr="00FD2FE9">
        <w:rPr>
          <w:lang w:eastAsia="en-US" w:val="en-US"/>
        </w:rPr>
        <w:t xml:space="preserve">Miljenko </w:t>
      </w:r>
      <w:r w:rsidR="008A2B5F" w:rsidRPr="005E04EE">
        <w:rPr>
          <w:lang w:eastAsia="en-US" w:val="en-US"/>
        </w:rPr>
        <w:t>Jagodić</w:t>
      </w:r>
      <w:r w:rsidRPr="005E04EE">
        <w:rPr>
          <w:lang w:eastAsia="en-US" w:val="en-US"/>
        </w:rPr>
        <w:t>, direktor</w:t>
      </w:r>
    </w:p>
    <w:p w:rsidRDefault="00872829" w:rsidP="00176DC4" w:rsidR="00054930" w:rsidRPr="004E2B48">
      <w:pPr>
        <w:tabs>
          <w:tab w:pos="3879" w:val="left"/>
        </w:tabs>
        <w:spacing w:lineRule="auto" w:line="360"/>
        <w:jc w:val="right"/>
      </w:pPr>
      <w:r w:rsidRPr="004E2B48">
        <w:rPr>
          <w:rStyle w:val="tabletextfield"/>
        </w:rPr>
        <w:t>____________________________</w:t>
      </w:r>
    </w:p>
    <w:sectPr w:rsidSect="003D7EE9" w:rsidR="00054930" w:rsidRPr="004E2B48">
      <w:headerReference w:type="default" r:id="rId23"/>
      <w:footerReference w:type="even" r:id="rId24"/>
      <w:footerReference w:type="default" r:id="rId25"/>
      <w:pgSz w:code="9" w:h="16820" w:w="11900"/>
      <w:pgMar w:gutter="0" w:footer="709" w:header="709" w:left="1843" w:bottom="1258" w:right="1133" w:top="90"/>
      <w:pgNumType w:start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57DF" w:rsidP="00700EE9" w:rsidR="00C357DF">
      <w:r>
        <w:separator/>
      </w:r>
    </w:p>
  </w:endnote>
  <w:endnote w:id="0" w:type="continuationSeparator">
    <w:p w:rsidRDefault="00C357DF" w:rsidP="00700EE9" w:rsidR="00C35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imes">
    <w:panose1 w:val="02020603050405020304"/>
    <w:charset w:val="00"/>
    <w:family w:val="auto"/>
    <w:pitch w:val="variable"/>
    <w:sig w:csb1="00000000" w:csb0="00000001" w:usb3="00000000" w:usb2="00000000" w:usb1="00000000" w:usb0="00000003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DC0" w:rsidP="00BB3BCA" w:rsidR="00251DC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1DC0" w:rsidP="00BB3BCA" w:rsidR="00251DC0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DC0" w:rsidP="00BB3BCA" w:rsidR="00251DC0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55B1E">
      <w:rPr>
        <w:rStyle w:val="Brojstranice"/>
        <w:noProof/>
      </w:rPr>
      <w:t>66</w:t>
    </w:r>
    <w:r>
      <w:rPr>
        <w:rStyle w:val="Brojstranice"/>
      </w:rPr>
      <w:fldChar w:fldCharType="end"/>
    </w:r>
  </w:p>
  <w:p w:rsidRDefault="00251DC0" w:rsidP="00BB3BCA" w:rsidR="00251DC0" w:rsidRPr="00121293">
    <w:pPr>
      <w:pStyle w:val="Podnoje"/>
      <w:ind w:right="360"/>
      <w:rPr>
        <w:color w:val="548DD4"/>
      </w:rPr>
    </w:pPr>
    <w:r w:rsidRPr="00121293">
      <w:rPr>
        <w:color w:val="548DD4"/>
      </w:rPr>
      <w:t>Plan operativnog i financijskog restrukturiranja za razdoblje 201</w:t>
    </w:r>
    <w:r>
      <w:rPr>
        <w:color w:val="548DD4"/>
      </w:rPr>
      <w:t>6.-2021</w:t>
    </w:r>
    <w:r w:rsidRPr="00121293">
      <w:rPr>
        <w:color w:val="548DD4"/>
      </w:rPr>
      <w:t>. godine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57DF" w:rsidP="00700EE9" w:rsidR="00C357DF">
      <w:r>
        <w:separator/>
      </w:r>
    </w:p>
  </w:footnote>
  <w:footnote w:id="0" w:type="continuationSeparator">
    <w:p w:rsidRDefault="00C357DF" w:rsidP="00700EE9" w:rsidR="00C357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1DC0" w:rsidP="008964CE" w:rsidR="00251DC0" w:rsidRPr="00535DE9">
    <w:pPr>
      <w:spacing w:lineRule="auto" w:line="360"/>
      <w:jc w:val="center"/>
      <w:rPr>
        <w:i/>
        <w:color w:themeShade="A6" w:themeColor="background1" w:val="A6A6A6"/>
      </w:rPr>
    </w:pPr>
    <w:r>
      <w:rPr>
        <w:i/>
        <w:color w:themeShade="A6" w:themeColor="background1" w:val="A6A6A6"/>
      </w:rPr>
      <w:t xml:space="preserve">JAGODIĆ GRADNJA d.o.o. </w:t>
    </w:r>
  </w:p>
  <w:p w:rsidRDefault="00251DC0" w:rsidP="00626071" w:rsidR="00251DC0" w:rsidRPr="00164209">
    <w:pPr>
      <w:pStyle w:val="Zaglavlje"/>
      <w:jc w:val="center"/>
      <w:rPr>
        <w:rFonts w:eastAsia="Calibri"/>
        <w:i/>
        <w:color w:themeColor="accent1" w:val="4F81BD"/>
        <w:lang w:eastAsia="en-US" w:val="en-US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9B9EA5BA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pStyle w:val="MediumShading11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80"/>
    <w:multiLevelType w:val="singleLevel"/>
    <w:tmpl w:val="702A543E"/>
    <w:lvl w:ilvl="0">
      <w:start w:val="1"/>
      <w:numFmt w:val="bullet"/>
      <w:pStyle w:val="Grafikeoznake5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2">
    <w:nsid w:val="FFFFFF83"/>
    <w:multiLevelType w:val="singleLevel"/>
    <w:tmpl w:val="76F4C98A"/>
    <w:lvl w:ilvl="0">
      <w:start w:val="1"/>
      <w:numFmt w:val="bullet"/>
      <w:pStyle w:val="Grafikeoznake2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3">
    <w:nsid w:val="001C672A"/>
    <w:multiLevelType w:val="hybridMultilevel"/>
    <w:tmpl w:val="2AF415C2"/>
    <w:lvl w:tplc="E262455C" w:ilvl="0">
      <w:start w:val="16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6064D05"/>
    <w:multiLevelType w:val="hybridMultilevel"/>
    <w:tmpl w:val="2E864E4A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A727337"/>
    <w:multiLevelType w:val="hybridMultilevel"/>
    <w:tmpl w:val="E8F0DD1C"/>
    <w:lvl w:tplc="A6685ABA" w:ilvl="0">
      <w:start w:val="2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C293812"/>
    <w:multiLevelType w:val="hybridMultilevel"/>
    <w:tmpl w:val="6FBA90A0"/>
    <w:lvl w:tplc="04090001" w:ilvl="0">
      <w:start w:val="1"/>
      <w:numFmt w:val="bullet"/>
      <w:lvlText w:val=""/>
      <w:lvlJc w:val="left"/>
      <w:pPr>
        <w:ind w:hanging="360" w:left="107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9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1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3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5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7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9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1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31"/>
      </w:pPr>
      <w:rPr>
        <w:rFonts w:hAnsi="Wingdings" w:ascii="Wingdings" w:hint="default"/>
      </w:rPr>
    </w:lvl>
  </w:abstractNum>
  <w:abstractNum w:abstractNumId="7">
    <w:nsid w:val="0D80251B"/>
    <w:multiLevelType w:val="hybridMultilevel"/>
    <w:tmpl w:val="645A423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0B222BB"/>
    <w:multiLevelType w:val="hybridMultilevel"/>
    <w:tmpl w:val="4D1223B4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382067D"/>
    <w:multiLevelType w:val="hybridMultilevel"/>
    <w:tmpl w:val="3F60B4D0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15B91413"/>
    <w:multiLevelType w:val="hybridMultilevel"/>
    <w:tmpl w:val="4EDCDC6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7583A1F"/>
    <w:multiLevelType w:val="hybridMultilevel"/>
    <w:tmpl w:val="D95ADAA0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1A2400CF"/>
    <w:multiLevelType w:val="hybridMultilevel"/>
    <w:tmpl w:val="B4D85ED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1EC350DA"/>
    <w:multiLevelType w:val="hybridMultilevel"/>
    <w:tmpl w:val="B7BA02F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22F1D8B"/>
    <w:multiLevelType w:val="hybridMultilevel"/>
    <w:tmpl w:val="2C1ED2B2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4DF310D"/>
    <w:multiLevelType w:val="hybridMultilevel"/>
    <w:tmpl w:val="F36050B6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26862758"/>
    <w:multiLevelType w:val="hybridMultilevel"/>
    <w:tmpl w:val="4950EBDC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27693300"/>
    <w:multiLevelType w:val="hybridMultilevel"/>
    <w:tmpl w:val="AD5A09C6"/>
    <w:lvl w:tplc="041A0001" w:ilvl="0">
      <w:start w:val="1"/>
      <w:numFmt w:val="bullet"/>
      <w:lvlText w:val=""/>
      <w:lvlJc w:val="left"/>
      <w:pPr>
        <w:ind w:hanging="360" w:left="106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2FBB4A27"/>
    <w:multiLevelType w:val="hybridMultilevel"/>
    <w:tmpl w:val="62249F2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3077037B"/>
    <w:multiLevelType w:val="hybridMultilevel"/>
    <w:tmpl w:val="2842DA42"/>
    <w:lvl w:tplc="041A0001" w:ilvl="0">
      <w:start w:val="1"/>
      <w:numFmt w:val="bullet"/>
      <w:lvlText w:val=""/>
      <w:lvlJc w:val="left"/>
      <w:pPr>
        <w:ind w:hanging="360" w:left="832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5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7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9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1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3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5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7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92"/>
      </w:pPr>
      <w:rPr>
        <w:rFonts w:hAnsi="Wingdings" w:ascii="Wingdings" w:hint="default"/>
      </w:rPr>
    </w:lvl>
  </w:abstractNum>
  <w:abstractNum w:abstractNumId="20">
    <w:nsid w:val="35967E42"/>
    <w:multiLevelType w:val="hybridMultilevel"/>
    <w:tmpl w:val="0248FA9C"/>
    <w:lvl w:tplc="08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3BDB0E79"/>
    <w:multiLevelType w:val="hybridMultilevel"/>
    <w:tmpl w:val="AF746BB8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3CDA3938"/>
    <w:multiLevelType w:val="hybridMultilevel"/>
    <w:tmpl w:val="8BFEF942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3E481DC3"/>
    <w:multiLevelType w:val="hybridMultilevel"/>
    <w:tmpl w:val="69C054E8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plc="17EAE4AC" w:ilvl="1">
      <w:start w:val="1"/>
      <w:numFmt w:val="decimal"/>
      <w:lvlText w:val="%2)"/>
      <w:lvlJc w:val="left"/>
      <w:pPr>
        <w:ind w:hanging="360" w:left="1440"/>
      </w:pPr>
      <w:rPr>
        <w:rFonts w:hint="default"/>
        <w:color w:val="FF0000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3E6C6A46"/>
    <w:multiLevelType w:val="hybridMultilevel"/>
    <w:tmpl w:val="78A03512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41F64D02"/>
    <w:multiLevelType w:val="hybridMultilevel"/>
    <w:tmpl w:val="2D2444F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48E33A1"/>
    <w:multiLevelType w:val="hybridMultilevel"/>
    <w:tmpl w:val="CC5A14BE"/>
    <w:lvl w:tplc="59F0C81E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466B4A45"/>
    <w:multiLevelType w:val="hybridMultilevel"/>
    <w:tmpl w:val="D70C7D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9C138E9"/>
    <w:multiLevelType w:val="hybridMultilevel"/>
    <w:tmpl w:val="DF88E90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4D2D0B43"/>
    <w:multiLevelType w:val="hybridMultilevel"/>
    <w:tmpl w:val="830865B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0">
    <w:nsid w:val="50602CF7"/>
    <w:multiLevelType w:val="hybridMultilevel"/>
    <w:tmpl w:val="7004D8DA"/>
    <w:lvl w:tplc="0409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52ED1EBA"/>
    <w:multiLevelType w:val="hybridMultilevel"/>
    <w:tmpl w:val="9620F78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E9B1F37"/>
    <w:multiLevelType w:val="hybridMultilevel"/>
    <w:tmpl w:val="54606514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62DC54A9"/>
    <w:multiLevelType w:val="hybridMultilevel"/>
    <w:tmpl w:val="7D64CFA4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641B38D1"/>
    <w:multiLevelType w:val="multilevel"/>
    <w:tmpl w:val="9F5E6AF0"/>
    <w:lvl w:ilvl="0">
      <w:start w:val="1"/>
      <w:numFmt w:val="decimal"/>
      <w:lvlText w:val="%1."/>
      <w:lvlJc w:val="left"/>
      <w:pPr>
        <w:ind w:hanging="480" w:left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720" w:left="720"/>
      </w:pPr>
      <w:rPr>
        <w:rFonts w:hint="default"/>
        <w:i w:val="false"/>
        <w:color w:val="auto"/>
      </w:rPr>
    </w:lvl>
    <w:lvl w:ilvl="2">
      <w:start w:val="1"/>
      <w:numFmt w:val="decimal"/>
      <w:pStyle w:val="Naslov3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440" w:left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800" w:left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2160" w:left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2160" w:left="2160"/>
      </w:pPr>
      <w:rPr>
        <w:rFonts w:hint="default"/>
      </w:rPr>
    </w:lvl>
  </w:abstractNum>
  <w:abstractNum w:abstractNumId="35">
    <w:nsid w:val="686B2EFD"/>
    <w:multiLevelType w:val="hybridMultilevel"/>
    <w:tmpl w:val="9260FE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6CFB18B6"/>
    <w:multiLevelType w:val="hybridMultilevel"/>
    <w:tmpl w:val="1136C062"/>
    <w:lvl w:tplc="04090001" w:ilvl="0">
      <w:start w:val="1"/>
      <w:numFmt w:val="bullet"/>
      <w:lvlText w:val=""/>
      <w:lvlJc w:val="left"/>
      <w:pPr>
        <w:ind w:hanging="360" w:left="1003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723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443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163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883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03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323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043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763"/>
      </w:pPr>
      <w:rPr>
        <w:rFonts w:hAnsi="Wingdings" w:ascii="Wingdings" w:hint="default"/>
      </w:rPr>
    </w:lvl>
  </w:abstractNum>
  <w:abstractNum w:abstractNumId="37">
    <w:nsid w:val="713417AD"/>
    <w:multiLevelType w:val="hybridMultilevel"/>
    <w:tmpl w:val="F3D853CE"/>
    <w:lvl w:tplc="0409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754813C7"/>
    <w:multiLevelType w:val="hybridMultilevel"/>
    <w:tmpl w:val="C48A6E4C"/>
    <w:lvl w:tplc="041A0001" w:ilvl="0">
      <w:start w:val="1"/>
      <w:numFmt w:val="bullet"/>
      <w:lvlText w:val=""/>
      <w:lvlJc w:val="left"/>
      <w:pPr>
        <w:ind w:hanging="360" w:left="927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54F2196"/>
    <w:multiLevelType w:val="hybridMultilevel"/>
    <w:tmpl w:val="4C805A32"/>
    <w:lvl w:tplc="041A0001" w:ilvl="0">
      <w:start w:val="1"/>
      <w:numFmt w:val="bullet"/>
      <w:lvlText w:val=""/>
      <w:lvlJc w:val="left"/>
      <w:pPr>
        <w:ind w:hanging="360" w:left="776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36"/>
      </w:pPr>
      <w:rPr>
        <w:rFonts w:hAnsi="Wingdings" w:ascii="Wingdings" w:hint="default"/>
      </w:rPr>
    </w:lvl>
  </w:abstractNum>
  <w:abstractNum w:abstractNumId="40">
    <w:nsid w:val="7E8B6336"/>
    <w:multiLevelType w:val="multilevel"/>
    <w:tmpl w:val="BC5464AA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0"/>
  </w:num>
  <w:num w:numId="2">
    <w:abstractNumId w:val="34"/>
  </w:num>
  <w:num w:numId="3">
    <w:abstractNumId w:val="22"/>
  </w:num>
  <w:num w:numId="4">
    <w:abstractNumId w:val="2"/>
  </w:num>
  <w:num w:numId="5">
    <w:abstractNumId w:val="1"/>
  </w:num>
  <w:num w:numId="6">
    <w:abstractNumId w:val="15"/>
  </w:num>
  <w:num w:numId="7">
    <w:abstractNumId w:val="12"/>
  </w:num>
  <w:num w:numId="8">
    <w:abstractNumId w:val="6"/>
  </w:num>
  <w:num w:numId="9">
    <w:abstractNumId w:val="38"/>
  </w:num>
  <w:num w:numId="10">
    <w:abstractNumId w:val="36"/>
  </w:num>
  <w:num w:numId="11">
    <w:abstractNumId w:val="8"/>
  </w:num>
  <w:num w:numId="12">
    <w:abstractNumId w:val="18"/>
  </w:num>
  <w:num w:numId="13">
    <w:abstractNumId w:val="33"/>
  </w:num>
  <w:num w:numId="14">
    <w:abstractNumId w:val="23"/>
  </w:num>
  <w:num w:numId="15">
    <w:abstractNumId w:val="10"/>
  </w:num>
  <w:num w:numId="16">
    <w:abstractNumId w:val="30"/>
  </w:num>
  <w:num w:numId="17">
    <w:abstractNumId w:val="7"/>
  </w:num>
  <w:num w:numId="18">
    <w:abstractNumId w:val="17"/>
  </w:num>
  <w:num w:numId="19">
    <w:abstractNumId w:val="40"/>
  </w:num>
  <w:num w:numId="20">
    <w:abstractNumId w:val="3"/>
  </w:num>
  <w:num w:numId="21">
    <w:abstractNumId w:val="19"/>
  </w:num>
  <w:num w:numId="22">
    <w:abstractNumId w:val="34"/>
  </w:num>
  <w:num w:numId="23">
    <w:abstractNumId w:val="29"/>
  </w:num>
  <w:num w:numId="24">
    <w:abstractNumId w:val="26"/>
  </w:num>
  <w:num w:numId="25">
    <w:abstractNumId w:val="28"/>
  </w:num>
  <w:num w:numId="26">
    <w:abstractNumId w:val="27"/>
  </w:num>
  <w:num w:numId="27">
    <w:abstractNumId w:val="31"/>
  </w:num>
  <w:num w:numId="28">
    <w:abstractNumId w:val="39"/>
  </w:num>
  <w:num w:numId="29">
    <w:abstractNumId w:val="5"/>
  </w:num>
  <w:num w:numId="30">
    <w:abstractNumId w:val="13"/>
  </w:num>
  <w:num w:numId="31">
    <w:abstractNumId w:val="35"/>
  </w:num>
  <w:num w:numId="32">
    <w:abstractNumId w:val="24"/>
  </w:num>
  <w:num w:numId="33">
    <w:abstractNumId w:val="9"/>
  </w:num>
  <w:num w:numId="34">
    <w:abstractNumId w:val="16"/>
  </w:num>
  <w:num w:numId="35">
    <w:abstractNumId w:val="25"/>
  </w:num>
  <w:num w:numId="36">
    <w:abstractNumId w:val="32"/>
  </w:num>
  <w:num w:numId="37">
    <w:abstractNumId w:val="37"/>
  </w:num>
  <w:num w:numId="38">
    <w:abstractNumId w:val="4"/>
  </w:num>
  <w:num w:numId="39">
    <w:abstractNumId w:val="21"/>
  </w:num>
  <w:num w:numId="40">
    <w:abstractNumId w:val="14"/>
  </w:num>
  <w:num w:numId="41">
    <w:abstractNumId w:val="20"/>
  </w:num>
  <w:num w:numId="42">
    <w:abstractNumId w:val="11"/>
  </w:num>
  <w:numIdMacAtCleanup w:val="1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0"/>
  <w:removePersonalInformation/>
  <w:removeDateAndTime/>
  <w:hideGrammaticalErrors/>
  <w:activeWritingStyle w:appName="MSWord" w:checkStyle="false" w:nlCheck="true" w:dllVersion="131078" w:vendorID="64" w:lang="fr-FR"/>
  <w:activeWritingStyle w:appName="MSWord" w:checkStyle="true" w:nlCheck="true" w:dllVersion="131078" w:vendorID="64" w:lang="en-GB"/>
  <w:activeWritingStyle w:appName="MSWord" w:checkStyle="true" w:nlCheck="true" w:dllVersion="131078" w:vendorID="64" w:lang="en-US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22BB"/>
    <w:rsid w:val="00000543"/>
    <w:rsid w:val="0000105A"/>
    <w:rsid w:val="000037D4"/>
    <w:rsid w:val="00004B9D"/>
    <w:rsid w:val="00005057"/>
    <w:rsid w:val="000052E1"/>
    <w:rsid w:val="00005B3A"/>
    <w:rsid w:val="0000682F"/>
    <w:rsid w:val="00006A56"/>
    <w:rsid w:val="00006AD9"/>
    <w:rsid w:val="00006F72"/>
    <w:rsid w:val="00010187"/>
    <w:rsid w:val="00011629"/>
    <w:rsid w:val="00011A66"/>
    <w:rsid w:val="00011EEC"/>
    <w:rsid w:val="00012704"/>
    <w:rsid w:val="00012A0A"/>
    <w:rsid w:val="00012D02"/>
    <w:rsid w:val="00013423"/>
    <w:rsid w:val="0001449C"/>
    <w:rsid w:val="00014668"/>
    <w:rsid w:val="00014CD4"/>
    <w:rsid w:val="000156B2"/>
    <w:rsid w:val="000164C1"/>
    <w:rsid w:val="00017258"/>
    <w:rsid w:val="00017599"/>
    <w:rsid w:val="00017DB9"/>
    <w:rsid w:val="00020C78"/>
    <w:rsid w:val="00021279"/>
    <w:rsid w:val="000213D5"/>
    <w:rsid w:val="00021405"/>
    <w:rsid w:val="000217D8"/>
    <w:rsid w:val="000228A4"/>
    <w:rsid w:val="00023100"/>
    <w:rsid w:val="0002357A"/>
    <w:rsid w:val="00023594"/>
    <w:rsid w:val="000237C9"/>
    <w:rsid w:val="000239C6"/>
    <w:rsid w:val="00023BAE"/>
    <w:rsid w:val="00023D03"/>
    <w:rsid w:val="00024484"/>
    <w:rsid w:val="0002477C"/>
    <w:rsid w:val="00024931"/>
    <w:rsid w:val="00025310"/>
    <w:rsid w:val="0002597D"/>
    <w:rsid w:val="00025AB9"/>
    <w:rsid w:val="00025E9B"/>
    <w:rsid w:val="00026500"/>
    <w:rsid w:val="0002697D"/>
    <w:rsid w:val="0002705A"/>
    <w:rsid w:val="00027E36"/>
    <w:rsid w:val="00030057"/>
    <w:rsid w:val="00030F3E"/>
    <w:rsid w:val="00030F43"/>
    <w:rsid w:val="00031300"/>
    <w:rsid w:val="000313CF"/>
    <w:rsid w:val="00031C24"/>
    <w:rsid w:val="00032507"/>
    <w:rsid w:val="0003261C"/>
    <w:rsid w:val="00032B80"/>
    <w:rsid w:val="000332C3"/>
    <w:rsid w:val="00034E59"/>
    <w:rsid w:val="000353FB"/>
    <w:rsid w:val="00035A32"/>
    <w:rsid w:val="00035A80"/>
    <w:rsid w:val="000362E0"/>
    <w:rsid w:val="0003636B"/>
    <w:rsid w:val="000365CF"/>
    <w:rsid w:val="0003745C"/>
    <w:rsid w:val="00037AA8"/>
    <w:rsid w:val="00040190"/>
    <w:rsid w:val="000403CC"/>
    <w:rsid w:val="00040FD5"/>
    <w:rsid w:val="00040FEB"/>
    <w:rsid w:val="00041A96"/>
    <w:rsid w:val="00041FB6"/>
    <w:rsid w:val="00042BA2"/>
    <w:rsid w:val="000436E9"/>
    <w:rsid w:val="00043FAC"/>
    <w:rsid w:val="00044476"/>
    <w:rsid w:val="00044754"/>
    <w:rsid w:val="00044AB7"/>
    <w:rsid w:val="000456A6"/>
    <w:rsid w:val="000460D9"/>
    <w:rsid w:val="00047166"/>
    <w:rsid w:val="0004719D"/>
    <w:rsid w:val="00047452"/>
    <w:rsid w:val="00047785"/>
    <w:rsid w:val="00047BEE"/>
    <w:rsid w:val="00047FF5"/>
    <w:rsid w:val="00050533"/>
    <w:rsid w:val="00050793"/>
    <w:rsid w:val="0005168E"/>
    <w:rsid w:val="0005207F"/>
    <w:rsid w:val="00052880"/>
    <w:rsid w:val="00052F27"/>
    <w:rsid w:val="000530CF"/>
    <w:rsid w:val="000533ED"/>
    <w:rsid w:val="0005431C"/>
    <w:rsid w:val="000543F5"/>
    <w:rsid w:val="00054576"/>
    <w:rsid w:val="00054930"/>
    <w:rsid w:val="000549D0"/>
    <w:rsid w:val="00055356"/>
    <w:rsid w:val="000556D3"/>
    <w:rsid w:val="00055E48"/>
    <w:rsid w:val="0005743E"/>
    <w:rsid w:val="000574B6"/>
    <w:rsid w:val="00057675"/>
    <w:rsid w:val="00060215"/>
    <w:rsid w:val="0006044F"/>
    <w:rsid w:val="0006187F"/>
    <w:rsid w:val="00061ABE"/>
    <w:rsid w:val="00061C3B"/>
    <w:rsid w:val="00061E2A"/>
    <w:rsid w:val="000622AD"/>
    <w:rsid w:val="000622BE"/>
    <w:rsid w:val="00062887"/>
    <w:rsid w:val="00062B2C"/>
    <w:rsid w:val="00062E4D"/>
    <w:rsid w:val="000633D0"/>
    <w:rsid w:val="0006368D"/>
    <w:rsid w:val="00063B81"/>
    <w:rsid w:val="0006442C"/>
    <w:rsid w:val="00064A45"/>
    <w:rsid w:val="00064A55"/>
    <w:rsid w:val="00064FB4"/>
    <w:rsid w:val="000651B7"/>
    <w:rsid w:val="00065340"/>
    <w:rsid w:val="000659A2"/>
    <w:rsid w:val="00066894"/>
    <w:rsid w:val="00066E78"/>
    <w:rsid w:val="00067586"/>
    <w:rsid w:val="00067783"/>
    <w:rsid w:val="00067966"/>
    <w:rsid w:val="00067BE1"/>
    <w:rsid w:val="00070083"/>
    <w:rsid w:val="00070903"/>
    <w:rsid w:val="00070E96"/>
    <w:rsid w:val="00071622"/>
    <w:rsid w:val="000720F9"/>
    <w:rsid w:val="0007210A"/>
    <w:rsid w:val="000727F6"/>
    <w:rsid w:val="0007372F"/>
    <w:rsid w:val="0007471B"/>
    <w:rsid w:val="0007492C"/>
    <w:rsid w:val="00074DA8"/>
    <w:rsid w:val="0007509D"/>
    <w:rsid w:val="00075841"/>
    <w:rsid w:val="00076CEE"/>
    <w:rsid w:val="00076ED6"/>
    <w:rsid w:val="00077245"/>
    <w:rsid w:val="00077429"/>
    <w:rsid w:val="00081543"/>
    <w:rsid w:val="00081D05"/>
    <w:rsid w:val="00082023"/>
    <w:rsid w:val="000820DE"/>
    <w:rsid w:val="00082A7C"/>
    <w:rsid w:val="0008374C"/>
    <w:rsid w:val="00083AD1"/>
    <w:rsid w:val="00083AE4"/>
    <w:rsid w:val="000841C7"/>
    <w:rsid w:val="0008496D"/>
    <w:rsid w:val="000852D8"/>
    <w:rsid w:val="00085658"/>
    <w:rsid w:val="0008657E"/>
    <w:rsid w:val="0008706F"/>
    <w:rsid w:val="000911DA"/>
    <w:rsid w:val="000912C4"/>
    <w:rsid w:val="00091921"/>
    <w:rsid w:val="00092D8F"/>
    <w:rsid w:val="00092F5E"/>
    <w:rsid w:val="000933BA"/>
    <w:rsid w:val="0009343E"/>
    <w:rsid w:val="00093E47"/>
    <w:rsid w:val="00093FB2"/>
    <w:rsid w:val="0009459F"/>
    <w:rsid w:val="00094CDC"/>
    <w:rsid w:val="00095696"/>
    <w:rsid w:val="000957FB"/>
    <w:rsid w:val="0009604A"/>
    <w:rsid w:val="00096964"/>
    <w:rsid w:val="00096E56"/>
    <w:rsid w:val="00096FAC"/>
    <w:rsid w:val="00097502"/>
    <w:rsid w:val="000A000E"/>
    <w:rsid w:val="000A0C93"/>
    <w:rsid w:val="000A22A1"/>
    <w:rsid w:val="000A22EF"/>
    <w:rsid w:val="000A2DBB"/>
    <w:rsid w:val="000A362C"/>
    <w:rsid w:val="000A3793"/>
    <w:rsid w:val="000A3885"/>
    <w:rsid w:val="000A56FB"/>
    <w:rsid w:val="000A57FB"/>
    <w:rsid w:val="000A6516"/>
    <w:rsid w:val="000A6BE1"/>
    <w:rsid w:val="000A70C4"/>
    <w:rsid w:val="000B0629"/>
    <w:rsid w:val="000B0721"/>
    <w:rsid w:val="000B12FF"/>
    <w:rsid w:val="000B1534"/>
    <w:rsid w:val="000B170F"/>
    <w:rsid w:val="000B2943"/>
    <w:rsid w:val="000B3238"/>
    <w:rsid w:val="000B3729"/>
    <w:rsid w:val="000B39B0"/>
    <w:rsid w:val="000B3C2E"/>
    <w:rsid w:val="000B4F9E"/>
    <w:rsid w:val="000B5043"/>
    <w:rsid w:val="000B5B33"/>
    <w:rsid w:val="000B5C3C"/>
    <w:rsid w:val="000B60F7"/>
    <w:rsid w:val="000B7077"/>
    <w:rsid w:val="000B7E72"/>
    <w:rsid w:val="000C1C1A"/>
    <w:rsid w:val="000C22D0"/>
    <w:rsid w:val="000C2602"/>
    <w:rsid w:val="000C49C4"/>
    <w:rsid w:val="000C4B92"/>
    <w:rsid w:val="000C5238"/>
    <w:rsid w:val="000C5AED"/>
    <w:rsid w:val="000C5CB0"/>
    <w:rsid w:val="000C5EAC"/>
    <w:rsid w:val="000C618D"/>
    <w:rsid w:val="000C6634"/>
    <w:rsid w:val="000C6B6B"/>
    <w:rsid w:val="000C739B"/>
    <w:rsid w:val="000C7498"/>
    <w:rsid w:val="000D0677"/>
    <w:rsid w:val="000D0AA3"/>
    <w:rsid w:val="000D0F61"/>
    <w:rsid w:val="000D103D"/>
    <w:rsid w:val="000D2021"/>
    <w:rsid w:val="000D22AE"/>
    <w:rsid w:val="000D22E5"/>
    <w:rsid w:val="000D2CF7"/>
    <w:rsid w:val="000D328D"/>
    <w:rsid w:val="000D3340"/>
    <w:rsid w:val="000D36E1"/>
    <w:rsid w:val="000D47B8"/>
    <w:rsid w:val="000D5357"/>
    <w:rsid w:val="000D5564"/>
    <w:rsid w:val="000D5607"/>
    <w:rsid w:val="000D57A0"/>
    <w:rsid w:val="000D5C6E"/>
    <w:rsid w:val="000D651A"/>
    <w:rsid w:val="000D72E4"/>
    <w:rsid w:val="000D7D0E"/>
    <w:rsid w:val="000E00EE"/>
    <w:rsid w:val="000E0A93"/>
    <w:rsid w:val="000E1460"/>
    <w:rsid w:val="000E21E8"/>
    <w:rsid w:val="000E263A"/>
    <w:rsid w:val="000E2AE9"/>
    <w:rsid w:val="000E44FF"/>
    <w:rsid w:val="000E4E35"/>
    <w:rsid w:val="000E4FA7"/>
    <w:rsid w:val="000E5858"/>
    <w:rsid w:val="000E6125"/>
    <w:rsid w:val="000E6AAF"/>
    <w:rsid w:val="000E6D1B"/>
    <w:rsid w:val="000E6EFD"/>
    <w:rsid w:val="000E73A0"/>
    <w:rsid w:val="000F02DE"/>
    <w:rsid w:val="000F06BD"/>
    <w:rsid w:val="000F1115"/>
    <w:rsid w:val="000F175E"/>
    <w:rsid w:val="000F218C"/>
    <w:rsid w:val="000F2286"/>
    <w:rsid w:val="000F27DA"/>
    <w:rsid w:val="000F3180"/>
    <w:rsid w:val="000F390F"/>
    <w:rsid w:val="000F3B03"/>
    <w:rsid w:val="000F3F0D"/>
    <w:rsid w:val="000F3FAF"/>
    <w:rsid w:val="000F4A9C"/>
    <w:rsid w:val="000F4AB4"/>
    <w:rsid w:val="000F4BD3"/>
    <w:rsid w:val="000F54A8"/>
    <w:rsid w:val="000F59CF"/>
    <w:rsid w:val="000F650F"/>
    <w:rsid w:val="000F67EA"/>
    <w:rsid w:val="000F7068"/>
    <w:rsid w:val="000F7197"/>
    <w:rsid w:val="000F7837"/>
    <w:rsid w:val="000F7923"/>
    <w:rsid w:val="000F7C28"/>
    <w:rsid w:val="000F7DD9"/>
    <w:rsid w:val="00100856"/>
    <w:rsid w:val="00100BEC"/>
    <w:rsid w:val="00100F94"/>
    <w:rsid w:val="001019A9"/>
    <w:rsid w:val="00101CB3"/>
    <w:rsid w:val="00102182"/>
    <w:rsid w:val="0010258F"/>
    <w:rsid w:val="001030C4"/>
    <w:rsid w:val="0010329F"/>
    <w:rsid w:val="001041B5"/>
    <w:rsid w:val="00104EC9"/>
    <w:rsid w:val="0010614C"/>
    <w:rsid w:val="001066F9"/>
    <w:rsid w:val="001074D6"/>
    <w:rsid w:val="0010750A"/>
    <w:rsid w:val="00107EC8"/>
    <w:rsid w:val="001104B6"/>
    <w:rsid w:val="00110C34"/>
    <w:rsid w:val="001119F3"/>
    <w:rsid w:val="00111A92"/>
    <w:rsid w:val="00111EE0"/>
    <w:rsid w:val="00112BCF"/>
    <w:rsid w:val="00113789"/>
    <w:rsid w:val="001137C0"/>
    <w:rsid w:val="00113A5D"/>
    <w:rsid w:val="001140D2"/>
    <w:rsid w:val="0011511A"/>
    <w:rsid w:val="00116342"/>
    <w:rsid w:val="001169E6"/>
    <w:rsid w:val="00116CA0"/>
    <w:rsid w:val="00120026"/>
    <w:rsid w:val="001201CF"/>
    <w:rsid w:val="00120B3F"/>
    <w:rsid w:val="00120B68"/>
    <w:rsid w:val="001211C3"/>
    <w:rsid w:val="00121293"/>
    <w:rsid w:val="001223CB"/>
    <w:rsid w:val="00123076"/>
    <w:rsid w:val="001235F0"/>
    <w:rsid w:val="001236CD"/>
    <w:rsid w:val="001242F5"/>
    <w:rsid w:val="00124EE3"/>
    <w:rsid w:val="0012542D"/>
    <w:rsid w:val="001261F1"/>
    <w:rsid w:val="0012765E"/>
    <w:rsid w:val="00127ED5"/>
    <w:rsid w:val="001305DF"/>
    <w:rsid w:val="00130BD2"/>
    <w:rsid w:val="00130F36"/>
    <w:rsid w:val="00131E17"/>
    <w:rsid w:val="00131E8B"/>
    <w:rsid w:val="00131FB7"/>
    <w:rsid w:val="00133C25"/>
    <w:rsid w:val="00134314"/>
    <w:rsid w:val="00134B71"/>
    <w:rsid w:val="00135714"/>
    <w:rsid w:val="00135C77"/>
    <w:rsid w:val="00136086"/>
    <w:rsid w:val="00136DC3"/>
    <w:rsid w:val="0013738A"/>
    <w:rsid w:val="0013790F"/>
    <w:rsid w:val="00140221"/>
    <w:rsid w:val="00140227"/>
    <w:rsid w:val="00140698"/>
    <w:rsid w:val="00140EC5"/>
    <w:rsid w:val="00141CE0"/>
    <w:rsid w:val="00142131"/>
    <w:rsid w:val="001421EA"/>
    <w:rsid w:val="001424EF"/>
    <w:rsid w:val="0014288B"/>
    <w:rsid w:val="00142CA3"/>
    <w:rsid w:val="001434EB"/>
    <w:rsid w:val="00143EC8"/>
    <w:rsid w:val="001446FC"/>
    <w:rsid w:val="0014497C"/>
    <w:rsid w:val="00144B64"/>
    <w:rsid w:val="00144FE2"/>
    <w:rsid w:val="00145318"/>
    <w:rsid w:val="0014542A"/>
    <w:rsid w:val="00145432"/>
    <w:rsid w:val="00145532"/>
    <w:rsid w:val="00145DDD"/>
    <w:rsid w:val="00145FA3"/>
    <w:rsid w:val="00150E33"/>
    <w:rsid w:val="00151A69"/>
    <w:rsid w:val="00151E31"/>
    <w:rsid w:val="001531AA"/>
    <w:rsid w:val="00153F15"/>
    <w:rsid w:val="001551B0"/>
    <w:rsid w:val="00155FB8"/>
    <w:rsid w:val="00157D9B"/>
    <w:rsid w:val="00157D9C"/>
    <w:rsid w:val="00160394"/>
    <w:rsid w:val="00160420"/>
    <w:rsid w:val="00160653"/>
    <w:rsid w:val="0016069C"/>
    <w:rsid w:val="00160B7D"/>
    <w:rsid w:val="00160C93"/>
    <w:rsid w:val="00161DAF"/>
    <w:rsid w:val="0016337E"/>
    <w:rsid w:val="001637DD"/>
    <w:rsid w:val="00164209"/>
    <w:rsid w:val="001647D1"/>
    <w:rsid w:val="00164E4D"/>
    <w:rsid w:val="00165F1D"/>
    <w:rsid w:val="00167546"/>
    <w:rsid w:val="00167788"/>
    <w:rsid w:val="001704CA"/>
    <w:rsid w:val="00170869"/>
    <w:rsid w:val="00171610"/>
    <w:rsid w:val="001725E2"/>
    <w:rsid w:val="001727C1"/>
    <w:rsid w:val="001743E3"/>
    <w:rsid w:val="0017491D"/>
    <w:rsid w:val="00174D17"/>
    <w:rsid w:val="00176DC4"/>
    <w:rsid w:val="001771DE"/>
    <w:rsid w:val="001806F4"/>
    <w:rsid w:val="00180853"/>
    <w:rsid w:val="00180959"/>
    <w:rsid w:val="001817B4"/>
    <w:rsid w:val="00182898"/>
    <w:rsid w:val="00182E55"/>
    <w:rsid w:val="00184190"/>
    <w:rsid w:val="00184B65"/>
    <w:rsid w:val="001853A2"/>
    <w:rsid w:val="00185868"/>
    <w:rsid w:val="00186180"/>
    <w:rsid w:val="00186349"/>
    <w:rsid w:val="00186E76"/>
    <w:rsid w:val="00187113"/>
    <w:rsid w:val="0018748D"/>
    <w:rsid w:val="001875A0"/>
    <w:rsid w:val="0019016F"/>
    <w:rsid w:val="00190275"/>
    <w:rsid w:val="00190A39"/>
    <w:rsid w:val="0019162F"/>
    <w:rsid w:val="00191740"/>
    <w:rsid w:val="00191A43"/>
    <w:rsid w:val="00191D28"/>
    <w:rsid w:val="0019237D"/>
    <w:rsid w:val="001928F0"/>
    <w:rsid w:val="00192C6B"/>
    <w:rsid w:val="00192E63"/>
    <w:rsid w:val="00193264"/>
    <w:rsid w:val="001942C1"/>
    <w:rsid w:val="0019448F"/>
    <w:rsid w:val="00194837"/>
    <w:rsid w:val="0019543A"/>
    <w:rsid w:val="0019618C"/>
    <w:rsid w:val="00196868"/>
    <w:rsid w:val="001968A9"/>
    <w:rsid w:val="001A0660"/>
    <w:rsid w:val="001A16E3"/>
    <w:rsid w:val="001A174F"/>
    <w:rsid w:val="001A1EB1"/>
    <w:rsid w:val="001A1EBC"/>
    <w:rsid w:val="001A2CC5"/>
    <w:rsid w:val="001A3336"/>
    <w:rsid w:val="001A3A4F"/>
    <w:rsid w:val="001A3B89"/>
    <w:rsid w:val="001A412C"/>
    <w:rsid w:val="001A4419"/>
    <w:rsid w:val="001A4715"/>
    <w:rsid w:val="001A5E06"/>
    <w:rsid w:val="001A6913"/>
    <w:rsid w:val="001A6B9B"/>
    <w:rsid w:val="001A72E2"/>
    <w:rsid w:val="001A7B9A"/>
    <w:rsid w:val="001A7D5B"/>
    <w:rsid w:val="001B08DA"/>
    <w:rsid w:val="001B0A70"/>
    <w:rsid w:val="001B12C7"/>
    <w:rsid w:val="001B12F9"/>
    <w:rsid w:val="001B13AB"/>
    <w:rsid w:val="001B13F7"/>
    <w:rsid w:val="001B13FF"/>
    <w:rsid w:val="001B287C"/>
    <w:rsid w:val="001B2FC4"/>
    <w:rsid w:val="001B3437"/>
    <w:rsid w:val="001B3541"/>
    <w:rsid w:val="001B39CF"/>
    <w:rsid w:val="001B3EED"/>
    <w:rsid w:val="001B3FAC"/>
    <w:rsid w:val="001B4A11"/>
    <w:rsid w:val="001B4B3E"/>
    <w:rsid w:val="001B4C8A"/>
    <w:rsid w:val="001B5691"/>
    <w:rsid w:val="001B6945"/>
    <w:rsid w:val="001B6A8A"/>
    <w:rsid w:val="001B6C62"/>
    <w:rsid w:val="001B706D"/>
    <w:rsid w:val="001B72FB"/>
    <w:rsid w:val="001C0BF7"/>
    <w:rsid w:val="001C0F02"/>
    <w:rsid w:val="001C1068"/>
    <w:rsid w:val="001C17D7"/>
    <w:rsid w:val="001C1B47"/>
    <w:rsid w:val="001C2276"/>
    <w:rsid w:val="001C2336"/>
    <w:rsid w:val="001C2C7D"/>
    <w:rsid w:val="001C3EC5"/>
    <w:rsid w:val="001C5F90"/>
    <w:rsid w:val="001C6830"/>
    <w:rsid w:val="001C723A"/>
    <w:rsid w:val="001C7B40"/>
    <w:rsid w:val="001D14DF"/>
    <w:rsid w:val="001D1FCB"/>
    <w:rsid w:val="001D31EB"/>
    <w:rsid w:val="001D31FA"/>
    <w:rsid w:val="001D3268"/>
    <w:rsid w:val="001D3324"/>
    <w:rsid w:val="001D36D4"/>
    <w:rsid w:val="001D4FBC"/>
    <w:rsid w:val="001D58AE"/>
    <w:rsid w:val="001D58B2"/>
    <w:rsid w:val="001D58B3"/>
    <w:rsid w:val="001D5AAB"/>
    <w:rsid w:val="001D613E"/>
    <w:rsid w:val="001D6277"/>
    <w:rsid w:val="001D7572"/>
    <w:rsid w:val="001D7CEB"/>
    <w:rsid w:val="001E028B"/>
    <w:rsid w:val="001E0391"/>
    <w:rsid w:val="001E0C0B"/>
    <w:rsid w:val="001E0C6C"/>
    <w:rsid w:val="001E1425"/>
    <w:rsid w:val="001E1C07"/>
    <w:rsid w:val="001E1D3B"/>
    <w:rsid w:val="001E1FAF"/>
    <w:rsid w:val="001E4326"/>
    <w:rsid w:val="001E4794"/>
    <w:rsid w:val="001E4A1D"/>
    <w:rsid w:val="001E5180"/>
    <w:rsid w:val="001E57F6"/>
    <w:rsid w:val="001E5C5D"/>
    <w:rsid w:val="001E5C83"/>
    <w:rsid w:val="001E6A69"/>
    <w:rsid w:val="001E6BA8"/>
    <w:rsid w:val="001E6C8C"/>
    <w:rsid w:val="001E6E4A"/>
    <w:rsid w:val="001E6F4E"/>
    <w:rsid w:val="001E737E"/>
    <w:rsid w:val="001E7AD7"/>
    <w:rsid w:val="001F022A"/>
    <w:rsid w:val="001F0986"/>
    <w:rsid w:val="001F0A5A"/>
    <w:rsid w:val="001F0CDA"/>
    <w:rsid w:val="001F1575"/>
    <w:rsid w:val="001F191D"/>
    <w:rsid w:val="001F2145"/>
    <w:rsid w:val="001F26E9"/>
    <w:rsid w:val="001F34F4"/>
    <w:rsid w:val="001F4DD0"/>
    <w:rsid w:val="001F5635"/>
    <w:rsid w:val="001F5DEF"/>
    <w:rsid w:val="001F6639"/>
    <w:rsid w:val="001F7961"/>
    <w:rsid w:val="001F797B"/>
    <w:rsid w:val="001F7B73"/>
    <w:rsid w:val="00200326"/>
    <w:rsid w:val="002006AB"/>
    <w:rsid w:val="00200CFA"/>
    <w:rsid w:val="00201A32"/>
    <w:rsid w:val="00201C2B"/>
    <w:rsid w:val="00202018"/>
    <w:rsid w:val="0020216B"/>
    <w:rsid w:val="002028E6"/>
    <w:rsid w:val="00202C07"/>
    <w:rsid w:val="00202C1C"/>
    <w:rsid w:val="00203863"/>
    <w:rsid w:val="00203C27"/>
    <w:rsid w:val="002041BA"/>
    <w:rsid w:val="002041D3"/>
    <w:rsid w:val="0020462A"/>
    <w:rsid w:val="00205233"/>
    <w:rsid w:val="002056B5"/>
    <w:rsid w:val="002060A4"/>
    <w:rsid w:val="00206697"/>
    <w:rsid w:val="00206FAA"/>
    <w:rsid w:val="002072D4"/>
    <w:rsid w:val="002113DB"/>
    <w:rsid w:val="00211618"/>
    <w:rsid w:val="0021173E"/>
    <w:rsid w:val="00211CB1"/>
    <w:rsid w:val="00212E01"/>
    <w:rsid w:val="00213CA2"/>
    <w:rsid w:val="00214A9D"/>
    <w:rsid w:val="002151E6"/>
    <w:rsid w:val="00215E4C"/>
    <w:rsid w:val="002164CE"/>
    <w:rsid w:val="00216658"/>
    <w:rsid w:val="002168B4"/>
    <w:rsid w:val="00216D4F"/>
    <w:rsid w:val="00216D90"/>
    <w:rsid w:val="0021779C"/>
    <w:rsid w:val="00217A95"/>
    <w:rsid w:val="00220320"/>
    <w:rsid w:val="00221574"/>
    <w:rsid w:val="002228B4"/>
    <w:rsid w:val="00222E93"/>
    <w:rsid w:val="00223395"/>
    <w:rsid w:val="00223B6D"/>
    <w:rsid w:val="00223FA9"/>
    <w:rsid w:val="00225B41"/>
    <w:rsid w:val="00225F4F"/>
    <w:rsid w:val="00226930"/>
    <w:rsid w:val="00226B04"/>
    <w:rsid w:val="00226E8D"/>
    <w:rsid w:val="00227346"/>
    <w:rsid w:val="00230B6B"/>
    <w:rsid w:val="00230FFA"/>
    <w:rsid w:val="00231183"/>
    <w:rsid w:val="00231986"/>
    <w:rsid w:val="00231BFE"/>
    <w:rsid w:val="00231D99"/>
    <w:rsid w:val="00234642"/>
    <w:rsid w:val="0023486B"/>
    <w:rsid w:val="0023515C"/>
    <w:rsid w:val="00235F1E"/>
    <w:rsid w:val="00235F9D"/>
    <w:rsid w:val="00236145"/>
    <w:rsid w:val="00236ED9"/>
    <w:rsid w:val="0023701C"/>
    <w:rsid w:val="002378CB"/>
    <w:rsid w:val="002416EC"/>
    <w:rsid w:val="002417E1"/>
    <w:rsid w:val="002418C6"/>
    <w:rsid w:val="002421F2"/>
    <w:rsid w:val="002431E6"/>
    <w:rsid w:val="00243928"/>
    <w:rsid w:val="00243C33"/>
    <w:rsid w:val="002441D5"/>
    <w:rsid w:val="002442F4"/>
    <w:rsid w:val="00244C9B"/>
    <w:rsid w:val="00244D87"/>
    <w:rsid w:val="0024533F"/>
    <w:rsid w:val="002459E3"/>
    <w:rsid w:val="00245AF8"/>
    <w:rsid w:val="00245F2A"/>
    <w:rsid w:val="00246286"/>
    <w:rsid w:val="002462E0"/>
    <w:rsid w:val="002464D7"/>
    <w:rsid w:val="00246B35"/>
    <w:rsid w:val="002478F1"/>
    <w:rsid w:val="00250129"/>
    <w:rsid w:val="00250E1D"/>
    <w:rsid w:val="00250F8D"/>
    <w:rsid w:val="002518BB"/>
    <w:rsid w:val="00251BDA"/>
    <w:rsid w:val="00251DC0"/>
    <w:rsid w:val="002521B8"/>
    <w:rsid w:val="002521E3"/>
    <w:rsid w:val="00252E80"/>
    <w:rsid w:val="00253943"/>
    <w:rsid w:val="0025558D"/>
    <w:rsid w:val="00255768"/>
    <w:rsid w:val="00255D0D"/>
    <w:rsid w:val="00256782"/>
    <w:rsid w:val="00256CFB"/>
    <w:rsid w:val="00257FC3"/>
    <w:rsid w:val="0026019C"/>
    <w:rsid w:val="00261174"/>
    <w:rsid w:val="00261730"/>
    <w:rsid w:val="00261DA6"/>
    <w:rsid w:val="00262C1C"/>
    <w:rsid w:val="0026305D"/>
    <w:rsid w:val="002636B5"/>
    <w:rsid w:val="00264BB3"/>
    <w:rsid w:val="00264D31"/>
    <w:rsid w:val="00264D47"/>
    <w:rsid w:val="00264D9E"/>
    <w:rsid w:val="00264FED"/>
    <w:rsid w:val="002651FE"/>
    <w:rsid w:val="00265249"/>
    <w:rsid w:val="00265AFB"/>
    <w:rsid w:val="00266012"/>
    <w:rsid w:val="0026638D"/>
    <w:rsid w:val="00266CFF"/>
    <w:rsid w:val="00266E09"/>
    <w:rsid w:val="00266FE7"/>
    <w:rsid w:val="002676A1"/>
    <w:rsid w:val="00267C75"/>
    <w:rsid w:val="002706C9"/>
    <w:rsid w:val="00270EF7"/>
    <w:rsid w:val="0027122E"/>
    <w:rsid w:val="002715F4"/>
    <w:rsid w:val="00272138"/>
    <w:rsid w:val="0027223D"/>
    <w:rsid w:val="00272285"/>
    <w:rsid w:val="0027265A"/>
    <w:rsid w:val="00272A95"/>
    <w:rsid w:val="00273036"/>
    <w:rsid w:val="002734C4"/>
    <w:rsid w:val="0027383C"/>
    <w:rsid w:val="002743CD"/>
    <w:rsid w:val="002749FA"/>
    <w:rsid w:val="00274DEA"/>
    <w:rsid w:val="00275226"/>
    <w:rsid w:val="0027525E"/>
    <w:rsid w:val="002754A8"/>
    <w:rsid w:val="00275BBF"/>
    <w:rsid w:val="002763DE"/>
    <w:rsid w:val="0027643E"/>
    <w:rsid w:val="00276AF2"/>
    <w:rsid w:val="00276BFD"/>
    <w:rsid w:val="002771D3"/>
    <w:rsid w:val="002777E6"/>
    <w:rsid w:val="00277C29"/>
    <w:rsid w:val="00277EFB"/>
    <w:rsid w:val="002800FE"/>
    <w:rsid w:val="00280158"/>
    <w:rsid w:val="00280217"/>
    <w:rsid w:val="00280B27"/>
    <w:rsid w:val="00281DC1"/>
    <w:rsid w:val="00282507"/>
    <w:rsid w:val="002834A6"/>
    <w:rsid w:val="00283B08"/>
    <w:rsid w:val="00284663"/>
    <w:rsid w:val="00284A06"/>
    <w:rsid w:val="00284A90"/>
    <w:rsid w:val="00284CE8"/>
    <w:rsid w:val="002867FA"/>
    <w:rsid w:val="002868EE"/>
    <w:rsid w:val="00287387"/>
    <w:rsid w:val="00287442"/>
    <w:rsid w:val="00287C49"/>
    <w:rsid w:val="002907AA"/>
    <w:rsid w:val="002908DF"/>
    <w:rsid w:val="00292BE5"/>
    <w:rsid w:val="00293DCE"/>
    <w:rsid w:val="00293DE5"/>
    <w:rsid w:val="00293EE8"/>
    <w:rsid w:val="00295523"/>
    <w:rsid w:val="00295A46"/>
    <w:rsid w:val="00295ABF"/>
    <w:rsid w:val="00295DE6"/>
    <w:rsid w:val="00296A10"/>
    <w:rsid w:val="002974EF"/>
    <w:rsid w:val="002A0120"/>
    <w:rsid w:val="002A05E1"/>
    <w:rsid w:val="002A0EFD"/>
    <w:rsid w:val="002A19D2"/>
    <w:rsid w:val="002A2061"/>
    <w:rsid w:val="002A2547"/>
    <w:rsid w:val="002A2AEA"/>
    <w:rsid w:val="002A4011"/>
    <w:rsid w:val="002A47FB"/>
    <w:rsid w:val="002A49FF"/>
    <w:rsid w:val="002A4CE2"/>
    <w:rsid w:val="002A5683"/>
    <w:rsid w:val="002A5E68"/>
    <w:rsid w:val="002A5F2D"/>
    <w:rsid w:val="002A63B1"/>
    <w:rsid w:val="002A770C"/>
    <w:rsid w:val="002A7D82"/>
    <w:rsid w:val="002B09FF"/>
    <w:rsid w:val="002B0C7E"/>
    <w:rsid w:val="002B1253"/>
    <w:rsid w:val="002B14EA"/>
    <w:rsid w:val="002B1827"/>
    <w:rsid w:val="002B26CD"/>
    <w:rsid w:val="002B2E3B"/>
    <w:rsid w:val="002B3215"/>
    <w:rsid w:val="002B3259"/>
    <w:rsid w:val="002B3672"/>
    <w:rsid w:val="002B53E8"/>
    <w:rsid w:val="002B5FC0"/>
    <w:rsid w:val="002B6185"/>
    <w:rsid w:val="002B65BC"/>
    <w:rsid w:val="002B668E"/>
    <w:rsid w:val="002B6A65"/>
    <w:rsid w:val="002B6EAA"/>
    <w:rsid w:val="002B7BF0"/>
    <w:rsid w:val="002C11E2"/>
    <w:rsid w:val="002C1D3B"/>
    <w:rsid w:val="002C25E0"/>
    <w:rsid w:val="002C261D"/>
    <w:rsid w:val="002C297C"/>
    <w:rsid w:val="002C2A16"/>
    <w:rsid w:val="002C4316"/>
    <w:rsid w:val="002C460E"/>
    <w:rsid w:val="002C6055"/>
    <w:rsid w:val="002C64CE"/>
    <w:rsid w:val="002C65CC"/>
    <w:rsid w:val="002C6846"/>
    <w:rsid w:val="002C70B9"/>
    <w:rsid w:val="002C7CFF"/>
    <w:rsid w:val="002D07BA"/>
    <w:rsid w:val="002D1985"/>
    <w:rsid w:val="002D1CEB"/>
    <w:rsid w:val="002D1D15"/>
    <w:rsid w:val="002D221F"/>
    <w:rsid w:val="002D266A"/>
    <w:rsid w:val="002D29BD"/>
    <w:rsid w:val="002D315C"/>
    <w:rsid w:val="002D337B"/>
    <w:rsid w:val="002D3DFC"/>
    <w:rsid w:val="002D44BA"/>
    <w:rsid w:val="002D49B9"/>
    <w:rsid w:val="002D4EE4"/>
    <w:rsid w:val="002D52A5"/>
    <w:rsid w:val="002D5CBD"/>
    <w:rsid w:val="002D66EB"/>
    <w:rsid w:val="002D6BEA"/>
    <w:rsid w:val="002D6D37"/>
    <w:rsid w:val="002D70AF"/>
    <w:rsid w:val="002D7270"/>
    <w:rsid w:val="002D7C85"/>
    <w:rsid w:val="002E0F48"/>
    <w:rsid w:val="002E121F"/>
    <w:rsid w:val="002E2E9C"/>
    <w:rsid w:val="002E2F8D"/>
    <w:rsid w:val="002E3703"/>
    <w:rsid w:val="002E390D"/>
    <w:rsid w:val="002E39A7"/>
    <w:rsid w:val="002E3AD4"/>
    <w:rsid w:val="002E4081"/>
    <w:rsid w:val="002E43DF"/>
    <w:rsid w:val="002E447C"/>
    <w:rsid w:val="002E47F3"/>
    <w:rsid w:val="002E522E"/>
    <w:rsid w:val="002E54A2"/>
    <w:rsid w:val="002E6BE2"/>
    <w:rsid w:val="002E6D30"/>
    <w:rsid w:val="002E6D8A"/>
    <w:rsid w:val="002E71E3"/>
    <w:rsid w:val="002E767F"/>
    <w:rsid w:val="002E7D27"/>
    <w:rsid w:val="002F1C59"/>
    <w:rsid w:val="002F1CC6"/>
    <w:rsid w:val="002F2176"/>
    <w:rsid w:val="002F238D"/>
    <w:rsid w:val="002F3033"/>
    <w:rsid w:val="002F310D"/>
    <w:rsid w:val="002F36A8"/>
    <w:rsid w:val="002F3CB6"/>
    <w:rsid w:val="002F40D5"/>
    <w:rsid w:val="002F455B"/>
    <w:rsid w:val="002F4B98"/>
    <w:rsid w:val="002F4BBD"/>
    <w:rsid w:val="002F5AD4"/>
    <w:rsid w:val="002F5CDE"/>
    <w:rsid w:val="002F5D7C"/>
    <w:rsid w:val="002F6A49"/>
    <w:rsid w:val="002F702E"/>
    <w:rsid w:val="002F725B"/>
    <w:rsid w:val="002F7B27"/>
    <w:rsid w:val="002F7E24"/>
    <w:rsid w:val="002F7F27"/>
    <w:rsid w:val="00300501"/>
    <w:rsid w:val="00300FF5"/>
    <w:rsid w:val="00300FF7"/>
    <w:rsid w:val="003011D0"/>
    <w:rsid w:val="003016C1"/>
    <w:rsid w:val="00301ABC"/>
    <w:rsid w:val="00301EFC"/>
    <w:rsid w:val="00302450"/>
    <w:rsid w:val="0030283F"/>
    <w:rsid w:val="00303138"/>
    <w:rsid w:val="00304B54"/>
    <w:rsid w:val="00305018"/>
    <w:rsid w:val="00305403"/>
    <w:rsid w:val="00305E08"/>
    <w:rsid w:val="00305FCC"/>
    <w:rsid w:val="00306C99"/>
    <w:rsid w:val="003071DD"/>
    <w:rsid w:val="00307215"/>
    <w:rsid w:val="003100DD"/>
    <w:rsid w:val="003105E7"/>
    <w:rsid w:val="00310A7E"/>
    <w:rsid w:val="003132E5"/>
    <w:rsid w:val="00313F2C"/>
    <w:rsid w:val="00314BAE"/>
    <w:rsid w:val="00314F5C"/>
    <w:rsid w:val="00315B75"/>
    <w:rsid w:val="0031654F"/>
    <w:rsid w:val="00316657"/>
    <w:rsid w:val="0031693D"/>
    <w:rsid w:val="0031725A"/>
    <w:rsid w:val="0031739D"/>
    <w:rsid w:val="00317460"/>
    <w:rsid w:val="003201AE"/>
    <w:rsid w:val="003203E7"/>
    <w:rsid w:val="003208FB"/>
    <w:rsid w:val="003209CE"/>
    <w:rsid w:val="00320E01"/>
    <w:rsid w:val="003211DE"/>
    <w:rsid w:val="003215D6"/>
    <w:rsid w:val="003219FE"/>
    <w:rsid w:val="00321B42"/>
    <w:rsid w:val="00321D6D"/>
    <w:rsid w:val="003230FC"/>
    <w:rsid w:val="00323369"/>
    <w:rsid w:val="0032394B"/>
    <w:rsid w:val="003244DD"/>
    <w:rsid w:val="003249CC"/>
    <w:rsid w:val="003256F3"/>
    <w:rsid w:val="00327AC0"/>
    <w:rsid w:val="00327BDC"/>
    <w:rsid w:val="00327C24"/>
    <w:rsid w:val="00330CBF"/>
    <w:rsid w:val="0033139D"/>
    <w:rsid w:val="00332393"/>
    <w:rsid w:val="003329A0"/>
    <w:rsid w:val="00332FE7"/>
    <w:rsid w:val="00333033"/>
    <w:rsid w:val="00333EFF"/>
    <w:rsid w:val="00334808"/>
    <w:rsid w:val="00334C72"/>
    <w:rsid w:val="00334E74"/>
    <w:rsid w:val="00334F1E"/>
    <w:rsid w:val="003353A7"/>
    <w:rsid w:val="00335561"/>
    <w:rsid w:val="00335B3D"/>
    <w:rsid w:val="00336301"/>
    <w:rsid w:val="00336BF5"/>
    <w:rsid w:val="00336EC3"/>
    <w:rsid w:val="003378A5"/>
    <w:rsid w:val="00337EC2"/>
    <w:rsid w:val="0034096F"/>
    <w:rsid w:val="00341AD7"/>
    <w:rsid w:val="003420B3"/>
    <w:rsid w:val="003428A9"/>
    <w:rsid w:val="0034297F"/>
    <w:rsid w:val="00342B1E"/>
    <w:rsid w:val="0034326F"/>
    <w:rsid w:val="0034402D"/>
    <w:rsid w:val="00344E3A"/>
    <w:rsid w:val="00345480"/>
    <w:rsid w:val="0034556F"/>
    <w:rsid w:val="0034585A"/>
    <w:rsid w:val="00346427"/>
    <w:rsid w:val="00346799"/>
    <w:rsid w:val="00350723"/>
    <w:rsid w:val="0035085D"/>
    <w:rsid w:val="0035192C"/>
    <w:rsid w:val="0035405F"/>
    <w:rsid w:val="00354279"/>
    <w:rsid w:val="00356344"/>
    <w:rsid w:val="00356B51"/>
    <w:rsid w:val="00356E3F"/>
    <w:rsid w:val="00357182"/>
    <w:rsid w:val="003576ED"/>
    <w:rsid w:val="00357C12"/>
    <w:rsid w:val="00357F91"/>
    <w:rsid w:val="0036031E"/>
    <w:rsid w:val="003617DD"/>
    <w:rsid w:val="0036315C"/>
    <w:rsid w:val="00363704"/>
    <w:rsid w:val="00363ED8"/>
    <w:rsid w:val="003642EF"/>
    <w:rsid w:val="003645BE"/>
    <w:rsid w:val="00364AC5"/>
    <w:rsid w:val="0036527D"/>
    <w:rsid w:val="00365BDE"/>
    <w:rsid w:val="00365E35"/>
    <w:rsid w:val="003668D1"/>
    <w:rsid w:val="0036705F"/>
    <w:rsid w:val="00367374"/>
    <w:rsid w:val="00367BEC"/>
    <w:rsid w:val="003701C9"/>
    <w:rsid w:val="0037113D"/>
    <w:rsid w:val="00371876"/>
    <w:rsid w:val="00371A7D"/>
    <w:rsid w:val="00371B20"/>
    <w:rsid w:val="00371D17"/>
    <w:rsid w:val="003721A0"/>
    <w:rsid w:val="00372B29"/>
    <w:rsid w:val="003730A7"/>
    <w:rsid w:val="00373485"/>
    <w:rsid w:val="003740A5"/>
    <w:rsid w:val="00374441"/>
    <w:rsid w:val="00374964"/>
    <w:rsid w:val="0037508A"/>
    <w:rsid w:val="003753C6"/>
    <w:rsid w:val="00375443"/>
    <w:rsid w:val="00375664"/>
    <w:rsid w:val="00375EC2"/>
    <w:rsid w:val="00375EFA"/>
    <w:rsid w:val="00376162"/>
    <w:rsid w:val="00376DB3"/>
    <w:rsid w:val="003770D2"/>
    <w:rsid w:val="0037795C"/>
    <w:rsid w:val="00380121"/>
    <w:rsid w:val="00380C0B"/>
    <w:rsid w:val="00381A6D"/>
    <w:rsid w:val="00382FA0"/>
    <w:rsid w:val="00383357"/>
    <w:rsid w:val="00383521"/>
    <w:rsid w:val="00383938"/>
    <w:rsid w:val="003844AE"/>
    <w:rsid w:val="003846AD"/>
    <w:rsid w:val="00384BD5"/>
    <w:rsid w:val="00384CD6"/>
    <w:rsid w:val="00390332"/>
    <w:rsid w:val="003903D1"/>
    <w:rsid w:val="0039051A"/>
    <w:rsid w:val="003908CC"/>
    <w:rsid w:val="00390AA7"/>
    <w:rsid w:val="00390B06"/>
    <w:rsid w:val="00391167"/>
    <w:rsid w:val="00392000"/>
    <w:rsid w:val="00394E20"/>
    <w:rsid w:val="00395576"/>
    <w:rsid w:val="00395A7C"/>
    <w:rsid w:val="003966B5"/>
    <w:rsid w:val="00396D7C"/>
    <w:rsid w:val="00397123"/>
    <w:rsid w:val="00397EEF"/>
    <w:rsid w:val="003A00F3"/>
    <w:rsid w:val="003A07A0"/>
    <w:rsid w:val="003A0874"/>
    <w:rsid w:val="003A087B"/>
    <w:rsid w:val="003A166C"/>
    <w:rsid w:val="003A1AFF"/>
    <w:rsid w:val="003A248C"/>
    <w:rsid w:val="003A2630"/>
    <w:rsid w:val="003A2799"/>
    <w:rsid w:val="003A2870"/>
    <w:rsid w:val="003A2924"/>
    <w:rsid w:val="003A309C"/>
    <w:rsid w:val="003A310F"/>
    <w:rsid w:val="003A316A"/>
    <w:rsid w:val="003A3E08"/>
    <w:rsid w:val="003A401F"/>
    <w:rsid w:val="003A41DB"/>
    <w:rsid w:val="003A4981"/>
    <w:rsid w:val="003A52DF"/>
    <w:rsid w:val="003A567A"/>
    <w:rsid w:val="003A6472"/>
    <w:rsid w:val="003A66F5"/>
    <w:rsid w:val="003A72F2"/>
    <w:rsid w:val="003A7D99"/>
    <w:rsid w:val="003B05C6"/>
    <w:rsid w:val="003B09FD"/>
    <w:rsid w:val="003B1DD7"/>
    <w:rsid w:val="003B1FA4"/>
    <w:rsid w:val="003B2183"/>
    <w:rsid w:val="003B2DDC"/>
    <w:rsid w:val="003B3BFA"/>
    <w:rsid w:val="003B3C85"/>
    <w:rsid w:val="003B3E53"/>
    <w:rsid w:val="003B4190"/>
    <w:rsid w:val="003B438B"/>
    <w:rsid w:val="003B4761"/>
    <w:rsid w:val="003B4946"/>
    <w:rsid w:val="003B497B"/>
    <w:rsid w:val="003B4A93"/>
    <w:rsid w:val="003B4FAB"/>
    <w:rsid w:val="003B5393"/>
    <w:rsid w:val="003B7A6B"/>
    <w:rsid w:val="003B7BED"/>
    <w:rsid w:val="003C01BB"/>
    <w:rsid w:val="003C07BA"/>
    <w:rsid w:val="003C07DD"/>
    <w:rsid w:val="003C1B75"/>
    <w:rsid w:val="003C3280"/>
    <w:rsid w:val="003C32D0"/>
    <w:rsid w:val="003C37AA"/>
    <w:rsid w:val="003C3E54"/>
    <w:rsid w:val="003C3EE6"/>
    <w:rsid w:val="003C43AA"/>
    <w:rsid w:val="003C4925"/>
    <w:rsid w:val="003C65D2"/>
    <w:rsid w:val="003C6943"/>
    <w:rsid w:val="003C6B7A"/>
    <w:rsid w:val="003C7B47"/>
    <w:rsid w:val="003D0036"/>
    <w:rsid w:val="003D10AA"/>
    <w:rsid w:val="003D151B"/>
    <w:rsid w:val="003D1F44"/>
    <w:rsid w:val="003D231E"/>
    <w:rsid w:val="003D319C"/>
    <w:rsid w:val="003D322C"/>
    <w:rsid w:val="003D331E"/>
    <w:rsid w:val="003D3A2C"/>
    <w:rsid w:val="003D3F07"/>
    <w:rsid w:val="003D3F94"/>
    <w:rsid w:val="003D4062"/>
    <w:rsid w:val="003D406D"/>
    <w:rsid w:val="003D4169"/>
    <w:rsid w:val="003D48E6"/>
    <w:rsid w:val="003D4A88"/>
    <w:rsid w:val="003D54BF"/>
    <w:rsid w:val="003D573E"/>
    <w:rsid w:val="003D581C"/>
    <w:rsid w:val="003D59BE"/>
    <w:rsid w:val="003D74FC"/>
    <w:rsid w:val="003D7EE9"/>
    <w:rsid w:val="003E0400"/>
    <w:rsid w:val="003E0B08"/>
    <w:rsid w:val="003E108D"/>
    <w:rsid w:val="003E125F"/>
    <w:rsid w:val="003E148B"/>
    <w:rsid w:val="003E1EFE"/>
    <w:rsid w:val="003E1F88"/>
    <w:rsid w:val="003E2CBC"/>
    <w:rsid w:val="003E3A00"/>
    <w:rsid w:val="003E3A54"/>
    <w:rsid w:val="003E3EC0"/>
    <w:rsid w:val="003E5088"/>
    <w:rsid w:val="003E5382"/>
    <w:rsid w:val="003E56D1"/>
    <w:rsid w:val="003E59E5"/>
    <w:rsid w:val="003E6941"/>
    <w:rsid w:val="003E6DE1"/>
    <w:rsid w:val="003E77AF"/>
    <w:rsid w:val="003E77F6"/>
    <w:rsid w:val="003E7CB0"/>
    <w:rsid w:val="003F0E67"/>
    <w:rsid w:val="003F0E78"/>
    <w:rsid w:val="003F2A60"/>
    <w:rsid w:val="003F5846"/>
    <w:rsid w:val="003F593E"/>
    <w:rsid w:val="003F5A65"/>
    <w:rsid w:val="003F6B56"/>
    <w:rsid w:val="003F7285"/>
    <w:rsid w:val="003F72D0"/>
    <w:rsid w:val="003F76A0"/>
    <w:rsid w:val="003F77B8"/>
    <w:rsid w:val="003F7BA1"/>
    <w:rsid w:val="004001B3"/>
    <w:rsid w:val="0040194A"/>
    <w:rsid w:val="00401CCD"/>
    <w:rsid w:val="00401D60"/>
    <w:rsid w:val="00402132"/>
    <w:rsid w:val="00402D18"/>
    <w:rsid w:val="00402E07"/>
    <w:rsid w:val="0040446D"/>
    <w:rsid w:val="004044E3"/>
    <w:rsid w:val="00405790"/>
    <w:rsid w:val="0040580A"/>
    <w:rsid w:val="004062DF"/>
    <w:rsid w:val="00406A07"/>
    <w:rsid w:val="00406FF0"/>
    <w:rsid w:val="004070AB"/>
    <w:rsid w:val="004074C5"/>
    <w:rsid w:val="00407C5D"/>
    <w:rsid w:val="00407F28"/>
    <w:rsid w:val="0041020C"/>
    <w:rsid w:val="00410C07"/>
    <w:rsid w:val="004113D3"/>
    <w:rsid w:val="00411DA4"/>
    <w:rsid w:val="004120CF"/>
    <w:rsid w:val="004131A8"/>
    <w:rsid w:val="004135E1"/>
    <w:rsid w:val="00413897"/>
    <w:rsid w:val="00414480"/>
    <w:rsid w:val="004146D8"/>
    <w:rsid w:val="0041480B"/>
    <w:rsid w:val="004148A1"/>
    <w:rsid w:val="00414A18"/>
    <w:rsid w:val="0041524D"/>
    <w:rsid w:val="00415893"/>
    <w:rsid w:val="00415A02"/>
    <w:rsid w:val="00415B35"/>
    <w:rsid w:val="00415C6F"/>
    <w:rsid w:val="004171F0"/>
    <w:rsid w:val="004175C4"/>
    <w:rsid w:val="004176CA"/>
    <w:rsid w:val="0042041F"/>
    <w:rsid w:val="004209D1"/>
    <w:rsid w:val="004216FF"/>
    <w:rsid w:val="0042194A"/>
    <w:rsid w:val="004220FC"/>
    <w:rsid w:val="00422932"/>
    <w:rsid w:val="00422BD9"/>
    <w:rsid w:val="0042370E"/>
    <w:rsid w:val="00423775"/>
    <w:rsid w:val="004239FF"/>
    <w:rsid w:val="00424044"/>
    <w:rsid w:val="00425709"/>
    <w:rsid w:val="00425CB0"/>
    <w:rsid w:val="00425E53"/>
    <w:rsid w:val="00426FD7"/>
    <w:rsid w:val="004277D3"/>
    <w:rsid w:val="00427959"/>
    <w:rsid w:val="00430442"/>
    <w:rsid w:val="004311D3"/>
    <w:rsid w:val="00431209"/>
    <w:rsid w:val="0043163A"/>
    <w:rsid w:val="00431962"/>
    <w:rsid w:val="00431B60"/>
    <w:rsid w:val="00431B92"/>
    <w:rsid w:val="00431F50"/>
    <w:rsid w:val="00432EFF"/>
    <w:rsid w:val="004333EE"/>
    <w:rsid w:val="00433622"/>
    <w:rsid w:val="00433AC1"/>
    <w:rsid w:val="00434121"/>
    <w:rsid w:val="004342E5"/>
    <w:rsid w:val="004343AC"/>
    <w:rsid w:val="00434A55"/>
    <w:rsid w:val="00435025"/>
    <w:rsid w:val="0043523B"/>
    <w:rsid w:val="0043541F"/>
    <w:rsid w:val="00435580"/>
    <w:rsid w:val="00435D17"/>
    <w:rsid w:val="00436ABD"/>
    <w:rsid w:val="004370D6"/>
    <w:rsid w:val="00437498"/>
    <w:rsid w:val="00437665"/>
    <w:rsid w:val="004376B7"/>
    <w:rsid w:val="004377C2"/>
    <w:rsid w:val="00437DDF"/>
    <w:rsid w:val="00437FFC"/>
    <w:rsid w:val="00440199"/>
    <w:rsid w:val="004407C5"/>
    <w:rsid w:val="004409FE"/>
    <w:rsid w:val="00440D61"/>
    <w:rsid w:val="004411EF"/>
    <w:rsid w:val="0044123D"/>
    <w:rsid w:val="0044137E"/>
    <w:rsid w:val="00442071"/>
    <w:rsid w:val="0044336E"/>
    <w:rsid w:val="00444AC1"/>
    <w:rsid w:val="00444F58"/>
    <w:rsid w:val="00445559"/>
    <w:rsid w:val="00445574"/>
    <w:rsid w:val="00445B76"/>
    <w:rsid w:val="0044636C"/>
    <w:rsid w:val="0044644E"/>
    <w:rsid w:val="004467F2"/>
    <w:rsid w:val="00447787"/>
    <w:rsid w:val="0044792B"/>
    <w:rsid w:val="00447B69"/>
    <w:rsid w:val="00447DDA"/>
    <w:rsid w:val="004502D0"/>
    <w:rsid w:val="004504BE"/>
    <w:rsid w:val="004512BB"/>
    <w:rsid w:val="00451448"/>
    <w:rsid w:val="004515CB"/>
    <w:rsid w:val="00452230"/>
    <w:rsid w:val="004531E8"/>
    <w:rsid w:val="0045365D"/>
    <w:rsid w:val="00453F96"/>
    <w:rsid w:val="004543CF"/>
    <w:rsid w:val="00454A00"/>
    <w:rsid w:val="00454BBA"/>
    <w:rsid w:val="004550D6"/>
    <w:rsid w:val="00455C07"/>
    <w:rsid w:val="0046058B"/>
    <w:rsid w:val="00461475"/>
    <w:rsid w:val="004620B4"/>
    <w:rsid w:val="00462709"/>
    <w:rsid w:val="00462769"/>
    <w:rsid w:val="00462A03"/>
    <w:rsid w:val="0046328E"/>
    <w:rsid w:val="0046366C"/>
    <w:rsid w:val="00463DFC"/>
    <w:rsid w:val="00463FFB"/>
    <w:rsid w:val="00464AF9"/>
    <w:rsid w:val="00464BAE"/>
    <w:rsid w:val="00464F24"/>
    <w:rsid w:val="004657D0"/>
    <w:rsid w:val="00465D1E"/>
    <w:rsid w:val="0046614E"/>
    <w:rsid w:val="004670D1"/>
    <w:rsid w:val="00467125"/>
    <w:rsid w:val="004674C5"/>
    <w:rsid w:val="00467862"/>
    <w:rsid w:val="00467896"/>
    <w:rsid w:val="0046790F"/>
    <w:rsid w:val="004679E8"/>
    <w:rsid w:val="00471324"/>
    <w:rsid w:val="004717F9"/>
    <w:rsid w:val="00471F00"/>
    <w:rsid w:val="004722AD"/>
    <w:rsid w:val="00472663"/>
    <w:rsid w:val="004726A2"/>
    <w:rsid w:val="004726DA"/>
    <w:rsid w:val="0047270C"/>
    <w:rsid w:val="004727F0"/>
    <w:rsid w:val="0047293E"/>
    <w:rsid w:val="00473F66"/>
    <w:rsid w:val="004748EE"/>
    <w:rsid w:val="00475D73"/>
    <w:rsid w:val="00476E3B"/>
    <w:rsid w:val="00477740"/>
    <w:rsid w:val="004803CA"/>
    <w:rsid w:val="00480552"/>
    <w:rsid w:val="00480D3E"/>
    <w:rsid w:val="00481059"/>
    <w:rsid w:val="0048166B"/>
    <w:rsid w:val="00481873"/>
    <w:rsid w:val="00482EB6"/>
    <w:rsid w:val="00482EEA"/>
    <w:rsid w:val="00483093"/>
    <w:rsid w:val="0048317D"/>
    <w:rsid w:val="004832CE"/>
    <w:rsid w:val="00483326"/>
    <w:rsid w:val="004836A5"/>
    <w:rsid w:val="00483C1F"/>
    <w:rsid w:val="00483D1E"/>
    <w:rsid w:val="004842EE"/>
    <w:rsid w:val="00484A5A"/>
    <w:rsid w:val="0048578E"/>
    <w:rsid w:val="00485A55"/>
    <w:rsid w:val="004860FE"/>
    <w:rsid w:val="004861B9"/>
    <w:rsid w:val="00486805"/>
    <w:rsid w:val="00487088"/>
    <w:rsid w:val="004873FE"/>
    <w:rsid w:val="00490247"/>
    <w:rsid w:val="00490254"/>
    <w:rsid w:val="0049066A"/>
    <w:rsid w:val="004914E5"/>
    <w:rsid w:val="0049157F"/>
    <w:rsid w:val="004915AE"/>
    <w:rsid w:val="00491EE7"/>
    <w:rsid w:val="00492612"/>
    <w:rsid w:val="004930C0"/>
    <w:rsid w:val="0049316B"/>
    <w:rsid w:val="00494748"/>
    <w:rsid w:val="004947E7"/>
    <w:rsid w:val="00494B64"/>
    <w:rsid w:val="00495FC3"/>
    <w:rsid w:val="0049628E"/>
    <w:rsid w:val="004963CC"/>
    <w:rsid w:val="004969A3"/>
    <w:rsid w:val="00496B7F"/>
    <w:rsid w:val="004979F3"/>
    <w:rsid w:val="004A102D"/>
    <w:rsid w:val="004A195D"/>
    <w:rsid w:val="004A1C18"/>
    <w:rsid w:val="004A3198"/>
    <w:rsid w:val="004A37F4"/>
    <w:rsid w:val="004A3A53"/>
    <w:rsid w:val="004A46AD"/>
    <w:rsid w:val="004A48B9"/>
    <w:rsid w:val="004A4BD3"/>
    <w:rsid w:val="004A4C37"/>
    <w:rsid w:val="004A70A7"/>
    <w:rsid w:val="004A7104"/>
    <w:rsid w:val="004A7268"/>
    <w:rsid w:val="004A7E43"/>
    <w:rsid w:val="004B0C1A"/>
    <w:rsid w:val="004B0FA9"/>
    <w:rsid w:val="004B16A6"/>
    <w:rsid w:val="004B178F"/>
    <w:rsid w:val="004B21B7"/>
    <w:rsid w:val="004B24CB"/>
    <w:rsid w:val="004B46F4"/>
    <w:rsid w:val="004B48F9"/>
    <w:rsid w:val="004B49C1"/>
    <w:rsid w:val="004B5172"/>
    <w:rsid w:val="004B5189"/>
    <w:rsid w:val="004B5507"/>
    <w:rsid w:val="004B615B"/>
    <w:rsid w:val="004B6318"/>
    <w:rsid w:val="004B67D9"/>
    <w:rsid w:val="004B6E0C"/>
    <w:rsid w:val="004B719E"/>
    <w:rsid w:val="004B71BC"/>
    <w:rsid w:val="004B7509"/>
    <w:rsid w:val="004C069C"/>
    <w:rsid w:val="004C10D2"/>
    <w:rsid w:val="004C1474"/>
    <w:rsid w:val="004C1A33"/>
    <w:rsid w:val="004C27A8"/>
    <w:rsid w:val="004C2835"/>
    <w:rsid w:val="004C2859"/>
    <w:rsid w:val="004C2873"/>
    <w:rsid w:val="004C28AF"/>
    <w:rsid w:val="004C2CF7"/>
    <w:rsid w:val="004C2FC3"/>
    <w:rsid w:val="004C43B9"/>
    <w:rsid w:val="004C46DF"/>
    <w:rsid w:val="004C4A38"/>
    <w:rsid w:val="004C4D0C"/>
    <w:rsid w:val="004C50CC"/>
    <w:rsid w:val="004C5D2E"/>
    <w:rsid w:val="004C6A10"/>
    <w:rsid w:val="004C6C58"/>
    <w:rsid w:val="004C6E82"/>
    <w:rsid w:val="004C717B"/>
    <w:rsid w:val="004C79BD"/>
    <w:rsid w:val="004C7EC6"/>
    <w:rsid w:val="004D0575"/>
    <w:rsid w:val="004D0BCA"/>
    <w:rsid w:val="004D10BB"/>
    <w:rsid w:val="004D2170"/>
    <w:rsid w:val="004D277C"/>
    <w:rsid w:val="004D2C3E"/>
    <w:rsid w:val="004D2CCF"/>
    <w:rsid w:val="004D307D"/>
    <w:rsid w:val="004D30CB"/>
    <w:rsid w:val="004D359E"/>
    <w:rsid w:val="004D361E"/>
    <w:rsid w:val="004D4647"/>
    <w:rsid w:val="004D4A3A"/>
    <w:rsid w:val="004D5761"/>
    <w:rsid w:val="004D5A5B"/>
    <w:rsid w:val="004D6259"/>
    <w:rsid w:val="004D723B"/>
    <w:rsid w:val="004D747A"/>
    <w:rsid w:val="004D7A2D"/>
    <w:rsid w:val="004E0773"/>
    <w:rsid w:val="004E0846"/>
    <w:rsid w:val="004E0E38"/>
    <w:rsid w:val="004E10D3"/>
    <w:rsid w:val="004E14C1"/>
    <w:rsid w:val="004E2659"/>
    <w:rsid w:val="004E2718"/>
    <w:rsid w:val="004E2B48"/>
    <w:rsid w:val="004E32C0"/>
    <w:rsid w:val="004E544A"/>
    <w:rsid w:val="004E5C39"/>
    <w:rsid w:val="004E6180"/>
    <w:rsid w:val="004E61DA"/>
    <w:rsid w:val="004E6A3D"/>
    <w:rsid w:val="004E7488"/>
    <w:rsid w:val="004E7E5D"/>
    <w:rsid w:val="004F1144"/>
    <w:rsid w:val="004F1D59"/>
    <w:rsid w:val="004F37F9"/>
    <w:rsid w:val="004F388C"/>
    <w:rsid w:val="004F39B7"/>
    <w:rsid w:val="004F3CFF"/>
    <w:rsid w:val="004F4E29"/>
    <w:rsid w:val="004F4FA3"/>
    <w:rsid w:val="004F5590"/>
    <w:rsid w:val="004F5AC5"/>
    <w:rsid w:val="004F671D"/>
    <w:rsid w:val="004F6E75"/>
    <w:rsid w:val="004F6FF7"/>
    <w:rsid w:val="004F72D0"/>
    <w:rsid w:val="004F73AC"/>
    <w:rsid w:val="00500643"/>
    <w:rsid w:val="005014EB"/>
    <w:rsid w:val="00502538"/>
    <w:rsid w:val="005035FF"/>
    <w:rsid w:val="00503D59"/>
    <w:rsid w:val="00503FE1"/>
    <w:rsid w:val="0050490F"/>
    <w:rsid w:val="00504A74"/>
    <w:rsid w:val="00504AFA"/>
    <w:rsid w:val="00504FC9"/>
    <w:rsid w:val="00505448"/>
    <w:rsid w:val="005059AC"/>
    <w:rsid w:val="00505F67"/>
    <w:rsid w:val="00505FCC"/>
    <w:rsid w:val="005067E9"/>
    <w:rsid w:val="00506B0C"/>
    <w:rsid w:val="00506D87"/>
    <w:rsid w:val="00506FE2"/>
    <w:rsid w:val="00507FD1"/>
    <w:rsid w:val="00510BC4"/>
    <w:rsid w:val="00510EAD"/>
    <w:rsid w:val="005124BF"/>
    <w:rsid w:val="00513780"/>
    <w:rsid w:val="00513B3D"/>
    <w:rsid w:val="00513D6C"/>
    <w:rsid w:val="00514121"/>
    <w:rsid w:val="00514A66"/>
    <w:rsid w:val="00514DC5"/>
    <w:rsid w:val="0051508E"/>
    <w:rsid w:val="00515A97"/>
    <w:rsid w:val="00516191"/>
    <w:rsid w:val="00516218"/>
    <w:rsid w:val="00516485"/>
    <w:rsid w:val="00517058"/>
    <w:rsid w:val="0052030B"/>
    <w:rsid w:val="005210F8"/>
    <w:rsid w:val="0052149F"/>
    <w:rsid w:val="00521947"/>
    <w:rsid w:val="00522303"/>
    <w:rsid w:val="00522E9E"/>
    <w:rsid w:val="00522F4A"/>
    <w:rsid w:val="0052301F"/>
    <w:rsid w:val="0052383B"/>
    <w:rsid w:val="00526196"/>
    <w:rsid w:val="0052619A"/>
    <w:rsid w:val="005265AD"/>
    <w:rsid w:val="005272E1"/>
    <w:rsid w:val="00527409"/>
    <w:rsid w:val="00527525"/>
    <w:rsid w:val="00527765"/>
    <w:rsid w:val="005279C5"/>
    <w:rsid w:val="005301ED"/>
    <w:rsid w:val="005302F9"/>
    <w:rsid w:val="005303C1"/>
    <w:rsid w:val="00530F89"/>
    <w:rsid w:val="00531AFD"/>
    <w:rsid w:val="00531CC5"/>
    <w:rsid w:val="005321EB"/>
    <w:rsid w:val="00532574"/>
    <w:rsid w:val="00533033"/>
    <w:rsid w:val="0053334A"/>
    <w:rsid w:val="00533878"/>
    <w:rsid w:val="00533BA1"/>
    <w:rsid w:val="00534326"/>
    <w:rsid w:val="00535634"/>
    <w:rsid w:val="00535BDF"/>
    <w:rsid w:val="00535D27"/>
    <w:rsid w:val="00535DE9"/>
    <w:rsid w:val="00535DFD"/>
    <w:rsid w:val="00535E8E"/>
    <w:rsid w:val="00536723"/>
    <w:rsid w:val="005370F0"/>
    <w:rsid w:val="005370FB"/>
    <w:rsid w:val="0054036C"/>
    <w:rsid w:val="0054074D"/>
    <w:rsid w:val="00540FEF"/>
    <w:rsid w:val="00541559"/>
    <w:rsid w:val="00541F6C"/>
    <w:rsid w:val="005433C1"/>
    <w:rsid w:val="005436D6"/>
    <w:rsid w:val="005437E7"/>
    <w:rsid w:val="00543842"/>
    <w:rsid w:val="005438E7"/>
    <w:rsid w:val="00543A40"/>
    <w:rsid w:val="00543A57"/>
    <w:rsid w:val="005449D5"/>
    <w:rsid w:val="00544A70"/>
    <w:rsid w:val="00544C35"/>
    <w:rsid w:val="00546A26"/>
    <w:rsid w:val="005472DC"/>
    <w:rsid w:val="00547534"/>
    <w:rsid w:val="0055037D"/>
    <w:rsid w:val="00550D4E"/>
    <w:rsid w:val="00550F56"/>
    <w:rsid w:val="00550FD5"/>
    <w:rsid w:val="005514D9"/>
    <w:rsid w:val="00551563"/>
    <w:rsid w:val="005519F1"/>
    <w:rsid w:val="00551B01"/>
    <w:rsid w:val="00551E80"/>
    <w:rsid w:val="00551F55"/>
    <w:rsid w:val="00552F88"/>
    <w:rsid w:val="00553225"/>
    <w:rsid w:val="0055356E"/>
    <w:rsid w:val="0055568B"/>
    <w:rsid w:val="00555E9B"/>
    <w:rsid w:val="00555F70"/>
    <w:rsid w:val="0055604B"/>
    <w:rsid w:val="00556B5D"/>
    <w:rsid w:val="00556BC4"/>
    <w:rsid w:val="00560656"/>
    <w:rsid w:val="00560D01"/>
    <w:rsid w:val="00561214"/>
    <w:rsid w:val="00561B3B"/>
    <w:rsid w:val="00561DB5"/>
    <w:rsid w:val="0056232B"/>
    <w:rsid w:val="00562F7A"/>
    <w:rsid w:val="00563036"/>
    <w:rsid w:val="0056450E"/>
    <w:rsid w:val="00565022"/>
    <w:rsid w:val="005652C8"/>
    <w:rsid w:val="00565361"/>
    <w:rsid w:val="00565BBE"/>
    <w:rsid w:val="00566A58"/>
    <w:rsid w:val="00567005"/>
    <w:rsid w:val="0056788D"/>
    <w:rsid w:val="00567B6A"/>
    <w:rsid w:val="00567F1B"/>
    <w:rsid w:val="00567F96"/>
    <w:rsid w:val="005702D6"/>
    <w:rsid w:val="005708A1"/>
    <w:rsid w:val="00570FF3"/>
    <w:rsid w:val="00570FFD"/>
    <w:rsid w:val="00571279"/>
    <w:rsid w:val="00571915"/>
    <w:rsid w:val="00571EF5"/>
    <w:rsid w:val="005722C3"/>
    <w:rsid w:val="00572AC2"/>
    <w:rsid w:val="00573456"/>
    <w:rsid w:val="00573AB8"/>
    <w:rsid w:val="00574094"/>
    <w:rsid w:val="0057430F"/>
    <w:rsid w:val="00574A7A"/>
    <w:rsid w:val="00575249"/>
    <w:rsid w:val="00575517"/>
    <w:rsid w:val="00575D6C"/>
    <w:rsid w:val="00575E97"/>
    <w:rsid w:val="00576184"/>
    <w:rsid w:val="0057742A"/>
    <w:rsid w:val="005801B9"/>
    <w:rsid w:val="005802CC"/>
    <w:rsid w:val="0058030F"/>
    <w:rsid w:val="0058039C"/>
    <w:rsid w:val="00580B26"/>
    <w:rsid w:val="00581940"/>
    <w:rsid w:val="00582176"/>
    <w:rsid w:val="00583270"/>
    <w:rsid w:val="00583624"/>
    <w:rsid w:val="00583B07"/>
    <w:rsid w:val="00583D85"/>
    <w:rsid w:val="005840DC"/>
    <w:rsid w:val="005843C4"/>
    <w:rsid w:val="005846E8"/>
    <w:rsid w:val="005847E1"/>
    <w:rsid w:val="0058489C"/>
    <w:rsid w:val="0058523D"/>
    <w:rsid w:val="00585946"/>
    <w:rsid w:val="005864F3"/>
    <w:rsid w:val="00586BEE"/>
    <w:rsid w:val="00587080"/>
    <w:rsid w:val="00587421"/>
    <w:rsid w:val="0058796A"/>
    <w:rsid w:val="00587F69"/>
    <w:rsid w:val="00590033"/>
    <w:rsid w:val="00590762"/>
    <w:rsid w:val="005907C3"/>
    <w:rsid w:val="005907C6"/>
    <w:rsid w:val="00591B85"/>
    <w:rsid w:val="00591DDC"/>
    <w:rsid w:val="005922FB"/>
    <w:rsid w:val="005927DF"/>
    <w:rsid w:val="00592B95"/>
    <w:rsid w:val="00592D02"/>
    <w:rsid w:val="00593BF6"/>
    <w:rsid w:val="00593F55"/>
    <w:rsid w:val="005949B0"/>
    <w:rsid w:val="0059524C"/>
    <w:rsid w:val="005959B3"/>
    <w:rsid w:val="00596F70"/>
    <w:rsid w:val="00596FCF"/>
    <w:rsid w:val="005970EE"/>
    <w:rsid w:val="00597724"/>
    <w:rsid w:val="00597D57"/>
    <w:rsid w:val="00597D62"/>
    <w:rsid w:val="00597E9B"/>
    <w:rsid w:val="00597F9C"/>
    <w:rsid w:val="005A0F63"/>
    <w:rsid w:val="005A1C51"/>
    <w:rsid w:val="005A202F"/>
    <w:rsid w:val="005A2137"/>
    <w:rsid w:val="005A3000"/>
    <w:rsid w:val="005A3272"/>
    <w:rsid w:val="005A3456"/>
    <w:rsid w:val="005A3F38"/>
    <w:rsid w:val="005A454D"/>
    <w:rsid w:val="005A5BC4"/>
    <w:rsid w:val="005A5DEC"/>
    <w:rsid w:val="005A611F"/>
    <w:rsid w:val="005A6E58"/>
    <w:rsid w:val="005A739C"/>
    <w:rsid w:val="005A7B7A"/>
    <w:rsid w:val="005A7CDD"/>
    <w:rsid w:val="005B1069"/>
    <w:rsid w:val="005B140A"/>
    <w:rsid w:val="005B16D3"/>
    <w:rsid w:val="005B1C3A"/>
    <w:rsid w:val="005B2823"/>
    <w:rsid w:val="005B29DF"/>
    <w:rsid w:val="005B2C81"/>
    <w:rsid w:val="005B3545"/>
    <w:rsid w:val="005B454A"/>
    <w:rsid w:val="005B5161"/>
    <w:rsid w:val="005B70A6"/>
    <w:rsid w:val="005C0010"/>
    <w:rsid w:val="005C001F"/>
    <w:rsid w:val="005C01DF"/>
    <w:rsid w:val="005C06A7"/>
    <w:rsid w:val="005C0793"/>
    <w:rsid w:val="005C08B0"/>
    <w:rsid w:val="005C102A"/>
    <w:rsid w:val="005C17F5"/>
    <w:rsid w:val="005C1B0D"/>
    <w:rsid w:val="005C1FBF"/>
    <w:rsid w:val="005C3428"/>
    <w:rsid w:val="005C34F5"/>
    <w:rsid w:val="005C3981"/>
    <w:rsid w:val="005C4619"/>
    <w:rsid w:val="005C576A"/>
    <w:rsid w:val="005C619B"/>
    <w:rsid w:val="005C65B9"/>
    <w:rsid w:val="005C6694"/>
    <w:rsid w:val="005C66F0"/>
    <w:rsid w:val="005C6A43"/>
    <w:rsid w:val="005C7019"/>
    <w:rsid w:val="005C7113"/>
    <w:rsid w:val="005C721E"/>
    <w:rsid w:val="005C762A"/>
    <w:rsid w:val="005C7C26"/>
    <w:rsid w:val="005C7CD7"/>
    <w:rsid w:val="005C7D8E"/>
    <w:rsid w:val="005D0460"/>
    <w:rsid w:val="005D1880"/>
    <w:rsid w:val="005D2C37"/>
    <w:rsid w:val="005D2CBF"/>
    <w:rsid w:val="005D4BE1"/>
    <w:rsid w:val="005D5E93"/>
    <w:rsid w:val="005D61F3"/>
    <w:rsid w:val="005D6428"/>
    <w:rsid w:val="005D75AD"/>
    <w:rsid w:val="005D7E69"/>
    <w:rsid w:val="005E048B"/>
    <w:rsid w:val="005E04EE"/>
    <w:rsid w:val="005E0A78"/>
    <w:rsid w:val="005E0EDA"/>
    <w:rsid w:val="005E13F9"/>
    <w:rsid w:val="005E195A"/>
    <w:rsid w:val="005E1D13"/>
    <w:rsid w:val="005E2FF3"/>
    <w:rsid w:val="005E3673"/>
    <w:rsid w:val="005E3A47"/>
    <w:rsid w:val="005E4880"/>
    <w:rsid w:val="005E4A87"/>
    <w:rsid w:val="005E5CB2"/>
    <w:rsid w:val="005E5EA2"/>
    <w:rsid w:val="005E6047"/>
    <w:rsid w:val="005E6131"/>
    <w:rsid w:val="005E6655"/>
    <w:rsid w:val="005E6A91"/>
    <w:rsid w:val="005E6ABB"/>
    <w:rsid w:val="005F0B54"/>
    <w:rsid w:val="005F0BEB"/>
    <w:rsid w:val="005F0E23"/>
    <w:rsid w:val="005F19F3"/>
    <w:rsid w:val="005F1E0F"/>
    <w:rsid w:val="005F23E8"/>
    <w:rsid w:val="005F275C"/>
    <w:rsid w:val="005F3618"/>
    <w:rsid w:val="005F361C"/>
    <w:rsid w:val="005F3931"/>
    <w:rsid w:val="005F57AB"/>
    <w:rsid w:val="005F65DE"/>
    <w:rsid w:val="005F6993"/>
    <w:rsid w:val="005F7A56"/>
    <w:rsid w:val="005F7F2C"/>
    <w:rsid w:val="0060006B"/>
    <w:rsid w:val="00600636"/>
    <w:rsid w:val="006006AF"/>
    <w:rsid w:val="0060085D"/>
    <w:rsid w:val="006009B8"/>
    <w:rsid w:val="0060104D"/>
    <w:rsid w:val="00601799"/>
    <w:rsid w:val="006017E0"/>
    <w:rsid w:val="00601922"/>
    <w:rsid w:val="00601AEF"/>
    <w:rsid w:val="00601C68"/>
    <w:rsid w:val="00602017"/>
    <w:rsid w:val="006028B3"/>
    <w:rsid w:val="00604C39"/>
    <w:rsid w:val="00605100"/>
    <w:rsid w:val="00605E5F"/>
    <w:rsid w:val="00605EBB"/>
    <w:rsid w:val="0060641D"/>
    <w:rsid w:val="00606509"/>
    <w:rsid w:val="006067E1"/>
    <w:rsid w:val="00607138"/>
    <w:rsid w:val="006074FC"/>
    <w:rsid w:val="00607599"/>
    <w:rsid w:val="00607701"/>
    <w:rsid w:val="00607B29"/>
    <w:rsid w:val="00607D4D"/>
    <w:rsid w:val="0061030E"/>
    <w:rsid w:val="0061061D"/>
    <w:rsid w:val="00610C45"/>
    <w:rsid w:val="00611232"/>
    <w:rsid w:val="006118D0"/>
    <w:rsid w:val="00611F4B"/>
    <w:rsid w:val="00612820"/>
    <w:rsid w:val="00612CB1"/>
    <w:rsid w:val="00613600"/>
    <w:rsid w:val="0061385A"/>
    <w:rsid w:val="00613ACA"/>
    <w:rsid w:val="00613DD3"/>
    <w:rsid w:val="00615FA4"/>
    <w:rsid w:val="0061621F"/>
    <w:rsid w:val="006166E2"/>
    <w:rsid w:val="00616DCB"/>
    <w:rsid w:val="00616E51"/>
    <w:rsid w:val="00621CE1"/>
    <w:rsid w:val="00623594"/>
    <w:rsid w:val="006248C6"/>
    <w:rsid w:val="0062513C"/>
    <w:rsid w:val="00625BC4"/>
    <w:rsid w:val="00626071"/>
    <w:rsid w:val="006269D0"/>
    <w:rsid w:val="00626C52"/>
    <w:rsid w:val="00626D64"/>
    <w:rsid w:val="00626DB0"/>
    <w:rsid w:val="00626FA9"/>
    <w:rsid w:val="006276F2"/>
    <w:rsid w:val="00627911"/>
    <w:rsid w:val="006279AC"/>
    <w:rsid w:val="00630147"/>
    <w:rsid w:val="006306EF"/>
    <w:rsid w:val="0063140D"/>
    <w:rsid w:val="0063219E"/>
    <w:rsid w:val="00633B3C"/>
    <w:rsid w:val="006349ED"/>
    <w:rsid w:val="00634CD2"/>
    <w:rsid w:val="00635765"/>
    <w:rsid w:val="006358D3"/>
    <w:rsid w:val="00635F6E"/>
    <w:rsid w:val="00636489"/>
    <w:rsid w:val="00636634"/>
    <w:rsid w:val="00637298"/>
    <w:rsid w:val="00637747"/>
    <w:rsid w:val="0064006B"/>
    <w:rsid w:val="00640B75"/>
    <w:rsid w:val="006433BA"/>
    <w:rsid w:val="006434F0"/>
    <w:rsid w:val="0064383F"/>
    <w:rsid w:val="00644126"/>
    <w:rsid w:val="0064430D"/>
    <w:rsid w:val="00644F17"/>
    <w:rsid w:val="006452C3"/>
    <w:rsid w:val="00646884"/>
    <w:rsid w:val="00646A81"/>
    <w:rsid w:val="00646C08"/>
    <w:rsid w:val="00646C85"/>
    <w:rsid w:val="00647AD4"/>
    <w:rsid w:val="006502F1"/>
    <w:rsid w:val="006505FF"/>
    <w:rsid w:val="00651379"/>
    <w:rsid w:val="006513D1"/>
    <w:rsid w:val="006515D1"/>
    <w:rsid w:val="0065178F"/>
    <w:rsid w:val="00651D16"/>
    <w:rsid w:val="0065227E"/>
    <w:rsid w:val="006524C7"/>
    <w:rsid w:val="00652E2C"/>
    <w:rsid w:val="00653321"/>
    <w:rsid w:val="00653FE8"/>
    <w:rsid w:val="0065472E"/>
    <w:rsid w:val="00654F07"/>
    <w:rsid w:val="00655B1E"/>
    <w:rsid w:val="00655BF5"/>
    <w:rsid w:val="00656519"/>
    <w:rsid w:val="00656A11"/>
    <w:rsid w:val="00657F56"/>
    <w:rsid w:val="00661D0F"/>
    <w:rsid w:val="00661F5C"/>
    <w:rsid w:val="0066261C"/>
    <w:rsid w:val="00662EC0"/>
    <w:rsid w:val="006634A3"/>
    <w:rsid w:val="00663A3B"/>
    <w:rsid w:val="00663B92"/>
    <w:rsid w:val="00664B31"/>
    <w:rsid w:val="006653C6"/>
    <w:rsid w:val="00665C99"/>
    <w:rsid w:val="00665FA9"/>
    <w:rsid w:val="00666E20"/>
    <w:rsid w:val="006670C1"/>
    <w:rsid w:val="0067094D"/>
    <w:rsid w:val="00671641"/>
    <w:rsid w:val="00671DFE"/>
    <w:rsid w:val="00672430"/>
    <w:rsid w:val="00673A16"/>
    <w:rsid w:val="00674724"/>
    <w:rsid w:val="006757FE"/>
    <w:rsid w:val="00676D40"/>
    <w:rsid w:val="00676D53"/>
    <w:rsid w:val="006771C9"/>
    <w:rsid w:val="006771E6"/>
    <w:rsid w:val="00677477"/>
    <w:rsid w:val="0067753D"/>
    <w:rsid w:val="00677D59"/>
    <w:rsid w:val="00677DC2"/>
    <w:rsid w:val="00680353"/>
    <w:rsid w:val="006805CD"/>
    <w:rsid w:val="00680982"/>
    <w:rsid w:val="00682CBD"/>
    <w:rsid w:val="00683136"/>
    <w:rsid w:val="0068314F"/>
    <w:rsid w:val="006834C6"/>
    <w:rsid w:val="00683BD8"/>
    <w:rsid w:val="00683DC6"/>
    <w:rsid w:val="00684304"/>
    <w:rsid w:val="006844A9"/>
    <w:rsid w:val="00684806"/>
    <w:rsid w:val="0068490D"/>
    <w:rsid w:val="006851A2"/>
    <w:rsid w:val="00686430"/>
    <w:rsid w:val="00687EE9"/>
    <w:rsid w:val="006902AB"/>
    <w:rsid w:val="00690640"/>
    <w:rsid w:val="006911FB"/>
    <w:rsid w:val="006914E9"/>
    <w:rsid w:val="00691E6F"/>
    <w:rsid w:val="00691E73"/>
    <w:rsid w:val="0069228E"/>
    <w:rsid w:val="006924E1"/>
    <w:rsid w:val="006927AE"/>
    <w:rsid w:val="00692C34"/>
    <w:rsid w:val="006943CC"/>
    <w:rsid w:val="00694894"/>
    <w:rsid w:val="00694CE4"/>
    <w:rsid w:val="00694DDC"/>
    <w:rsid w:val="00695824"/>
    <w:rsid w:val="00696236"/>
    <w:rsid w:val="0069683B"/>
    <w:rsid w:val="006977F4"/>
    <w:rsid w:val="00697C44"/>
    <w:rsid w:val="00697F57"/>
    <w:rsid w:val="006A02EF"/>
    <w:rsid w:val="006A1654"/>
    <w:rsid w:val="006A2243"/>
    <w:rsid w:val="006A2BCB"/>
    <w:rsid w:val="006A2C6D"/>
    <w:rsid w:val="006A2F0A"/>
    <w:rsid w:val="006A30EB"/>
    <w:rsid w:val="006A3502"/>
    <w:rsid w:val="006A3583"/>
    <w:rsid w:val="006A3B5B"/>
    <w:rsid w:val="006A3BE9"/>
    <w:rsid w:val="006A4073"/>
    <w:rsid w:val="006A4B72"/>
    <w:rsid w:val="006A55E6"/>
    <w:rsid w:val="006A5849"/>
    <w:rsid w:val="006A5EBB"/>
    <w:rsid w:val="006A60A0"/>
    <w:rsid w:val="006A71BC"/>
    <w:rsid w:val="006A7419"/>
    <w:rsid w:val="006A7565"/>
    <w:rsid w:val="006B07BA"/>
    <w:rsid w:val="006B10A2"/>
    <w:rsid w:val="006B1180"/>
    <w:rsid w:val="006B17B2"/>
    <w:rsid w:val="006B1823"/>
    <w:rsid w:val="006B199E"/>
    <w:rsid w:val="006B1EED"/>
    <w:rsid w:val="006B2451"/>
    <w:rsid w:val="006B39DE"/>
    <w:rsid w:val="006B3E0C"/>
    <w:rsid w:val="006B54AF"/>
    <w:rsid w:val="006B54CA"/>
    <w:rsid w:val="006B5689"/>
    <w:rsid w:val="006B598F"/>
    <w:rsid w:val="006B78B4"/>
    <w:rsid w:val="006C06C3"/>
    <w:rsid w:val="006C0FCB"/>
    <w:rsid w:val="006C1275"/>
    <w:rsid w:val="006C14D9"/>
    <w:rsid w:val="006C1D6F"/>
    <w:rsid w:val="006C26C8"/>
    <w:rsid w:val="006C2C28"/>
    <w:rsid w:val="006C3722"/>
    <w:rsid w:val="006C3828"/>
    <w:rsid w:val="006C3AC3"/>
    <w:rsid w:val="006C3CF6"/>
    <w:rsid w:val="006C41AF"/>
    <w:rsid w:val="006C44BC"/>
    <w:rsid w:val="006C461B"/>
    <w:rsid w:val="006C4663"/>
    <w:rsid w:val="006C49A8"/>
    <w:rsid w:val="006C49EB"/>
    <w:rsid w:val="006C4E52"/>
    <w:rsid w:val="006C562A"/>
    <w:rsid w:val="006C6367"/>
    <w:rsid w:val="006C6437"/>
    <w:rsid w:val="006C6746"/>
    <w:rsid w:val="006C6C34"/>
    <w:rsid w:val="006C74DA"/>
    <w:rsid w:val="006D056D"/>
    <w:rsid w:val="006D09D7"/>
    <w:rsid w:val="006D0CB1"/>
    <w:rsid w:val="006D2E3F"/>
    <w:rsid w:val="006D307E"/>
    <w:rsid w:val="006D3285"/>
    <w:rsid w:val="006D32C6"/>
    <w:rsid w:val="006D32E7"/>
    <w:rsid w:val="006D36A5"/>
    <w:rsid w:val="006D3DED"/>
    <w:rsid w:val="006D45CD"/>
    <w:rsid w:val="006D47F3"/>
    <w:rsid w:val="006D4B39"/>
    <w:rsid w:val="006D4E22"/>
    <w:rsid w:val="006D4F09"/>
    <w:rsid w:val="006D4FC0"/>
    <w:rsid w:val="006D504E"/>
    <w:rsid w:val="006D5845"/>
    <w:rsid w:val="006D5AA6"/>
    <w:rsid w:val="006D6051"/>
    <w:rsid w:val="006D6123"/>
    <w:rsid w:val="006D6A70"/>
    <w:rsid w:val="006D6B31"/>
    <w:rsid w:val="006D70E6"/>
    <w:rsid w:val="006D741D"/>
    <w:rsid w:val="006D754E"/>
    <w:rsid w:val="006D7F1B"/>
    <w:rsid w:val="006E1E2B"/>
    <w:rsid w:val="006E221B"/>
    <w:rsid w:val="006E25D1"/>
    <w:rsid w:val="006E271E"/>
    <w:rsid w:val="006E28DF"/>
    <w:rsid w:val="006E2B1C"/>
    <w:rsid w:val="006E33BB"/>
    <w:rsid w:val="006E33DC"/>
    <w:rsid w:val="006E43B2"/>
    <w:rsid w:val="006E484F"/>
    <w:rsid w:val="006E4905"/>
    <w:rsid w:val="006E5D2E"/>
    <w:rsid w:val="006E632F"/>
    <w:rsid w:val="006F01E2"/>
    <w:rsid w:val="006F1E8B"/>
    <w:rsid w:val="006F200C"/>
    <w:rsid w:val="006F2438"/>
    <w:rsid w:val="006F24FB"/>
    <w:rsid w:val="006F2D26"/>
    <w:rsid w:val="006F30E6"/>
    <w:rsid w:val="006F3705"/>
    <w:rsid w:val="006F4158"/>
    <w:rsid w:val="006F4352"/>
    <w:rsid w:val="006F5740"/>
    <w:rsid w:val="006F5D69"/>
    <w:rsid w:val="006F5FFE"/>
    <w:rsid w:val="006F644F"/>
    <w:rsid w:val="006F6503"/>
    <w:rsid w:val="006F655E"/>
    <w:rsid w:val="006F6F0C"/>
    <w:rsid w:val="006F7B1E"/>
    <w:rsid w:val="006F7B77"/>
    <w:rsid w:val="006F7D34"/>
    <w:rsid w:val="006F7EBC"/>
    <w:rsid w:val="0070053D"/>
    <w:rsid w:val="00700889"/>
    <w:rsid w:val="00700C39"/>
    <w:rsid w:val="00700D22"/>
    <w:rsid w:val="00700D35"/>
    <w:rsid w:val="00700EE9"/>
    <w:rsid w:val="00700F1A"/>
    <w:rsid w:val="007014C0"/>
    <w:rsid w:val="00701B4F"/>
    <w:rsid w:val="00702263"/>
    <w:rsid w:val="007022FF"/>
    <w:rsid w:val="00702582"/>
    <w:rsid w:val="00702C61"/>
    <w:rsid w:val="00703194"/>
    <w:rsid w:val="00703656"/>
    <w:rsid w:val="007046AF"/>
    <w:rsid w:val="00704BFC"/>
    <w:rsid w:val="007052FF"/>
    <w:rsid w:val="00707439"/>
    <w:rsid w:val="00707C44"/>
    <w:rsid w:val="007102BD"/>
    <w:rsid w:val="00710391"/>
    <w:rsid w:val="007111DC"/>
    <w:rsid w:val="007115C4"/>
    <w:rsid w:val="00711879"/>
    <w:rsid w:val="00711F34"/>
    <w:rsid w:val="00711FDC"/>
    <w:rsid w:val="00712F4A"/>
    <w:rsid w:val="00712F5A"/>
    <w:rsid w:val="00713384"/>
    <w:rsid w:val="00714033"/>
    <w:rsid w:val="007148A8"/>
    <w:rsid w:val="00714B6E"/>
    <w:rsid w:val="00716416"/>
    <w:rsid w:val="00716B4E"/>
    <w:rsid w:val="007173D0"/>
    <w:rsid w:val="00717A44"/>
    <w:rsid w:val="00720102"/>
    <w:rsid w:val="00720322"/>
    <w:rsid w:val="00720A5B"/>
    <w:rsid w:val="007219B0"/>
    <w:rsid w:val="00722641"/>
    <w:rsid w:val="007228A5"/>
    <w:rsid w:val="007233ED"/>
    <w:rsid w:val="00724E52"/>
    <w:rsid w:val="00725262"/>
    <w:rsid w:val="0072530D"/>
    <w:rsid w:val="0072543C"/>
    <w:rsid w:val="00725645"/>
    <w:rsid w:val="007257F5"/>
    <w:rsid w:val="0072588D"/>
    <w:rsid w:val="007258C2"/>
    <w:rsid w:val="00725DE6"/>
    <w:rsid w:val="00726313"/>
    <w:rsid w:val="007274BD"/>
    <w:rsid w:val="00727565"/>
    <w:rsid w:val="00727B39"/>
    <w:rsid w:val="0073016C"/>
    <w:rsid w:val="0073055A"/>
    <w:rsid w:val="00730578"/>
    <w:rsid w:val="007307C6"/>
    <w:rsid w:val="00730982"/>
    <w:rsid w:val="00731046"/>
    <w:rsid w:val="00731448"/>
    <w:rsid w:val="0073153A"/>
    <w:rsid w:val="00731FC4"/>
    <w:rsid w:val="00732C9B"/>
    <w:rsid w:val="0073316E"/>
    <w:rsid w:val="00734140"/>
    <w:rsid w:val="0073509B"/>
    <w:rsid w:val="00735129"/>
    <w:rsid w:val="0073572D"/>
    <w:rsid w:val="00735B5B"/>
    <w:rsid w:val="00736B1F"/>
    <w:rsid w:val="00736C06"/>
    <w:rsid w:val="00736E55"/>
    <w:rsid w:val="00737854"/>
    <w:rsid w:val="00737E86"/>
    <w:rsid w:val="007407D8"/>
    <w:rsid w:val="00741BCF"/>
    <w:rsid w:val="007421B3"/>
    <w:rsid w:val="00742257"/>
    <w:rsid w:val="00742C17"/>
    <w:rsid w:val="0074413A"/>
    <w:rsid w:val="0074530D"/>
    <w:rsid w:val="00745802"/>
    <w:rsid w:val="00745855"/>
    <w:rsid w:val="00745CF6"/>
    <w:rsid w:val="0074675B"/>
    <w:rsid w:val="0074694D"/>
    <w:rsid w:val="00746B6C"/>
    <w:rsid w:val="007475A2"/>
    <w:rsid w:val="00747ACE"/>
    <w:rsid w:val="007501A5"/>
    <w:rsid w:val="007506E0"/>
    <w:rsid w:val="007508CB"/>
    <w:rsid w:val="00750A27"/>
    <w:rsid w:val="00750B46"/>
    <w:rsid w:val="007510F2"/>
    <w:rsid w:val="00752809"/>
    <w:rsid w:val="007528BA"/>
    <w:rsid w:val="0075290C"/>
    <w:rsid w:val="00752CFF"/>
    <w:rsid w:val="00752D17"/>
    <w:rsid w:val="00753045"/>
    <w:rsid w:val="00753774"/>
    <w:rsid w:val="007538E7"/>
    <w:rsid w:val="00753A6A"/>
    <w:rsid w:val="00754339"/>
    <w:rsid w:val="007543D1"/>
    <w:rsid w:val="00754783"/>
    <w:rsid w:val="00755B96"/>
    <w:rsid w:val="007563D9"/>
    <w:rsid w:val="00757115"/>
    <w:rsid w:val="0075721E"/>
    <w:rsid w:val="007607E7"/>
    <w:rsid w:val="007613DA"/>
    <w:rsid w:val="0076152E"/>
    <w:rsid w:val="00761F63"/>
    <w:rsid w:val="00762CA5"/>
    <w:rsid w:val="007630D8"/>
    <w:rsid w:val="00763555"/>
    <w:rsid w:val="00763632"/>
    <w:rsid w:val="00764423"/>
    <w:rsid w:val="00764748"/>
    <w:rsid w:val="0076591B"/>
    <w:rsid w:val="00765C57"/>
    <w:rsid w:val="0076712C"/>
    <w:rsid w:val="00767835"/>
    <w:rsid w:val="00767D10"/>
    <w:rsid w:val="007700DE"/>
    <w:rsid w:val="00770ECF"/>
    <w:rsid w:val="0077121E"/>
    <w:rsid w:val="00771454"/>
    <w:rsid w:val="0077177F"/>
    <w:rsid w:val="00772D67"/>
    <w:rsid w:val="00772D84"/>
    <w:rsid w:val="007736C7"/>
    <w:rsid w:val="007737FA"/>
    <w:rsid w:val="007738ED"/>
    <w:rsid w:val="00773B9C"/>
    <w:rsid w:val="0077465D"/>
    <w:rsid w:val="00775215"/>
    <w:rsid w:val="00775CA5"/>
    <w:rsid w:val="00775DAA"/>
    <w:rsid w:val="00775FA7"/>
    <w:rsid w:val="0077701A"/>
    <w:rsid w:val="00777498"/>
    <w:rsid w:val="00777D99"/>
    <w:rsid w:val="00781F85"/>
    <w:rsid w:val="00782757"/>
    <w:rsid w:val="0078276D"/>
    <w:rsid w:val="00782DFC"/>
    <w:rsid w:val="00783A58"/>
    <w:rsid w:val="00783B78"/>
    <w:rsid w:val="00784D29"/>
    <w:rsid w:val="00785055"/>
    <w:rsid w:val="00785657"/>
    <w:rsid w:val="00785CE5"/>
    <w:rsid w:val="00786381"/>
    <w:rsid w:val="00790EFE"/>
    <w:rsid w:val="00790F9F"/>
    <w:rsid w:val="00791813"/>
    <w:rsid w:val="00792E45"/>
    <w:rsid w:val="00794055"/>
    <w:rsid w:val="00795671"/>
    <w:rsid w:val="00795EF8"/>
    <w:rsid w:val="00796512"/>
    <w:rsid w:val="00796560"/>
    <w:rsid w:val="0079722A"/>
    <w:rsid w:val="00797C32"/>
    <w:rsid w:val="007A02E3"/>
    <w:rsid w:val="007A068D"/>
    <w:rsid w:val="007A06F1"/>
    <w:rsid w:val="007A0CF9"/>
    <w:rsid w:val="007A0D46"/>
    <w:rsid w:val="007A232B"/>
    <w:rsid w:val="007A319B"/>
    <w:rsid w:val="007A367F"/>
    <w:rsid w:val="007A3700"/>
    <w:rsid w:val="007A3704"/>
    <w:rsid w:val="007A3CED"/>
    <w:rsid w:val="007A3EF7"/>
    <w:rsid w:val="007A40C1"/>
    <w:rsid w:val="007A4CD1"/>
    <w:rsid w:val="007A4DD3"/>
    <w:rsid w:val="007A4FDA"/>
    <w:rsid w:val="007A51AE"/>
    <w:rsid w:val="007A5B21"/>
    <w:rsid w:val="007A684A"/>
    <w:rsid w:val="007A753B"/>
    <w:rsid w:val="007A75E1"/>
    <w:rsid w:val="007B03EC"/>
    <w:rsid w:val="007B052D"/>
    <w:rsid w:val="007B0D25"/>
    <w:rsid w:val="007B1F4A"/>
    <w:rsid w:val="007B26DC"/>
    <w:rsid w:val="007B2A28"/>
    <w:rsid w:val="007B2B29"/>
    <w:rsid w:val="007B2F5C"/>
    <w:rsid w:val="007B386B"/>
    <w:rsid w:val="007B3E32"/>
    <w:rsid w:val="007B3F33"/>
    <w:rsid w:val="007B4914"/>
    <w:rsid w:val="007B52B2"/>
    <w:rsid w:val="007B53B7"/>
    <w:rsid w:val="007B55E9"/>
    <w:rsid w:val="007B7522"/>
    <w:rsid w:val="007B7818"/>
    <w:rsid w:val="007B7903"/>
    <w:rsid w:val="007C02AC"/>
    <w:rsid w:val="007C04DA"/>
    <w:rsid w:val="007C06F7"/>
    <w:rsid w:val="007C0AB7"/>
    <w:rsid w:val="007C0C95"/>
    <w:rsid w:val="007C0D36"/>
    <w:rsid w:val="007C12E3"/>
    <w:rsid w:val="007C1B55"/>
    <w:rsid w:val="007C37C0"/>
    <w:rsid w:val="007C564D"/>
    <w:rsid w:val="007C61BB"/>
    <w:rsid w:val="007C7204"/>
    <w:rsid w:val="007C725C"/>
    <w:rsid w:val="007C744E"/>
    <w:rsid w:val="007C7CB9"/>
    <w:rsid w:val="007C7F7E"/>
    <w:rsid w:val="007D01A9"/>
    <w:rsid w:val="007D1235"/>
    <w:rsid w:val="007D16A6"/>
    <w:rsid w:val="007D1D67"/>
    <w:rsid w:val="007D2335"/>
    <w:rsid w:val="007D2467"/>
    <w:rsid w:val="007D2497"/>
    <w:rsid w:val="007D250F"/>
    <w:rsid w:val="007D2CFF"/>
    <w:rsid w:val="007D2ECF"/>
    <w:rsid w:val="007D2F17"/>
    <w:rsid w:val="007D35E3"/>
    <w:rsid w:val="007D4337"/>
    <w:rsid w:val="007D4614"/>
    <w:rsid w:val="007D4B9A"/>
    <w:rsid w:val="007D5051"/>
    <w:rsid w:val="007D5266"/>
    <w:rsid w:val="007D539B"/>
    <w:rsid w:val="007D618D"/>
    <w:rsid w:val="007D6392"/>
    <w:rsid w:val="007D70AD"/>
    <w:rsid w:val="007E097A"/>
    <w:rsid w:val="007E09C8"/>
    <w:rsid w:val="007E0DFD"/>
    <w:rsid w:val="007E0F2B"/>
    <w:rsid w:val="007E1507"/>
    <w:rsid w:val="007E19AC"/>
    <w:rsid w:val="007E1ADA"/>
    <w:rsid w:val="007E1BD2"/>
    <w:rsid w:val="007E25C8"/>
    <w:rsid w:val="007E25D1"/>
    <w:rsid w:val="007E2741"/>
    <w:rsid w:val="007E278D"/>
    <w:rsid w:val="007E3344"/>
    <w:rsid w:val="007E3449"/>
    <w:rsid w:val="007E3E5D"/>
    <w:rsid w:val="007E519A"/>
    <w:rsid w:val="007E5AD7"/>
    <w:rsid w:val="007E66A3"/>
    <w:rsid w:val="007E6A07"/>
    <w:rsid w:val="007E6A10"/>
    <w:rsid w:val="007E74BB"/>
    <w:rsid w:val="007E7710"/>
    <w:rsid w:val="007E7C01"/>
    <w:rsid w:val="007F0B22"/>
    <w:rsid w:val="007F0FE3"/>
    <w:rsid w:val="007F1625"/>
    <w:rsid w:val="007F1898"/>
    <w:rsid w:val="007F19C9"/>
    <w:rsid w:val="007F217C"/>
    <w:rsid w:val="007F25AB"/>
    <w:rsid w:val="007F266D"/>
    <w:rsid w:val="007F26F5"/>
    <w:rsid w:val="007F2A71"/>
    <w:rsid w:val="007F2FEB"/>
    <w:rsid w:val="007F34D7"/>
    <w:rsid w:val="007F3AA0"/>
    <w:rsid w:val="007F3BF3"/>
    <w:rsid w:val="007F3F2B"/>
    <w:rsid w:val="007F430E"/>
    <w:rsid w:val="007F444E"/>
    <w:rsid w:val="007F4552"/>
    <w:rsid w:val="007F4669"/>
    <w:rsid w:val="007F54A6"/>
    <w:rsid w:val="007F54E7"/>
    <w:rsid w:val="007F56C8"/>
    <w:rsid w:val="007F59D4"/>
    <w:rsid w:val="007F5A61"/>
    <w:rsid w:val="007F5C5A"/>
    <w:rsid w:val="007F5ECE"/>
    <w:rsid w:val="007F6238"/>
    <w:rsid w:val="007F674B"/>
    <w:rsid w:val="007F6CCF"/>
    <w:rsid w:val="007F740B"/>
    <w:rsid w:val="007F78D6"/>
    <w:rsid w:val="007F7932"/>
    <w:rsid w:val="007F7ECE"/>
    <w:rsid w:val="0080099B"/>
    <w:rsid w:val="00800B0C"/>
    <w:rsid w:val="0080114C"/>
    <w:rsid w:val="008014BD"/>
    <w:rsid w:val="00801C26"/>
    <w:rsid w:val="00801CBD"/>
    <w:rsid w:val="0080292F"/>
    <w:rsid w:val="00802983"/>
    <w:rsid w:val="00802CD6"/>
    <w:rsid w:val="00802D5A"/>
    <w:rsid w:val="00803696"/>
    <w:rsid w:val="008057B6"/>
    <w:rsid w:val="0080583A"/>
    <w:rsid w:val="00806000"/>
    <w:rsid w:val="00806FEF"/>
    <w:rsid w:val="008071CE"/>
    <w:rsid w:val="008074E1"/>
    <w:rsid w:val="00807C38"/>
    <w:rsid w:val="00810187"/>
    <w:rsid w:val="008106AE"/>
    <w:rsid w:val="008109EB"/>
    <w:rsid w:val="00810DF5"/>
    <w:rsid w:val="00810FE1"/>
    <w:rsid w:val="00811448"/>
    <w:rsid w:val="00811AB8"/>
    <w:rsid w:val="00811D51"/>
    <w:rsid w:val="008120A8"/>
    <w:rsid w:val="00812337"/>
    <w:rsid w:val="00812FC9"/>
    <w:rsid w:val="0081330C"/>
    <w:rsid w:val="00813C1A"/>
    <w:rsid w:val="00814E2D"/>
    <w:rsid w:val="00815772"/>
    <w:rsid w:val="00815EA4"/>
    <w:rsid w:val="00815F8D"/>
    <w:rsid w:val="00817559"/>
    <w:rsid w:val="00817FBA"/>
    <w:rsid w:val="00820078"/>
    <w:rsid w:val="0082028D"/>
    <w:rsid w:val="00820350"/>
    <w:rsid w:val="00821069"/>
    <w:rsid w:val="00821404"/>
    <w:rsid w:val="0082267B"/>
    <w:rsid w:val="00822732"/>
    <w:rsid w:val="00823065"/>
    <w:rsid w:val="00823560"/>
    <w:rsid w:val="00823A12"/>
    <w:rsid w:val="00823B7C"/>
    <w:rsid w:val="0082416D"/>
    <w:rsid w:val="008248C1"/>
    <w:rsid w:val="008252FD"/>
    <w:rsid w:val="0082559C"/>
    <w:rsid w:val="00825E40"/>
    <w:rsid w:val="00826DF6"/>
    <w:rsid w:val="00826F20"/>
    <w:rsid w:val="00827BE2"/>
    <w:rsid w:val="00830025"/>
    <w:rsid w:val="00830BD6"/>
    <w:rsid w:val="00830C35"/>
    <w:rsid w:val="0083147E"/>
    <w:rsid w:val="008315B3"/>
    <w:rsid w:val="00831930"/>
    <w:rsid w:val="00831931"/>
    <w:rsid w:val="008324CE"/>
    <w:rsid w:val="008326D0"/>
    <w:rsid w:val="00832774"/>
    <w:rsid w:val="00834408"/>
    <w:rsid w:val="008344EC"/>
    <w:rsid w:val="0083452F"/>
    <w:rsid w:val="0083506D"/>
    <w:rsid w:val="00835948"/>
    <w:rsid w:val="0083601A"/>
    <w:rsid w:val="0083612D"/>
    <w:rsid w:val="008361F9"/>
    <w:rsid w:val="008363A2"/>
    <w:rsid w:val="00836AEE"/>
    <w:rsid w:val="0083773A"/>
    <w:rsid w:val="0084073E"/>
    <w:rsid w:val="008410B2"/>
    <w:rsid w:val="008415BA"/>
    <w:rsid w:val="00841B33"/>
    <w:rsid w:val="00841C34"/>
    <w:rsid w:val="0084211D"/>
    <w:rsid w:val="00842BAA"/>
    <w:rsid w:val="008435DC"/>
    <w:rsid w:val="008445CC"/>
    <w:rsid w:val="0084489F"/>
    <w:rsid w:val="00844AF5"/>
    <w:rsid w:val="00845790"/>
    <w:rsid w:val="00845B7B"/>
    <w:rsid w:val="00845B89"/>
    <w:rsid w:val="00845F79"/>
    <w:rsid w:val="00846D54"/>
    <w:rsid w:val="00847A7C"/>
    <w:rsid w:val="00847DAC"/>
    <w:rsid w:val="008502BD"/>
    <w:rsid w:val="0085135C"/>
    <w:rsid w:val="00852BC8"/>
    <w:rsid w:val="008535A4"/>
    <w:rsid w:val="00853F3B"/>
    <w:rsid w:val="0085441B"/>
    <w:rsid w:val="00854A1B"/>
    <w:rsid w:val="00854CD8"/>
    <w:rsid w:val="00855527"/>
    <w:rsid w:val="00855E40"/>
    <w:rsid w:val="008567D5"/>
    <w:rsid w:val="00856D7D"/>
    <w:rsid w:val="0085783A"/>
    <w:rsid w:val="0086032F"/>
    <w:rsid w:val="00860B3E"/>
    <w:rsid w:val="0086197E"/>
    <w:rsid w:val="00862559"/>
    <w:rsid w:val="008626AB"/>
    <w:rsid w:val="0086289F"/>
    <w:rsid w:val="00862A32"/>
    <w:rsid w:val="0086399B"/>
    <w:rsid w:val="008643EF"/>
    <w:rsid w:val="00864679"/>
    <w:rsid w:val="0086481D"/>
    <w:rsid w:val="00865422"/>
    <w:rsid w:val="00865B39"/>
    <w:rsid w:val="00865DE0"/>
    <w:rsid w:val="00866275"/>
    <w:rsid w:val="00866A39"/>
    <w:rsid w:val="00866F44"/>
    <w:rsid w:val="008705AD"/>
    <w:rsid w:val="00870649"/>
    <w:rsid w:val="00870E34"/>
    <w:rsid w:val="008714FF"/>
    <w:rsid w:val="00871C2F"/>
    <w:rsid w:val="00871D21"/>
    <w:rsid w:val="0087276A"/>
    <w:rsid w:val="00872829"/>
    <w:rsid w:val="00872C75"/>
    <w:rsid w:val="008734E2"/>
    <w:rsid w:val="00873899"/>
    <w:rsid w:val="00873919"/>
    <w:rsid w:val="008740BD"/>
    <w:rsid w:val="00874436"/>
    <w:rsid w:val="00874AC2"/>
    <w:rsid w:val="00875950"/>
    <w:rsid w:val="00875C2A"/>
    <w:rsid w:val="00876572"/>
    <w:rsid w:val="0087714E"/>
    <w:rsid w:val="008777A1"/>
    <w:rsid w:val="008800F5"/>
    <w:rsid w:val="00880934"/>
    <w:rsid w:val="00880B53"/>
    <w:rsid w:val="008811E2"/>
    <w:rsid w:val="0088130D"/>
    <w:rsid w:val="008814A1"/>
    <w:rsid w:val="0088208D"/>
    <w:rsid w:val="00882F49"/>
    <w:rsid w:val="00883C39"/>
    <w:rsid w:val="0088471C"/>
    <w:rsid w:val="008855C9"/>
    <w:rsid w:val="00886137"/>
    <w:rsid w:val="00890EA6"/>
    <w:rsid w:val="00891004"/>
    <w:rsid w:val="00891710"/>
    <w:rsid w:val="00891765"/>
    <w:rsid w:val="00892714"/>
    <w:rsid w:val="00892F9C"/>
    <w:rsid w:val="0089393E"/>
    <w:rsid w:val="0089398D"/>
    <w:rsid w:val="00893B21"/>
    <w:rsid w:val="00893EC0"/>
    <w:rsid w:val="00894BA8"/>
    <w:rsid w:val="0089536F"/>
    <w:rsid w:val="00896307"/>
    <w:rsid w:val="008963D1"/>
    <w:rsid w:val="008964CE"/>
    <w:rsid w:val="008967EB"/>
    <w:rsid w:val="00896A7C"/>
    <w:rsid w:val="0089744C"/>
    <w:rsid w:val="008978E6"/>
    <w:rsid w:val="008A0779"/>
    <w:rsid w:val="008A123F"/>
    <w:rsid w:val="008A13BE"/>
    <w:rsid w:val="008A2A07"/>
    <w:rsid w:val="008A2B5F"/>
    <w:rsid w:val="008A2BA0"/>
    <w:rsid w:val="008A34EF"/>
    <w:rsid w:val="008A367D"/>
    <w:rsid w:val="008A37D8"/>
    <w:rsid w:val="008A3B5A"/>
    <w:rsid w:val="008A4B3C"/>
    <w:rsid w:val="008A4E54"/>
    <w:rsid w:val="008A5BEE"/>
    <w:rsid w:val="008A5EE8"/>
    <w:rsid w:val="008A602B"/>
    <w:rsid w:val="008A61AF"/>
    <w:rsid w:val="008A6886"/>
    <w:rsid w:val="008A6A3A"/>
    <w:rsid w:val="008A6AD1"/>
    <w:rsid w:val="008A6B6E"/>
    <w:rsid w:val="008A6E8E"/>
    <w:rsid w:val="008A6EA4"/>
    <w:rsid w:val="008A72FA"/>
    <w:rsid w:val="008A7316"/>
    <w:rsid w:val="008A79F1"/>
    <w:rsid w:val="008A7BCA"/>
    <w:rsid w:val="008B0F13"/>
    <w:rsid w:val="008B16F8"/>
    <w:rsid w:val="008B2771"/>
    <w:rsid w:val="008B2FC1"/>
    <w:rsid w:val="008B32DE"/>
    <w:rsid w:val="008B34B7"/>
    <w:rsid w:val="008B41FC"/>
    <w:rsid w:val="008B4840"/>
    <w:rsid w:val="008B4C36"/>
    <w:rsid w:val="008B4D95"/>
    <w:rsid w:val="008B69E4"/>
    <w:rsid w:val="008C04BC"/>
    <w:rsid w:val="008C153C"/>
    <w:rsid w:val="008C252C"/>
    <w:rsid w:val="008C28F0"/>
    <w:rsid w:val="008C2D5F"/>
    <w:rsid w:val="008C38AB"/>
    <w:rsid w:val="008C3A55"/>
    <w:rsid w:val="008C3FE6"/>
    <w:rsid w:val="008C40BC"/>
    <w:rsid w:val="008C424D"/>
    <w:rsid w:val="008C4EE1"/>
    <w:rsid w:val="008C5646"/>
    <w:rsid w:val="008C5768"/>
    <w:rsid w:val="008C5C73"/>
    <w:rsid w:val="008C6648"/>
    <w:rsid w:val="008C670C"/>
    <w:rsid w:val="008C6AF5"/>
    <w:rsid w:val="008C6E6F"/>
    <w:rsid w:val="008C72B8"/>
    <w:rsid w:val="008C7C1F"/>
    <w:rsid w:val="008D08A0"/>
    <w:rsid w:val="008D0ECC"/>
    <w:rsid w:val="008D1493"/>
    <w:rsid w:val="008D15A1"/>
    <w:rsid w:val="008D17EA"/>
    <w:rsid w:val="008D19CF"/>
    <w:rsid w:val="008D1A44"/>
    <w:rsid w:val="008D26D4"/>
    <w:rsid w:val="008D3AD1"/>
    <w:rsid w:val="008D415C"/>
    <w:rsid w:val="008D4D00"/>
    <w:rsid w:val="008D4DCB"/>
    <w:rsid w:val="008D54D1"/>
    <w:rsid w:val="008D58F0"/>
    <w:rsid w:val="008D5FE4"/>
    <w:rsid w:val="008D63EE"/>
    <w:rsid w:val="008D784A"/>
    <w:rsid w:val="008D7E4C"/>
    <w:rsid w:val="008E020B"/>
    <w:rsid w:val="008E0EF6"/>
    <w:rsid w:val="008E1694"/>
    <w:rsid w:val="008E2596"/>
    <w:rsid w:val="008E2674"/>
    <w:rsid w:val="008E2A65"/>
    <w:rsid w:val="008E3D7B"/>
    <w:rsid w:val="008E45A2"/>
    <w:rsid w:val="008E4607"/>
    <w:rsid w:val="008E52F0"/>
    <w:rsid w:val="008E539F"/>
    <w:rsid w:val="008E5633"/>
    <w:rsid w:val="008E57C8"/>
    <w:rsid w:val="008E604D"/>
    <w:rsid w:val="008E6377"/>
    <w:rsid w:val="008E69DF"/>
    <w:rsid w:val="008E7363"/>
    <w:rsid w:val="008E7FE4"/>
    <w:rsid w:val="008F0E7D"/>
    <w:rsid w:val="008F10B2"/>
    <w:rsid w:val="008F1357"/>
    <w:rsid w:val="008F1714"/>
    <w:rsid w:val="008F1811"/>
    <w:rsid w:val="008F39E6"/>
    <w:rsid w:val="008F3FCA"/>
    <w:rsid w:val="008F554E"/>
    <w:rsid w:val="008F5F3B"/>
    <w:rsid w:val="008F5FDE"/>
    <w:rsid w:val="008F6DD6"/>
    <w:rsid w:val="008F76BE"/>
    <w:rsid w:val="009001C5"/>
    <w:rsid w:val="0090052F"/>
    <w:rsid w:val="00901789"/>
    <w:rsid w:val="0090180B"/>
    <w:rsid w:val="009018AA"/>
    <w:rsid w:val="00902EC0"/>
    <w:rsid w:val="009034C9"/>
    <w:rsid w:val="00903BA3"/>
    <w:rsid w:val="00903CE3"/>
    <w:rsid w:val="00904E0E"/>
    <w:rsid w:val="009055AA"/>
    <w:rsid w:val="009058F4"/>
    <w:rsid w:val="00905B0B"/>
    <w:rsid w:val="00905F80"/>
    <w:rsid w:val="009061FF"/>
    <w:rsid w:val="00906BA6"/>
    <w:rsid w:val="009073E6"/>
    <w:rsid w:val="00907CCE"/>
    <w:rsid w:val="00910030"/>
    <w:rsid w:val="009100AF"/>
    <w:rsid w:val="00910243"/>
    <w:rsid w:val="0091052B"/>
    <w:rsid w:val="00910D6B"/>
    <w:rsid w:val="00910EFE"/>
    <w:rsid w:val="00910FAA"/>
    <w:rsid w:val="00911041"/>
    <w:rsid w:val="00911A4D"/>
    <w:rsid w:val="00911D20"/>
    <w:rsid w:val="00911F25"/>
    <w:rsid w:val="009122D4"/>
    <w:rsid w:val="00912F27"/>
    <w:rsid w:val="00913330"/>
    <w:rsid w:val="009138FA"/>
    <w:rsid w:val="00913A51"/>
    <w:rsid w:val="00913EBA"/>
    <w:rsid w:val="009151C2"/>
    <w:rsid w:val="00915458"/>
    <w:rsid w:val="009159FE"/>
    <w:rsid w:val="00916CEE"/>
    <w:rsid w:val="00917AAF"/>
    <w:rsid w:val="00917BE1"/>
    <w:rsid w:val="00917FC2"/>
    <w:rsid w:val="0092029E"/>
    <w:rsid w:val="0092033F"/>
    <w:rsid w:val="009203E1"/>
    <w:rsid w:val="009208E6"/>
    <w:rsid w:val="00920CB1"/>
    <w:rsid w:val="00921020"/>
    <w:rsid w:val="009212F0"/>
    <w:rsid w:val="00921605"/>
    <w:rsid w:val="00921AF2"/>
    <w:rsid w:val="00922236"/>
    <w:rsid w:val="00922A6B"/>
    <w:rsid w:val="00922C3A"/>
    <w:rsid w:val="0092322D"/>
    <w:rsid w:val="00923A39"/>
    <w:rsid w:val="00923B13"/>
    <w:rsid w:val="009248E7"/>
    <w:rsid w:val="00925599"/>
    <w:rsid w:val="00925B0E"/>
    <w:rsid w:val="0092643A"/>
    <w:rsid w:val="00927C46"/>
    <w:rsid w:val="00927D9E"/>
    <w:rsid w:val="009307E2"/>
    <w:rsid w:val="00930ED5"/>
    <w:rsid w:val="009312AC"/>
    <w:rsid w:val="00931D64"/>
    <w:rsid w:val="00932231"/>
    <w:rsid w:val="00933D66"/>
    <w:rsid w:val="00933EA8"/>
    <w:rsid w:val="009343DB"/>
    <w:rsid w:val="00934A72"/>
    <w:rsid w:val="00934B15"/>
    <w:rsid w:val="009369FE"/>
    <w:rsid w:val="0093765D"/>
    <w:rsid w:val="00937E70"/>
    <w:rsid w:val="00937F46"/>
    <w:rsid w:val="0094064D"/>
    <w:rsid w:val="00940C7F"/>
    <w:rsid w:val="00940CD1"/>
    <w:rsid w:val="00940E1D"/>
    <w:rsid w:val="00941286"/>
    <w:rsid w:val="00942723"/>
    <w:rsid w:val="00942967"/>
    <w:rsid w:val="009442A6"/>
    <w:rsid w:val="00944571"/>
    <w:rsid w:val="00945CF0"/>
    <w:rsid w:val="009463BB"/>
    <w:rsid w:val="00947801"/>
    <w:rsid w:val="00951DAC"/>
    <w:rsid w:val="00951FEF"/>
    <w:rsid w:val="00952029"/>
    <w:rsid w:val="009529D2"/>
    <w:rsid w:val="00952B47"/>
    <w:rsid w:val="00952E29"/>
    <w:rsid w:val="00952FEF"/>
    <w:rsid w:val="00953236"/>
    <w:rsid w:val="00953E8C"/>
    <w:rsid w:val="00954BEF"/>
    <w:rsid w:val="00954E6F"/>
    <w:rsid w:val="009551BD"/>
    <w:rsid w:val="0095539A"/>
    <w:rsid w:val="00956B00"/>
    <w:rsid w:val="0096003C"/>
    <w:rsid w:val="00960260"/>
    <w:rsid w:val="0096027C"/>
    <w:rsid w:val="00960636"/>
    <w:rsid w:val="00960D91"/>
    <w:rsid w:val="0096132A"/>
    <w:rsid w:val="00961378"/>
    <w:rsid w:val="0096197A"/>
    <w:rsid w:val="00962BF6"/>
    <w:rsid w:val="00962C14"/>
    <w:rsid w:val="00962C64"/>
    <w:rsid w:val="00962F6A"/>
    <w:rsid w:val="00963D4C"/>
    <w:rsid w:val="009647F7"/>
    <w:rsid w:val="009653D7"/>
    <w:rsid w:val="009655BE"/>
    <w:rsid w:val="00965740"/>
    <w:rsid w:val="00966048"/>
    <w:rsid w:val="00966382"/>
    <w:rsid w:val="00971417"/>
    <w:rsid w:val="00971E7F"/>
    <w:rsid w:val="00972E29"/>
    <w:rsid w:val="00972E57"/>
    <w:rsid w:val="00972FA3"/>
    <w:rsid w:val="00973514"/>
    <w:rsid w:val="009737F0"/>
    <w:rsid w:val="00975089"/>
    <w:rsid w:val="00975285"/>
    <w:rsid w:val="009761CA"/>
    <w:rsid w:val="009765A0"/>
    <w:rsid w:val="0097674C"/>
    <w:rsid w:val="00976ED4"/>
    <w:rsid w:val="00976FC9"/>
    <w:rsid w:val="00976FE3"/>
    <w:rsid w:val="00977876"/>
    <w:rsid w:val="009803FA"/>
    <w:rsid w:val="009806EF"/>
    <w:rsid w:val="00981847"/>
    <w:rsid w:val="0098271E"/>
    <w:rsid w:val="00982776"/>
    <w:rsid w:val="0098378F"/>
    <w:rsid w:val="00983DB6"/>
    <w:rsid w:val="00983E13"/>
    <w:rsid w:val="009848C6"/>
    <w:rsid w:val="009857DD"/>
    <w:rsid w:val="00985949"/>
    <w:rsid w:val="00985D8B"/>
    <w:rsid w:val="00986001"/>
    <w:rsid w:val="00986979"/>
    <w:rsid w:val="00986AA7"/>
    <w:rsid w:val="009872F3"/>
    <w:rsid w:val="00987371"/>
    <w:rsid w:val="0098761C"/>
    <w:rsid w:val="0098792A"/>
    <w:rsid w:val="009879A6"/>
    <w:rsid w:val="00990E21"/>
    <w:rsid w:val="009925A8"/>
    <w:rsid w:val="00993AA9"/>
    <w:rsid w:val="00993D1B"/>
    <w:rsid w:val="00993F3D"/>
    <w:rsid w:val="00994363"/>
    <w:rsid w:val="00995BE8"/>
    <w:rsid w:val="00996714"/>
    <w:rsid w:val="00996E10"/>
    <w:rsid w:val="00997A96"/>
    <w:rsid w:val="00997DD9"/>
    <w:rsid w:val="00997E07"/>
    <w:rsid w:val="009A08A7"/>
    <w:rsid w:val="009A116F"/>
    <w:rsid w:val="009A15F9"/>
    <w:rsid w:val="009A1E23"/>
    <w:rsid w:val="009A2E48"/>
    <w:rsid w:val="009A30D3"/>
    <w:rsid w:val="009A33DC"/>
    <w:rsid w:val="009A3595"/>
    <w:rsid w:val="009A3DBA"/>
    <w:rsid w:val="009A3F19"/>
    <w:rsid w:val="009A42DA"/>
    <w:rsid w:val="009A43A2"/>
    <w:rsid w:val="009A4AB6"/>
    <w:rsid w:val="009A4BE7"/>
    <w:rsid w:val="009A52E6"/>
    <w:rsid w:val="009A5495"/>
    <w:rsid w:val="009A56DC"/>
    <w:rsid w:val="009A591C"/>
    <w:rsid w:val="009A5DBC"/>
    <w:rsid w:val="009A5F86"/>
    <w:rsid w:val="009A5FFD"/>
    <w:rsid w:val="009A69FB"/>
    <w:rsid w:val="009A77D3"/>
    <w:rsid w:val="009A78D2"/>
    <w:rsid w:val="009B0211"/>
    <w:rsid w:val="009B0A4C"/>
    <w:rsid w:val="009B148D"/>
    <w:rsid w:val="009B1549"/>
    <w:rsid w:val="009B161B"/>
    <w:rsid w:val="009B1FAC"/>
    <w:rsid w:val="009B25AF"/>
    <w:rsid w:val="009B2938"/>
    <w:rsid w:val="009B2FA5"/>
    <w:rsid w:val="009B30F2"/>
    <w:rsid w:val="009B338C"/>
    <w:rsid w:val="009B475E"/>
    <w:rsid w:val="009B4E8A"/>
    <w:rsid w:val="009B511C"/>
    <w:rsid w:val="009B5445"/>
    <w:rsid w:val="009B5D46"/>
    <w:rsid w:val="009B64B6"/>
    <w:rsid w:val="009B6733"/>
    <w:rsid w:val="009B676D"/>
    <w:rsid w:val="009B7569"/>
    <w:rsid w:val="009B76ED"/>
    <w:rsid w:val="009B7ADA"/>
    <w:rsid w:val="009B7CD3"/>
    <w:rsid w:val="009B7D2C"/>
    <w:rsid w:val="009C0E68"/>
    <w:rsid w:val="009C102E"/>
    <w:rsid w:val="009C1200"/>
    <w:rsid w:val="009C1CBB"/>
    <w:rsid w:val="009C326E"/>
    <w:rsid w:val="009C3890"/>
    <w:rsid w:val="009C4128"/>
    <w:rsid w:val="009C4885"/>
    <w:rsid w:val="009C4FA4"/>
    <w:rsid w:val="009C57EA"/>
    <w:rsid w:val="009C59DF"/>
    <w:rsid w:val="009C5B2B"/>
    <w:rsid w:val="009C5B66"/>
    <w:rsid w:val="009C5F91"/>
    <w:rsid w:val="009C6334"/>
    <w:rsid w:val="009C67B4"/>
    <w:rsid w:val="009C6AE5"/>
    <w:rsid w:val="009C6CD1"/>
    <w:rsid w:val="009C72ED"/>
    <w:rsid w:val="009C7586"/>
    <w:rsid w:val="009C78F1"/>
    <w:rsid w:val="009C7BAB"/>
    <w:rsid w:val="009C7E2F"/>
    <w:rsid w:val="009C7EA4"/>
    <w:rsid w:val="009C7EDE"/>
    <w:rsid w:val="009D0597"/>
    <w:rsid w:val="009D0916"/>
    <w:rsid w:val="009D0E8F"/>
    <w:rsid w:val="009D0FC7"/>
    <w:rsid w:val="009D1163"/>
    <w:rsid w:val="009D156C"/>
    <w:rsid w:val="009D19C4"/>
    <w:rsid w:val="009D1DFF"/>
    <w:rsid w:val="009D2060"/>
    <w:rsid w:val="009D23CE"/>
    <w:rsid w:val="009D2AE1"/>
    <w:rsid w:val="009D2BFB"/>
    <w:rsid w:val="009D2DD0"/>
    <w:rsid w:val="009D3109"/>
    <w:rsid w:val="009D3DE8"/>
    <w:rsid w:val="009D3E69"/>
    <w:rsid w:val="009D3E70"/>
    <w:rsid w:val="009D401A"/>
    <w:rsid w:val="009D5152"/>
    <w:rsid w:val="009D5271"/>
    <w:rsid w:val="009D5444"/>
    <w:rsid w:val="009D5A46"/>
    <w:rsid w:val="009D5CC1"/>
    <w:rsid w:val="009D5F53"/>
    <w:rsid w:val="009D6521"/>
    <w:rsid w:val="009D76D3"/>
    <w:rsid w:val="009D77FA"/>
    <w:rsid w:val="009D79CA"/>
    <w:rsid w:val="009D7A00"/>
    <w:rsid w:val="009D7B62"/>
    <w:rsid w:val="009E1BDD"/>
    <w:rsid w:val="009E1CCB"/>
    <w:rsid w:val="009E1EB3"/>
    <w:rsid w:val="009E27C5"/>
    <w:rsid w:val="009E29B5"/>
    <w:rsid w:val="009E2C76"/>
    <w:rsid w:val="009E35EB"/>
    <w:rsid w:val="009E45A0"/>
    <w:rsid w:val="009E4628"/>
    <w:rsid w:val="009E5160"/>
    <w:rsid w:val="009E5223"/>
    <w:rsid w:val="009E5705"/>
    <w:rsid w:val="009E5E10"/>
    <w:rsid w:val="009E5FDC"/>
    <w:rsid w:val="009E63D0"/>
    <w:rsid w:val="009E6524"/>
    <w:rsid w:val="009E7C00"/>
    <w:rsid w:val="009E7F6A"/>
    <w:rsid w:val="009F016A"/>
    <w:rsid w:val="009F094D"/>
    <w:rsid w:val="009F0B09"/>
    <w:rsid w:val="009F0B82"/>
    <w:rsid w:val="009F2A4F"/>
    <w:rsid w:val="009F2D2F"/>
    <w:rsid w:val="009F40C0"/>
    <w:rsid w:val="009F4214"/>
    <w:rsid w:val="009F42C5"/>
    <w:rsid w:val="009F4672"/>
    <w:rsid w:val="009F4A81"/>
    <w:rsid w:val="009F56D6"/>
    <w:rsid w:val="009F5A67"/>
    <w:rsid w:val="009F5C80"/>
    <w:rsid w:val="009F67A3"/>
    <w:rsid w:val="009F6A77"/>
    <w:rsid w:val="009F6DA8"/>
    <w:rsid w:val="009F73B4"/>
    <w:rsid w:val="009F7724"/>
    <w:rsid w:val="009F773C"/>
    <w:rsid w:val="00A0016A"/>
    <w:rsid w:val="00A0018B"/>
    <w:rsid w:val="00A01BD1"/>
    <w:rsid w:val="00A02099"/>
    <w:rsid w:val="00A021EA"/>
    <w:rsid w:val="00A0221F"/>
    <w:rsid w:val="00A022BA"/>
    <w:rsid w:val="00A028F1"/>
    <w:rsid w:val="00A02E7B"/>
    <w:rsid w:val="00A031FA"/>
    <w:rsid w:val="00A0335B"/>
    <w:rsid w:val="00A03CE6"/>
    <w:rsid w:val="00A04968"/>
    <w:rsid w:val="00A04D0C"/>
    <w:rsid w:val="00A05195"/>
    <w:rsid w:val="00A05513"/>
    <w:rsid w:val="00A067F6"/>
    <w:rsid w:val="00A07AEF"/>
    <w:rsid w:val="00A07D2E"/>
    <w:rsid w:val="00A10B61"/>
    <w:rsid w:val="00A113BD"/>
    <w:rsid w:val="00A115FB"/>
    <w:rsid w:val="00A11840"/>
    <w:rsid w:val="00A11DF5"/>
    <w:rsid w:val="00A12A2A"/>
    <w:rsid w:val="00A12C0F"/>
    <w:rsid w:val="00A12D53"/>
    <w:rsid w:val="00A139E3"/>
    <w:rsid w:val="00A142D3"/>
    <w:rsid w:val="00A1431E"/>
    <w:rsid w:val="00A144AD"/>
    <w:rsid w:val="00A14841"/>
    <w:rsid w:val="00A15DC7"/>
    <w:rsid w:val="00A160B7"/>
    <w:rsid w:val="00A16DCF"/>
    <w:rsid w:val="00A16E5F"/>
    <w:rsid w:val="00A17508"/>
    <w:rsid w:val="00A2002A"/>
    <w:rsid w:val="00A205D0"/>
    <w:rsid w:val="00A2105B"/>
    <w:rsid w:val="00A211D7"/>
    <w:rsid w:val="00A21BF9"/>
    <w:rsid w:val="00A224E3"/>
    <w:rsid w:val="00A226FF"/>
    <w:rsid w:val="00A22AA2"/>
    <w:rsid w:val="00A2305C"/>
    <w:rsid w:val="00A2375C"/>
    <w:rsid w:val="00A23BE1"/>
    <w:rsid w:val="00A2499D"/>
    <w:rsid w:val="00A24E78"/>
    <w:rsid w:val="00A250A9"/>
    <w:rsid w:val="00A25136"/>
    <w:rsid w:val="00A25222"/>
    <w:rsid w:val="00A258E6"/>
    <w:rsid w:val="00A25A95"/>
    <w:rsid w:val="00A25AED"/>
    <w:rsid w:val="00A25B14"/>
    <w:rsid w:val="00A2665F"/>
    <w:rsid w:val="00A26825"/>
    <w:rsid w:val="00A276E6"/>
    <w:rsid w:val="00A30B1B"/>
    <w:rsid w:val="00A31309"/>
    <w:rsid w:val="00A31453"/>
    <w:rsid w:val="00A316F0"/>
    <w:rsid w:val="00A3260A"/>
    <w:rsid w:val="00A331F8"/>
    <w:rsid w:val="00A332ED"/>
    <w:rsid w:val="00A3374C"/>
    <w:rsid w:val="00A33823"/>
    <w:rsid w:val="00A33C40"/>
    <w:rsid w:val="00A33E31"/>
    <w:rsid w:val="00A34CE4"/>
    <w:rsid w:val="00A34E27"/>
    <w:rsid w:val="00A35581"/>
    <w:rsid w:val="00A35ABB"/>
    <w:rsid w:val="00A35B54"/>
    <w:rsid w:val="00A35E5E"/>
    <w:rsid w:val="00A36A25"/>
    <w:rsid w:val="00A37784"/>
    <w:rsid w:val="00A37BBB"/>
    <w:rsid w:val="00A37F92"/>
    <w:rsid w:val="00A402D3"/>
    <w:rsid w:val="00A40538"/>
    <w:rsid w:val="00A40A26"/>
    <w:rsid w:val="00A40BCA"/>
    <w:rsid w:val="00A40E42"/>
    <w:rsid w:val="00A42054"/>
    <w:rsid w:val="00A42115"/>
    <w:rsid w:val="00A42594"/>
    <w:rsid w:val="00A428A4"/>
    <w:rsid w:val="00A42DF1"/>
    <w:rsid w:val="00A42EFC"/>
    <w:rsid w:val="00A42FF1"/>
    <w:rsid w:val="00A43A65"/>
    <w:rsid w:val="00A44DC4"/>
    <w:rsid w:val="00A44E88"/>
    <w:rsid w:val="00A45319"/>
    <w:rsid w:val="00A45A50"/>
    <w:rsid w:val="00A47DB2"/>
    <w:rsid w:val="00A51089"/>
    <w:rsid w:val="00A514FF"/>
    <w:rsid w:val="00A51CBD"/>
    <w:rsid w:val="00A5283F"/>
    <w:rsid w:val="00A528FB"/>
    <w:rsid w:val="00A52DE9"/>
    <w:rsid w:val="00A53416"/>
    <w:rsid w:val="00A538C7"/>
    <w:rsid w:val="00A53E5C"/>
    <w:rsid w:val="00A54783"/>
    <w:rsid w:val="00A5484D"/>
    <w:rsid w:val="00A54B19"/>
    <w:rsid w:val="00A54B2D"/>
    <w:rsid w:val="00A54B5B"/>
    <w:rsid w:val="00A5502A"/>
    <w:rsid w:val="00A55897"/>
    <w:rsid w:val="00A56BC4"/>
    <w:rsid w:val="00A56E6F"/>
    <w:rsid w:val="00A57850"/>
    <w:rsid w:val="00A60550"/>
    <w:rsid w:val="00A609C6"/>
    <w:rsid w:val="00A60F8E"/>
    <w:rsid w:val="00A635A0"/>
    <w:rsid w:val="00A636CF"/>
    <w:rsid w:val="00A637B7"/>
    <w:rsid w:val="00A63CE5"/>
    <w:rsid w:val="00A64627"/>
    <w:rsid w:val="00A649F2"/>
    <w:rsid w:val="00A6558C"/>
    <w:rsid w:val="00A65982"/>
    <w:rsid w:val="00A66BD8"/>
    <w:rsid w:val="00A67426"/>
    <w:rsid w:val="00A6765C"/>
    <w:rsid w:val="00A702F7"/>
    <w:rsid w:val="00A70541"/>
    <w:rsid w:val="00A7157E"/>
    <w:rsid w:val="00A7193C"/>
    <w:rsid w:val="00A71950"/>
    <w:rsid w:val="00A7229C"/>
    <w:rsid w:val="00A72791"/>
    <w:rsid w:val="00A728D9"/>
    <w:rsid w:val="00A72A30"/>
    <w:rsid w:val="00A72EAC"/>
    <w:rsid w:val="00A73997"/>
    <w:rsid w:val="00A74461"/>
    <w:rsid w:val="00A74AB7"/>
    <w:rsid w:val="00A75124"/>
    <w:rsid w:val="00A7547B"/>
    <w:rsid w:val="00A75E18"/>
    <w:rsid w:val="00A766BC"/>
    <w:rsid w:val="00A775CF"/>
    <w:rsid w:val="00A7760F"/>
    <w:rsid w:val="00A77B8F"/>
    <w:rsid w:val="00A806B7"/>
    <w:rsid w:val="00A8073B"/>
    <w:rsid w:val="00A80AE1"/>
    <w:rsid w:val="00A826FE"/>
    <w:rsid w:val="00A82A30"/>
    <w:rsid w:val="00A8389C"/>
    <w:rsid w:val="00A83D62"/>
    <w:rsid w:val="00A84017"/>
    <w:rsid w:val="00A8425F"/>
    <w:rsid w:val="00A8532B"/>
    <w:rsid w:val="00A858A3"/>
    <w:rsid w:val="00A8609A"/>
    <w:rsid w:val="00A860C6"/>
    <w:rsid w:val="00A86883"/>
    <w:rsid w:val="00A86B42"/>
    <w:rsid w:val="00A90641"/>
    <w:rsid w:val="00A906D5"/>
    <w:rsid w:val="00A90EF7"/>
    <w:rsid w:val="00A91CEA"/>
    <w:rsid w:val="00A91F0A"/>
    <w:rsid w:val="00A9235C"/>
    <w:rsid w:val="00A939CC"/>
    <w:rsid w:val="00A93C53"/>
    <w:rsid w:val="00A93EEF"/>
    <w:rsid w:val="00A94863"/>
    <w:rsid w:val="00A9494E"/>
    <w:rsid w:val="00A95661"/>
    <w:rsid w:val="00A95A3C"/>
    <w:rsid w:val="00A95B7F"/>
    <w:rsid w:val="00A95D7A"/>
    <w:rsid w:val="00A9694E"/>
    <w:rsid w:val="00A96A87"/>
    <w:rsid w:val="00A97BB4"/>
    <w:rsid w:val="00AA06B2"/>
    <w:rsid w:val="00AA075B"/>
    <w:rsid w:val="00AA0A93"/>
    <w:rsid w:val="00AA1676"/>
    <w:rsid w:val="00AA16F8"/>
    <w:rsid w:val="00AA2A88"/>
    <w:rsid w:val="00AA34D0"/>
    <w:rsid w:val="00AA410F"/>
    <w:rsid w:val="00AA4435"/>
    <w:rsid w:val="00AA4549"/>
    <w:rsid w:val="00AA488D"/>
    <w:rsid w:val="00AA4B5A"/>
    <w:rsid w:val="00AA54C4"/>
    <w:rsid w:val="00AA5685"/>
    <w:rsid w:val="00AA61DD"/>
    <w:rsid w:val="00AA6D9A"/>
    <w:rsid w:val="00AA72EB"/>
    <w:rsid w:val="00AA7F6C"/>
    <w:rsid w:val="00AB1807"/>
    <w:rsid w:val="00AB1F10"/>
    <w:rsid w:val="00AB217C"/>
    <w:rsid w:val="00AB28C6"/>
    <w:rsid w:val="00AB2FBF"/>
    <w:rsid w:val="00AB3088"/>
    <w:rsid w:val="00AB325E"/>
    <w:rsid w:val="00AB3427"/>
    <w:rsid w:val="00AB3B94"/>
    <w:rsid w:val="00AB3FB6"/>
    <w:rsid w:val="00AB494D"/>
    <w:rsid w:val="00AB49AD"/>
    <w:rsid w:val="00AB4A44"/>
    <w:rsid w:val="00AB58EB"/>
    <w:rsid w:val="00AB5D03"/>
    <w:rsid w:val="00AB63C8"/>
    <w:rsid w:val="00AB7DB3"/>
    <w:rsid w:val="00AC0601"/>
    <w:rsid w:val="00AC16D9"/>
    <w:rsid w:val="00AC1AA9"/>
    <w:rsid w:val="00AC3124"/>
    <w:rsid w:val="00AC336B"/>
    <w:rsid w:val="00AC47BD"/>
    <w:rsid w:val="00AC5757"/>
    <w:rsid w:val="00AC58A7"/>
    <w:rsid w:val="00AC5D91"/>
    <w:rsid w:val="00AC6C70"/>
    <w:rsid w:val="00AC7977"/>
    <w:rsid w:val="00AD0884"/>
    <w:rsid w:val="00AD0927"/>
    <w:rsid w:val="00AD09FA"/>
    <w:rsid w:val="00AD0A02"/>
    <w:rsid w:val="00AD0BFB"/>
    <w:rsid w:val="00AD11B9"/>
    <w:rsid w:val="00AD15CF"/>
    <w:rsid w:val="00AD1A72"/>
    <w:rsid w:val="00AD1F1F"/>
    <w:rsid w:val="00AD24D0"/>
    <w:rsid w:val="00AD274B"/>
    <w:rsid w:val="00AD292D"/>
    <w:rsid w:val="00AD3062"/>
    <w:rsid w:val="00AD3D27"/>
    <w:rsid w:val="00AD413D"/>
    <w:rsid w:val="00AD4441"/>
    <w:rsid w:val="00AD469F"/>
    <w:rsid w:val="00AD5BA1"/>
    <w:rsid w:val="00AD609E"/>
    <w:rsid w:val="00AD7998"/>
    <w:rsid w:val="00AD7BFE"/>
    <w:rsid w:val="00AD7C78"/>
    <w:rsid w:val="00AD7EB7"/>
    <w:rsid w:val="00AE0B7D"/>
    <w:rsid w:val="00AE1C33"/>
    <w:rsid w:val="00AE2409"/>
    <w:rsid w:val="00AE2599"/>
    <w:rsid w:val="00AE2D38"/>
    <w:rsid w:val="00AE3989"/>
    <w:rsid w:val="00AE5950"/>
    <w:rsid w:val="00AE6AF8"/>
    <w:rsid w:val="00AE6CE6"/>
    <w:rsid w:val="00AE6D0A"/>
    <w:rsid w:val="00AE71D7"/>
    <w:rsid w:val="00AE7328"/>
    <w:rsid w:val="00AE73CA"/>
    <w:rsid w:val="00AE76B3"/>
    <w:rsid w:val="00AE79B6"/>
    <w:rsid w:val="00AF07C3"/>
    <w:rsid w:val="00AF12DE"/>
    <w:rsid w:val="00AF1B7A"/>
    <w:rsid w:val="00AF26BB"/>
    <w:rsid w:val="00AF2711"/>
    <w:rsid w:val="00AF2E65"/>
    <w:rsid w:val="00AF36A2"/>
    <w:rsid w:val="00AF37C4"/>
    <w:rsid w:val="00AF3809"/>
    <w:rsid w:val="00AF3CD8"/>
    <w:rsid w:val="00AF3F32"/>
    <w:rsid w:val="00AF423A"/>
    <w:rsid w:val="00AF4B02"/>
    <w:rsid w:val="00AF4EF7"/>
    <w:rsid w:val="00AF5A78"/>
    <w:rsid w:val="00AF5C0D"/>
    <w:rsid w:val="00AF6B45"/>
    <w:rsid w:val="00AF7059"/>
    <w:rsid w:val="00B00CA6"/>
    <w:rsid w:val="00B0103A"/>
    <w:rsid w:val="00B01273"/>
    <w:rsid w:val="00B0175C"/>
    <w:rsid w:val="00B01FDB"/>
    <w:rsid w:val="00B020FA"/>
    <w:rsid w:val="00B02161"/>
    <w:rsid w:val="00B02282"/>
    <w:rsid w:val="00B02432"/>
    <w:rsid w:val="00B024C6"/>
    <w:rsid w:val="00B025D4"/>
    <w:rsid w:val="00B04A40"/>
    <w:rsid w:val="00B04C74"/>
    <w:rsid w:val="00B05B9F"/>
    <w:rsid w:val="00B060AF"/>
    <w:rsid w:val="00B061CD"/>
    <w:rsid w:val="00B0770B"/>
    <w:rsid w:val="00B104EC"/>
    <w:rsid w:val="00B10CDD"/>
    <w:rsid w:val="00B1120C"/>
    <w:rsid w:val="00B11693"/>
    <w:rsid w:val="00B11B6F"/>
    <w:rsid w:val="00B12291"/>
    <w:rsid w:val="00B13E70"/>
    <w:rsid w:val="00B14FB8"/>
    <w:rsid w:val="00B15246"/>
    <w:rsid w:val="00B15415"/>
    <w:rsid w:val="00B165BE"/>
    <w:rsid w:val="00B16779"/>
    <w:rsid w:val="00B173B1"/>
    <w:rsid w:val="00B179C8"/>
    <w:rsid w:val="00B17E60"/>
    <w:rsid w:val="00B20225"/>
    <w:rsid w:val="00B20A80"/>
    <w:rsid w:val="00B21F72"/>
    <w:rsid w:val="00B2232D"/>
    <w:rsid w:val="00B223AC"/>
    <w:rsid w:val="00B22FD4"/>
    <w:rsid w:val="00B2365E"/>
    <w:rsid w:val="00B23F1C"/>
    <w:rsid w:val="00B24F34"/>
    <w:rsid w:val="00B24F36"/>
    <w:rsid w:val="00B2507E"/>
    <w:rsid w:val="00B25277"/>
    <w:rsid w:val="00B26607"/>
    <w:rsid w:val="00B27870"/>
    <w:rsid w:val="00B309AD"/>
    <w:rsid w:val="00B328E6"/>
    <w:rsid w:val="00B33138"/>
    <w:rsid w:val="00B3322B"/>
    <w:rsid w:val="00B33E58"/>
    <w:rsid w:val="00B346A5"/>
    <w:rsid w:val="00B34B62"/>
    <w:rsid w:val="00B34F5B"/>
    <w:rsid w:val="00B35BCD"/>
    <w:rsid w:val="00B35E73"/>
    <w:rsid w:val="00B36528"/>
    <w:rsid w:val="00B36828"/>
    <w:rsid w:val="00B36B4E"/>
    <w:rsid w:val="00B37109"/>
    <w:rsid w:val="00B37991"/>
    <w:rsid w:val="00B4018C"/>
    <w:rsid w:val="00B4072C"/>
    <w:rsid w:val="00B40823"/>
    <w:rsid w:val="00B4201F"/>
    <w:rsid w:val="00B4281A"/>
    <w:rsid w:val="00B43067"/>
    <w:rsid w:val="00B43C06"/>
    <w:rsid w:val="00B43C7F"/>
    <w:rsid w:val="00B4428B"/>
    <w:rsid w:val="00B44757"/>
    <w:rsid w:val="00B4517E"/>
    <w:rsid w:val="00B45DB1"/>
    <w:rsid w:val="00B47CCF"/>
    <w:rsid w:val="00B50CD3"/>
    <w:rsid w:val="00B51D71"/>
    <w:rsid w:val="00B53881"/>
    <w:rsid w:val="00B53F50"/>
    <w:rsid w:val="00B54308"/>
    <w:rsid w:val="00B55234"/>
    <w:rsid w:val="00B558D2"/>
    <w:rsid w:val="00B55A48"/>
    <w:rsid w:val="00B55BFA"/>
    <w:rsid w:val="00B55D63"/>
    <w:rsid w:val="00B55FB9"/>
    <w:rsid w:val="00B55FBF"/>
    <w:rsid w:val="00B562E4"/>
    <w:rsid w:val="00B57C03"/>
    <w:rsid w:val="00B604B7"/>
    <w:rsid w:val="00B60D7E"/>
    <w:rsid w:val="00B60DB1"/>
    <w:rsid w:val="00B61F75"/>
    <w:rsid w:val="00B63000"/>
    <w:rsid w:val="00B63903"/>
    <w:rsid w:val="00B63CE4"/>
    <w:rsid w:val="00B64355"/>
    <w:rsid w:val="00B644C9"/>
    <w:rsid w:val="00B654A2"/>
    <w:rsid w:val="00B6562A"/>
    <w:rsid w:val="00B66155"/>
    <w:rsid w:val="00B66669"/>
    <w:rsid w:val="00B67158"/>
    <w:rsid w:val="00B67CE8"/>
    <w:rsid w:val="00B703B6"/>
    <w:rsid w:val="00B70775"/>
    <w:rsid w:val="00B70F2C"/>
    <w:rsid w:val="00B70F54"/>
    <w:rsid w:val="00B72693"/>
    <w:rsid w:val="00B743D1"/>
    <w:rsid w:val="00B7468E"/>
    <w:rsid w:val="00B75059"/>
    <w:rsid w:val="00B755FB"/>
    <w:rsid w:val="00B7676E"/>
    <w:rsid w:val="00B77B04"/>
    <w:rsid w:val="00B77EAC"/>
    <w:rsid w:val="00B80A3C"/>
    <w:rsid w:val="00B81090"/>
    <w:rsid w:val="00B814BF"/>
    <w:rsid w:val="00B81910"/>
    <w:rsid w:val="00B81C1A"/>
    <w:rsid w:val="00B8286A"/>
    <w:rsid w:val="00B82922"/>
    <w:rsid w:val="00B82FE4"/>
    <w:rsid w:val="00B83B42"/>
    <w:rsid w:val="00B83F0E"/>
    <w:rsid w:val="00B841E2"/>
    <w:rsid w:val="00B843BF"/>
    <w:rsid w:val="00B845F6"/>
    <w:rsid w:val="00B84FAB"/>
    <w:rsid w:val="00B853B8"/>
    <w:rsid w:val="00B85443"/>
    <w:rsid w:val="00B85AD3"/>
    <w:rsid w:val="00B85D31"/>
    <w:rsid w:val="00B8666E"/>
    <w:rsid w:val="00B874B9"/>
    <w:rsid w:val="00B877DA"/>
    <w:rsid w:val="00B9020C"/>
    <w:rsid w:val="00B90EB4"/>
    <w:rsid w:val="00B930D4"/>
    <w:rsid w:val="00B93923"/>
    <w:rsid w:val="00B940D0"/>
    <w:rsid w:val="00B942F4"/>
    <w:rsid w:val="00B956A3"/>
    <w:rsid w:val="00B957A1"/>
    <w:rsid w:val="00B95862"/>
    <w:rsid w:val="00B95F59"/>
    <w:rsid w:val="00B9670C"/>
    <w:rsid w:val="00BA024B"/>
    <w:rsid w:val="00BA1226"/>
    <w:rsid w:val="00BA1467"/>
    <w:rsid w:val="00BA1505"/>
    <w:rsid w:val="00BA1768"/>
    <w:rsid w:val="00BA1E52"/>
    <w:rsid w:val="00BA20DA"/>
    <w:rsid w:val="00BA2DF9"/>
    <w:rsid w:val="00BA3590"/>
    <w:rsid w:val="00BA3CFC"/>
    <w:rsid w:val="00BA41BF"/>
    <w:rsid w:val="00BA42C2"/>
    <w:rsid w:val="00BA4868"/>
    <w:rsid w:val="00BA490D"/>
    <w:rsid w:val="00BA4957"/>
    <w:rsid w:val="00BA4A59"/>
    <w:rsid w:val="00BA4F61"/>
    <w:rsid w:val="00BA5768"/>
    <w:rsid w:val="00BA5A24"/>
    <w:rsid w:val="00BA5E08"/>
    <w:rsid w:val="00BA72F4"/>
    <w:rsid w:val="00BA797D"/>
    <w:rsid w:val="00BA7B2B"/>
    <w:rsid w:val="00BB08FB"/>
    <w:rsid w:val="00BB12DF"/>
    <w:rsid w:val="00BB2BCA"/>
    <w:rsid w:val="00BB2D4A"/>
    <w:rsid w:val="00BB33FA"/>
    <w:rsid w:val="00BB3957"/>
    <w:rsid w:val="00BB3BCA"/>
    <w:rsid w:val="00BB3E69"/>
    <w:rsid w:val="00BB41D2"/>
    <w:rsid w:val="00BB473A"/>
    <w:rsid w:val="00BB5553"/>
    <w:rsid w:val="00BB6581"/>
    <w:rsid w:val="00BB7D7F"/>
    <w:rsid w:val="00BC0679"/>
    <w:rsid w:val="00BC14AD"/>
    <w:rsid w:val="00BC2856"/>
    <w:rsid w:val="00BC289B"/>
    <w:rsid w:val="00BC2C12"/>
    <w:rsid w:val="00BC36CE"/>
    <w:rsid w:val="00BC3DF7"/>
    <w:rsid w:val="00BC4152"/>
    <w:rsid w:val="00BC417D"/>
    <w:rsid w:val="00BC4BCE"/>
    <w:rsid w:val="00BC4E5D"/>
    <w:rsid w:val="00BC66EE"/>
    <w:rsid w:val="00BC6827"/>
    <w:rsid w:val="00BC6A92"/>
    <w:rsid w:val="00BC6AEC"/>
    <w:rsid w:val="00BC6B5A"/>
    <w:rsid w:val="00BC774A"/>
    <w:rsid w:val="00BC796F"/>
    <w:rsid w:val="00BC7AB3"/>
    <w:rsid w:val="00BC7E6C"/>
    <w:rsid w:val="00BC7FB5"/>
    <w:rsid w:val="00BD0392"/>
    <w:rsid w:val="00BD06AC"/>
    <w:rsid w:val="00BD142E"/>
    <w:rsid w:val="00BD144C"/>
    <w:rsid w:val="00BD21B5"/>
    <w:rsid w:val="00BD2540"/>
    <w:rsid w:val="00BD273E"/>
    <w:rsid w:val="00BD322A"/>
    <w:rsid w:val="00BD3F1A"/>
    <w:rsid w:val="00BD4833"/>
    <w:rsid w:val="00BD5211"/>
    <w:rsid w:val="00BD6260"/>
    <w:rsid w:val="00BD78E8"/>
    <w:rsid w:val="00BD7C79"/>
    <w:rsid w:val="00BD7CA0"/>
    <w:rsid w:val="00BE06E0"/>
    <w:rsid w:val="00BE106A"/>
    <w:rsid w:val="00BE18AD"/>
    <w:rsid w:val="00BE1CBE"/>
    <w:rsid w:val="00BE2667"/>
    <w:rsid w:val="00BE2B03"/>
    <w:rsid w:val="00BE3FC5"/>
    <w:rsid w:val="00BE49DA"/>
    <w:rsid w:val="00BE4AB9"/>
    <w:rsid w:val="00BE5D98"/>
    <w:rsid w:val="00BE6137"/>
    <w:rsid w:val="00BE6F73"/>
    <w:rsid w:val="00BE7555"/>
    <w:rsid w:val="00BE7AF0"/>
    <w:rsid w:val="00BF06EB"/>
    <w:rsid w:val="00BF08FD"/>
    <w:rsid w:val="00BF0F8C"/>
    <w:rsid w:val="00BF1214"/>
    <w:rsid w:val="00BF1302"/>
    <w:rsid w:val="00BF1607"/>
    <w:rsid w:val="00BF2F40"/>
    <w:rsid w:val="00BF37F3"/>
    <w:rsid w:val="00BF3A61"/>
    <w:rsid w:val="00BF3F9C"/>
    <w:rsid w:val="00BF5965"/>
    <w:rsid w:val="00BF5B97"/>
    <w:rsid w:val="00BF7A66"/>
    <w:rsid w:val="00BF7BFA"/>
    <w:rsid w:val="00BF7CB2"/>
    <w:rsid w:val="00BF7F76"/>
    <w:rsid w:val="00C006C6"/>
    <w:rsid w:val="00C00AF7"/>
    <w:rsid w:val="00C01865"/>
    <w:rsid w:val="00C027A2"/>
    <w:rsid w:val="00C031C4"/>
    <w:rsid w:val="00C0342E"/>
    <w:rsid w:val="00C04E1A"/>
    <w:rsid w:val="00C054DE"/>
    <w:rsid w:val="00C057A8"/>
    <w:rsid w:val="00C05D41"/>
    <w:rsid w:val="00C06244"/>
    <w:rsid w:val="00C07A39"/>
    <w:rsid w:val="00C1064F"/>
    <w:rsid w:val="00C109A5"/>
    <w:rsid w:val="00C10E7D"/>
    <w:rsid w:val="00C11A36"/>
    <w:rsid w:val="00C11EA9"/>
    <w:rsid w:val="00C1227B"/>
    <w:rsid w:val="00C13960"/>
    <w:rsid w:val="00C13EC9"/>
    <w:rsid w:val="00C1487B"/>
    <w:rsid w:val="00C14A0D"/>
    <w:rsid w:val="00C14DDF"/>
    <w:rsid w:val="00C155DB"/>
    <w:rsid w:val="00C164F6"/>
    <w:rsid w:val="00C165DE"/>
    <w:rsid w:val="00C16B01"/>
    <w:rsid w:val="00C16B63"/>
    <w:rsid w:val="00C16B9E"/>
    <w:rsid w:val="00C20093"/>
    <w:rsid w:val="00C20747"/>
    <w:rsid w:val="00C2121E"/>
    <w:rsid w:val="00C214B0"/>
    <w:rsid w:val="00C223EF"/>
    <w:rsid w:val="00C229FA"/>
    <w:rsid w:val="00C237A3"/>
    <w:rsid w:val="00C23A86"/>
    <w:rsid w:val="00C24605"/>
    <w:rsid w:val="00C24F0B"/>
    <w:rsid w:val="00C25142"/>
    <w:rsid w:val="00C2582E"/>
    <w:rsid w:val="00C2584C"/>
    <w:rsid w:val="00C259F4"/>
    <w:rsid w:val="00C25C51"/>
    <w:rsid w:val="00C25FC2"/>
    <w:rsid w:val="00C26318"/>
    <w:rsid w:val="00C26CC9"/>
    <w:rsid w:val="00C27A22"/>
    <w:rsid w:val="00C27BA6"/>
    <w:rsid w:val="00C27FE2"/>
    <w:rsid w:val="00C30058"/>
    <w:rsid w:val="00C30362"/>
    <w:rsid w:val="00C31061"/>
    <w:rsid w:val="00C3220F"/>
    <w:rsid w:val="00C33FF1"/>
    <w:rsid w:val="00C34363"/>
    <w:rsid w:val="00C34B4B"/>
    <w:rsid w:val="00C35721"/>
    <w:rsid w:val="00C357DF"/>
    <w:rsid w:val="00C36B55"/>
    <w:rsid w:val="00C36DD9"/>
    <w:rsid w:val="00C37BC7"/>
    <w:rsid w:val="00C40AB0"/>
    <w:rsid w:val="00C41C6D"/>
    <w:rsid w:val="00C427E1"/>
    <w:rsid w:val="00C4290A"/>
    <w:rsid w:val="00C431BC"/>
    <w:rsid w:val="00C436A7"/>
    <w:rsid w:val="00C44115"/>
    <w:rsid w:val="00C444EB"/>
    <w:rsid w:val="00C454B4"/>
    <w:rsid w:val="00C45829"/>
    <w:rsid w:val="00C45B34"/>
    <w:rsid w:val="00C46EE4"/>
    <w:rsid w:val="00C4711A"/>
    <w:rsid w:val="00C47606"/>
    <w:rsid w:val="00C51283"/>
    <w:rsid w:val="00C51AF6"/>
    <w:rsid w:val="00C51E92"/>
    <w:rsid w:val="00C52747"/>
    <w:rsid w:val="00C52966"/>
    <w:rsid w:val="00C53145"/>
    <w:rsid w:val="00C53A31"/>
    <w:rsid w:val="00C54A2D"/>
    <w:rsid w:val="00C54A31"/>
    <w:rsid w:val="00C54D50"/>
    <w:rsid w:val="00C5541A"/>
    <w:rsid w:val="00C56AB6"/>
    <w:rsid w:val="00C56F1F"/>
    <w:rsid w:val="00C56F53"/>
    <w:rsid w:val="00C57A91"/>
    <w:rsid w:val="00C57BA9"/>
    <w:rsid w:val="00C57CAA"/>
    <w:rsid w:val="00C57FCF"/>
    <w:rsid w:val="00C600B6"/>
    <w:rsid w:val="00C60352"/>
    <w:rsid w:val="00C61509"/>
    <w:rsid w:val="00C6264F"/>
    <w:rsid w:val="00C62AD8"/>
    <w:rsid w:val="00C636A3"/>
    <w:rsid w:val="00C63904"/>
    <w:rsid w:val="00C63BB6"/>
    <w:rsid w:val="00C63FCE"/>
    <w:rsid w:val="00C64219"/>
    <w:rsid w:val="00C64AD3"/>
    <w:rsid w:val="00C64CB7"/>
    <w:rsid w:val="00C65144"/>
    <w:rsid w:val="00C6568B"/>
    <w:rsid w:val="00C65A56"/>
    <w:rsid w:val="00C6602E"/>
    <w:rsid w:val="00C66E77"/>
    <w:rsid w:val="00C672A2"/>
    <w:rsid w:val="00C6737C"/>
    <w:rsid w:val="00C70611"/>
    <w:rsid w:val="00C70B87"/>
    <w:rsid w:val="00C70F5A"/>
    <w:rsid w:val="00C743B2"/>
    <w:rsid w:val="00C7442B"/>
    <w:rsid w:val="00C74D78"/>
    <w:rsid w:val="00C75810"/>
    <w:rsid w:val="00C76369"/>
    <w:rsid w:val="00C77218"/>
    <w:rsid w:val="00C77A13"/>
    <w:rsid w:val="00C77FC0"/>
    <w:rsid w:val="00C8066A"/>
    <w:rsid w:val="00C80B0C"/>
    <w:rsid w:val="00C81D81"/>
    <w:rsid w:val="00C824DE"/>
    <w:rsid w:val="00C82F8C"/>
    <w:rsid w:val="00C8300F"/>
    <w:rsid w:val="00C83B8B"/>
    <w:rsid w:val="00C840E5"/>
    <w:rsid w:val="00C847F6"/>
    <w:rsid w:val="00C84AD5"/>
    <w:rsid w:val="00C850C9"/>
    <w:rsid w:val="00C869BE"/>
    <w:rsid w:val="00C86DE8"/>
    <w:rsid w:val="00C90729"/>
    <w:rsid w:val="00C91080"/>
    <w:rsid w:val="00C915BD"/>
    <w:rsid w:val="00C91B33"/>
    <w:rsid w:val="00C91CF7"/>
    <w:rsid w:val="00C92088"/>
    <w:rsid w:val="00C92196"/>
    <w:rsid w:val="00C923EE"/>
    <w:rsid w:val="00C927D3"/>
    <w:rsid w:val="00C93200"/>
    <w:rsid w:val="00C9472A"/>
    <w:rsid w:val="00C94F50"/>
    <w:rsid w:val="00C95554"/>
    <w:rsid w:val="00C956A5"/>
    <w:rsid w:val="00C958A2"/>
    <w:rsid w:val="00C95DC7"/>
    <w:rsid w:val="00C964BE"/>
    <w:rsid w:val="00C96B7A"/>
    <w:rsid w:val="00C9787C"/>
    <w:rsid w:val="00C978F2"/>
    <w:rsid w:val="00C97E07"/>
    <w:rsid w:val="00CA06E5"/>
    <w:rsid w:val="00CA1900"/>
    <w:rsid w:val="00CA1ACC"/>
    <w:rsid w:val="00CA2058"/>
    <w:rsid w:val="00CA31ED"/>
    <w:rsid w:val="00CA3257"/>
    <w:rsid w:val="00CA3702"/>
    <w:rsid w:val="00CA5E45"/>
    <w:rsid w:val="00CA6A50"/>
    <w:rsid w:val="00CA74C1"/>
    <w:rsid w:val="00CB03FC"/>
    <w:rsid w:val="00CB0AB4"/>
    <w:rsid w:val="00CB1DF0"/>
    <w:rsid w:val="00CB2A71"/>
    <w:rsid w:val="00CB36F2"/>
    <w:rsid w:val="00CB4336"/>
    <w:rsid w:val="00CB4580"/>
    <w:rsid w:val="00CB56A1"/>
    <w:rsid w:val="00CB5A18"/>
    <w:rsid w:val="00CB60CD"/>
    <w:rsid w:val="00CB60FE"/>
    <w:rsid w:val="00CB6B59"/>
    <w:rsid w:val="00CB71CE"/>
    <w:rsid w:val="00CB77C0"/>
    <w:rsid w:val="00CB7EAD"/>
    <w:rsid w:val="00CB7F51"/>
    <w:rsid w:val="00CC0453"/>
    <w:rsid w:val="00CC1453"/>
    <w:rsid w:val="00CC1B9A"/>
    <w:rsid w:val="00CC1D87"/>
    <w:rsid w:val="00CC2609"/>
    <w:rsid w:val="00CC263F"/>
    <w:rsid w:val="00CC2BD8"/>
    <w:rsid w:val="00CC332B"/>
    <w:rsid w:val="00CC383C"/>
    <w:rsid w:val="00CC4278"/>
    <w:rsid w:val="00CC4692"/>
    <w:rsid w:val="00CC5A77"/>
    <w:rsid w:val="00CC6717"/>
    <w:rsid w:val="00CC6AC1"/>
    <w:rsid w:val="00CC6EC3"/>
    <w:rsid w:val="00CD1185"/>
    <w:rsid w:val="00CD1B5E"/>
    <w:rsid w:val="00CD23C6"/>
    <w:rsid w:val="00CD24B0"/>
    <w:rsid w:val="00CD2BF9"/>
    <w:rsid w:val="00CD3115"/>
    <w:rsid w:val="00CD4115"/>
    <w:rsid w:val="00CD4123"/>
    <w:rsid w:val="00CD496C"/>
    <w:rsid w:val="00CD682A"/>
    <w:rsid w:val="00CD6E67"/>
    <w:rsid w:val="00CD7049"/>
    <w:rsid w:val="00CD78DB"/>
    <w:rsid w:val="00CD7BEF"/>
    <w:rsid w:val="00CE0BDA"/>
    <w:rsid w:val="00CE0DE1"/>
    <w:rsid w:val="00CE1702"/>
    <w:rsid w:val="00CE1949"/>
    <w:rsid w:val="00CE1AA1"/>
    <w:rsid w:val="00CE2DFD"/>
    <w:rsid w:val="00CE3901"/>
    <w:rsid w:val="00CE4033"/>
    <w:rsid w:val="00CE4B00"/>
    <w:rsid w:val="00CE5DBB"/>
    <w:rsid w:val="00CE5EC4"/>
    <w:rsid w:val="00CE64E0"/>
    <w:rsid w:val="00CE66CF"/>
    <w:rsid w:val="00CE6B0D"/>
    <w:rsid w:val="00CE6E29"/>
    <w:rsid w:val="00CE710F"/>
    <w:rsid w:val="00CE7122"/>
    <w:rsid w:val="00CE73CE"/>
    <w:rsid w:val="00CE7547"/>
    <w:rsid w:val="00CE7855"/>
    <w:rsid w:val="00CF0668"/>
    <w:rsid w:val="00CF0917"/>
    <w:rsid w:val="00CF0B6F"/>
    <w:rsid w:val="00CF191F"/>
    <w:rsid w:val="00CF1DD7"/>
    <w:rsid w:val="00CF31B0"/>
    <w:rsid w:val="00CF4FF0"/>
    <w:rsid w:val="00CF4FF6"/>
    <w:rsid w:val="00CF56A1"/>
    <w:rsid w:val="00CF5958"/>
    <w:rsid w:val="00CF5FBD"/>
    <w:rsid w:val="00CF6319"/>
    <w:rsid w:val="00CF679C"/>
    <w:rsid w:val="00CF7440"/>
    <w:rsid w:val="00CF78CD"/>
    <w:rsid w:val="00CF7B30"/>
    <w:rsid w:val="00CF7D68"/>
    <w:rsid w:val="00D007F2"/>
    <w:rsid w:val="00D01196"/>
    <w:rsid w:val="00D01F2E"/>
    <w:rsid w:val="00D0227C"/>
    <w:rsid w:val="00D026A1"/>
    <w:rsid w:val="00D02806"/>
    <w:rsid w:val="00D02CA9"/>
    <w:rsid w:val="00D0386E"/>
    <w:rsid w:val="00D04255"/>
    <w:rsid w:val="00D04D15"/>
    <w:rsid w:val="00D05241"/>
    <w:rsid w:val="00D05BD3"/>
    <w:rsid w:val="00D061B9"/>
    <w:rsid w:val="00D0640E"/>
    <w:rsid w:val="00D0786E"/>
    <w:rsid w:val="00D101E2"/>
    <w:rsid w:val="00D10C55"/>
    <w:rsid w:val="00D11AE9"/>
    <w:rsid w:val="00D11F40"/>
    <w:rsid w:val="00D12A4F"/>
    <w:rsid w:val="00D1366F"/>
    <w:rsid w:val="00D13807"/>
    <w:rsid w:val="00D14770"/>
    <w:rsid w:val="00D14B07"/>
    <w:rsid w:val="00D15B13"/>
    <w:rsid w:val="00D15CDF"/>
    <w:rsid w:val="00D17955"/>
    <w:rsid w:val="00D203B0"/>
    <w:rsid w:val="00D21A65"/>
    <w:rsid w:val="00D22330"/>
    <w:rsid w:val="00D2287F"/>
    <w:rsid w:val="00D23A74"/>
    <w:rsid w:val="00D24392"/>
    <w:rsid w:val="00D25668"/>
    <w:rsid w:val="00D25918"/>
    <w:rsid w:val="00D25AE4"/>
    <w:rsid w:val="00D261EA"/>
    <w:rsid w:val="00D269E8"/>
    <w:rsid w:val="00D27646"/>
    <w:rsid w:val="00D278B0"/>
    <w:rsid w:val="00D3027C"/>
    <w:rsid w:val="00D305F0"/>
    <w:rsid w:val="00D313CA"/>
    <w:rsid w:val="00D319CD"/>
    <w:rsid w:val="00D31E38"/>
    <w:rsid w:val="00D32BFA"/>
    <w:rsid w:val="00D33791"/>
    <w:rsid w:val="00D35623"/>
    <w:rsid w:val="00D35A78"/>
    <w:rsid w:val="00D35BCB"/>
    <w:rsid w:val="00D36785"/>
    <w:rsid w:val="00D378A3"/>
    <w:rsid w:val="00D40EB3"/>
    <w:rsid w:val="00D41B45"/>
    <w:rsid w:val="00D41EF7"/>
    <w:rsid w:val="00D42503"/>
    <w:rsid w:val="00D42617"/>
    <w:rsid w:val="00D43ED8"/>
    <w:rsid w:val="00D44888"/>
    <w:rsid w:val="00D44D9D"/>
    <w:rsid w:val="00D4542C"/>
    <w:rsid w:val="00D46278"/>
    <w:rsid w:val="00D471D6"/>
    <w:rsid w:val="00D473B4"/>
    <w:rsid w:val="00D47F44"/>
    <w:rsid w:val="00D50472"/>
    <w:rsid w:val="00D5094F"/>
    <w:rsid w:val="00D50C03"/>
    <w:rsid w:val="00D5100A"/>
    <w:rsid w:val="00D5151B"/>
    <w:rsid w:val="00D5191F"/>
    <w:rsid w:val="00D51CEC"/>
    <w:rsid w:val="00D51EFE"/>
    <w:rsid w:val="00D53008"/>
    <w:rsid w:val="00D531CA"/>
    <w:rsid w:val="00D543D9"/>
    <w:rsid w:val="00D54632"/>
    <w:rsid w:val="00D555F3"/>
    <w:rsid w:val="00D5639F"/>
    <w:rsid w:val="00D566D6"/>
    <w:rsid w:val="00D567A6"/>
    <w:rsid w:val="00D60013"/>
    <w:rsid w:val="00D60164"/>
    <w:rsid w:val="00D602C8"/>
    <w:rsid w:val="00D6100D"/>
    <w:rsid w:val="00D619E4"/>
    <w:rsid w:val="00D61F82"/>
    <w:rsid w:val="00D62028"/>
    <w:rsid w:val="00D6242F"/>
    <w:rsid w:val="00D62564"/>
    <w:rsid w:val="00D62B64"/>
    <w:rsid w:val="00D62C60"/>
    <w:rsid w:val="00D630FB"/>
    <w:rsid w:val="00D63C10"/>
    <w:rsid w:val="00D63D5B"/>
    <w:rsid w:val="00D63F0B"/>
    <w:rsid w:val="00D6413B"/>
    <w:rsid w:val="00D643F9"/>
    <w:rsid w:val="00D651CF"/>
    <w:rsid w:val="00D65B30"/>
    <w:rsid w:val="00D66201"/>
    <w:rsid w:val="00D66991"/>
    <w:rsid w:val="00D66A74"/>
    <w:rsid w:val="00D66B7E"/>
    <w:rsid w:val="00D671C1"/>
    <w:rsid w:val="00D67469"/>
    <w:rsid w:val="00D7016D"/>
    <w:rsid w:val="00D70520"/>
    <w:rsid w:val="00D70D9E"/>
    <w:rsid w:val="00D70F67"/>
    <w:rsid w:val="00D7120C"/>
    <w:rsid w:val="00D71701"/>
    <w:rsid w:val="00D71760"/>
    <w:rsid w:val="00D72B61"/>
    <w:rsid w:val="00D73311"/>
    <w:rsid w:val="00D73EC0"/>
    <w:rsid w:val="00D73FD9"/>
    <w:rsid w:val="00D73FEA"/>
    <w:rsid w:val="00D74331"/>
    <w:rsid w:val="00D7443D"/>
    <w:rsid w:val="00D75445"/>
    <w:rsid w:val="00D757B2"/>
    <w:rsid w:val="00D75A27"/>
    <w:rsid w:val="00D7656B"/>
    <w:rsid w:val="00D765C1"/>
    <w:rsid w:val="00D771AF"/>
    <w:rsid w:val="00D77850"/>
    <w:rsid w:val="00D80AD8"/>
    <w:rsid w:val="00D80D73"/>
    <w:rsid w:val="00D80F42"/>
    <w:rsid w:val="00D81D24"/>
    <w:rsid w:val="00D824E3"/>
    <w:rsid w:val="00D83863"/>
    <w:rsid w:val="00D83DA9"/>
    <w:rsid w:val="00D844D6"/>
    <w:rsid w:val="00D85193"/>
    <w:rsid w:val="00D85682"/>
    <w:rsid w:val="00D85978"/>
    <w:rsid w:val="00D860FD"/>
    <w:rsid w:val="00D86182"/>
    <w:rsid w:val="00D861C8"/>
    <w:rsid w:val="00D86346"/>
    <w:rsid w:val="00D8681B"/>
    <w:rsid w:val="00D86829"/>
    <w:rsid w:val="00D873C8"/>
    <w:rsid w:val="00D87A08"/>
    <w:rsid w:val="00D87A48"/>
    <w:rsid w:val="00D87C51"/>
    <w:rsid w:val="00D87E4D"/>
    <w:rsid w:val="00D9045D"/>
    <w:rsid w:val="00D90797"/>
    <w:rsid w:val="00D90BE8"/>
    <w:rsid w:val="00D915B1"/>
    <w:rsid w:val="00D91ECD"/>
    <w:rsid w:val="00D9292A"/>
    <w:rsid w:val="00D92B02"/>
    <w:rsid w:val="00D932AD"/>
    <w:rsid w:val="00D93333"/>
    <w:rsid w:val="00D947DF"/>
    <w:rsid w:val="00D951B1"/>
    <w:rsid w:val="00D95AE4"/>
    <w:rsid w:val="00D96001"/>
    <w:rsid w:val="00D96CF3"/>
    <w:rsid w:val="00DA06D0"/>
    <w:rsid w:val="00DA0930"/>
    <w:rsid w:val="00DA1472"/>
    <w:rsid w:val="00DA1B0A"/>
    <w:rsid w:val="00DA1EF3"/>
    <w:rsid w:val="00DA1F62"/>
    <w:rsid w:val="00DA20D2"/>
    <w:rsid w:val="00DA2631"/>
    <w:rsid w:val="00DA3484"/>
    <w:rsid w:val="00DA383D"/>
    <w:rsid w:val="00DA3A55"/>
    <w:rsid w:val="00DA4126"/>
    <w:rsid w:val="00DA440C"/>
    <w:rsid w:val="00DA5F0B"/>
    <w:rsid w:val="00DA625B"/>
    <w:rsid w:val="00DA62C5"/>
    <w:rsid w:val="00DA681D"/>
    <w:rsid w:val="00DA6BEE"/>
    <w:rsid w:val="00DA714C"/>
    <w:rsid w:val="00DA7291"/>
    <w:rsid w:val="00DA7BC6"/>
    <w:rsid w:val="00DB0B81"/>
    <w:rsid w:val="00DB0C1A"/>
    <w:rsid w:val="00DB16F9"/>
    <w:rsid w:val="00DB223F"/>
    <w:rsid w:val="00DB2F44"/>
    <w:rsid w:val="00DB3435"/>
    <w:rsid w:val="00DB368D"/>
    <w:rsid w:val="00DB42B8"/>
    <w:rsid w:val="00DB4B5E"/>
    <w:rsid w:val="00DB5362"/>
    <w:rsid w:val="00DB55EE"/>
    <w:rsid w:val="00DB7D4C"/>
    <w:rsid w:val="00DC07A0"/>
    <w:rsid w:val="00DC0A27"/>
    <w:rsid w:val="00DC0B2C"/>
    <w:rsid w:val="00DC18A3"/>
    <w:rsid w:val="00DC1F59"/>
    <w:rsid w:val="00DC23A0"/>
    <w:rsid w:val="00DC2DC6"/>
    <w:rsid w:val="00DC31C5"/>
    <w:rsid w:val="00DC3314"/>
    <w:rsid w:val="00DC3D80"/>
    <w:rsid w:val="00DC4051"/>
    <w:rsid w:val="00DC43B8"/>
    <w:rsid w:val="00DC5367"/>
    <w:rsid w:val="00DC5828"/>
    <w:rsid w:val="00DC5D87"/>
    <w:rsid w:val="00DC6105"/>
    <w:rsid w:val="00DC6346"/>
    <w:rsid w:val="00DC6406"/>
    <w:rsid w:val="00DC673A"/>
    <w:rsid w:val="00DC6D00"/>
    <w:rsid w:val="00DC746C"/>
    <w:rsid w:val="00DC7A59"/>
    <w:rsid w:val="00DD0038"/>
    <w:rsid w:val="00DD0B67"/>
    <w:rsid w:val="00DD0C32"/>
    <w:rsid w:val="00DD1E36"/>
    <w:rsid w:val="00DD2660"/>
    <w:rsid w:val="00DD282B"/>
    <w:rsid w:val="00DD29F7"/>
    <w:rsid w:val="00DD3110"/>
    <w:rsid w:val="00DD345C"/>
    <w:rsid w:val="00DD4229"/>
    <w:rsid w:val="00DD4237"/>
    <w:rsid w:val="00DD4293"/>
    <w:rsid w:val="00DD4A3F"/>
    <w:rsid w:val="00DD4A69"/>
    <w:rsid w:val="00DD5AC6"/>
    <w:rsid w:val="00DD5C7D"/>
    <w:rsid w:val="00DD674A"/>
    <w:rsid w:val="00DD6EF7"/>
    <w:rsid w:val="00DD70A8"/>
    <w:rsid w:val="00DD746F"/>
    <w:rsid w:val="00DD765F"/>
    <w:rsid w:val="00DD7808"/>
    <w:rsid w:val="00DD7EAE"/>
    <w:rsid w:val="00DD7EFE"/>
    <w:rsid w:val="00DE064F"/>
    <w:rsid w:val="00DE0810"/>
    <w:rsid w:val="00DE1A07"/>
    <w:rsid w:val="00DE1B97"/>
    <w:rsid w:val="00DE1D5C"/>
    <w:rsid w:val="00DE3A85"/>
    <w:rsid w:val="00DE4017"/>
    <w:rsid w:val="00DE49CD"/>
    <w:rsid w:val="00DE5418"/>
    <w:rsid w:val="00DE5525"/>
    <w:rsid w:val="00DE5E66"/>
    <w:rsid w:val="00DE5FCE"/>
    <w:rsid w:val="00DE616D"/>
    <w:rsid w:val="00DE6687"/>
    <w:rsid w:val="00DE6864"/>
    <w:rsid w:val="00DE6A4A"/>
    <w:rsid w:val="00DE74F2"/>
    <w:rsid w:val="00DE768A"/>
    <w:rsid w:val="00DE7CD5"/>
    <w:rsid w:val="00DF0046"/>
    <w:rsid w:val="00DF089D"/>
    <w:rsid w:val="00DF1F56"/>
    <w:rsid w:val="00DF25C7"/>
    <w:rsid w:val="00DF2FA3"/>
    <w:rsid w:val="00DF3F5A"/>
    <w:rsid w:val="00DF4208"/>
    <w:rsid w:val="00DF4437"/>
    <w:rsid w:val="00DF6101"/>
    <w:rsid w:val="00DF64E1"/>
    <w:rsid w:val="00DF7C88"/>
    <w:rsid w:val="00E00A4D"/>
    <w:rsid w:val="00E015CD"/>
    <w:rsid w:val="00E02C18"/>
    <w:rsid w:val="00E02F19"/>
    <w:rsid w:val="00E02FB9"/>
    <w:rsid w:val="00E0312E"/>
    <w:rsid w:val="00E033A6"/>
    <w:rsid w:val="00E0381F"/>
    <w:rsid w:val="00E039EC"/>
    <w:rsid w:val="00E03AF7"/>
    <w:rsid w:val="00E03CDC"/>
    <w:rsid w:val="00E0483F"/>
    <w:rsid w:val="00E04934"/>
    <w:rsid w:val="00E04F18"/>
    <w:rsid w:val="00E05802"/>
    <w:rsid w:val="00E05C44"/>
    <w:rsid w:val="00E05D7C"/>
    <w:rsid w:val="00E067D1"/>
    <w:rsid w:val="00E06BC2"/>
    <w:rsid w:val="00E06E56"/>
    <w:rsid w:val="00E07840"/>
    <w:rsid w:val="00E07D17"/>
    <w:rsid w:val="00E10006"/>
    <w:rsid w:val="00E10BF2"/>
    <w:rsid w:val="00E10D8A"/>
    <w:rsid w:val="00E10FC8"/>
    <w:rsid w:val="00E11B52"/>
    <w:rsid w:val="00E11E30"/>
    <w:rsid w:val="00E12481"/>
    <w:rsid w:val="00E126DD"/>
    <w:rsid w:val="00E12A77"/>
    <w:rsid w:val="00E13367"/>
    <w:rsid w:val="00E138B9"/>
    <w:rsid w:val="00E1395B"/>
    <w:rsid w:val="00E13CCC"/>
    <w:rsid w:val="00E140B1"/>
    <w:rsid w:val="00E14872"/>
    <w:rsid w:val="00E14896"/>
    <w:rsid w:val="00E168B1"/>
    <w:rsid w:val="00E168D6"/>
    <w:rsid w:val="00E17836"/>
    <w:rsid w:val="00E20831"/>
    <w:rsid w:val="00E20CAA"/>
    <w:rsid w:val="00E210B5"/>
    <w:rsid w:val="00E2242A"/>
    <w:rsid w:val="00E22488"/>
    <w:rsid w:val="00E2274D"/>
    <w:rsid w:val="00E227E2"/>
    <w:rsid w:val="00E23164"/>
    <w:rsid w:val="00E235E5"/>
    <w:rsid w:val="00E24E0B"/>
    <w:rsid w:val="00E256D9"/>
    <w:rsid w:val="00E2579A"/>
    <w:rsid w:val="00E25A20"/>
    <w:rsid w:val="00E260B3"/>
    <w:rsid w:val="00E2683A"/>
    <w:rsid w:val="00E268FE"/>
    <w:rsid w:val="00E27700"/>
    <w:rsid w:val="00E277C1"/>
    <w:rsid w:val="00E27B16"/>
    <w:rsid w:val="00E27E76"/>
    <w:rsid w:val="00E31518"/>
    <w:rsid w:val="00E3251E"/>
    <w:rsid w:val="00E325A9"/>
    <w:rsid w:val="00E32884"/>
    <w:rsid w:val="00E33030"/>
    <w:rsid w:val="00E330BB"/>
    <w:rsid w:val="00E336E6"/>
    <w:rsid w:val="00E33DE9"/>
    <w:rsid w:val="00E33DFE"/>
    <w:rsid w:val="00E34277"/>
    <w:rsid w:val="00E3505C"/>
    <w:rsid w:val="00E35630"/>
    <w:rsid w:val="00E3668F"/>
    <w:rsid w:val="00E36C59"/>
    <w:rsid w:val="00E3730D"/>
    <w:rsid w:val="00E37E03"/>
    <w:rsid w:val="00E37F30"/>
    <w:rsid w:val="00E37FBB"/>
    <w:rsid w:val="00E401FF"/>
    <w:rsid w:val="00E40648"/>
    <w:rsid w:val="00E40961"/>
    <w:rsid w:val="00E40C24"/>
    <w:rsid w:val="00E40CDD"/>
    <w:rsid w:val="00E4173B"/>
    <w:rsid w:val="00E42372"/>
    <w:rsid w:val="00E43788"/>
    <w:rsid w:val="00E440AD"/>
    <w:rsid w:val="00E4420D"/>
    <w:rsid w:val="00E4435E"/>
    <w:rsid w:val="00E44805"/>
    <w:rsid w:val="00E44FE1"/>
    <w:rsid w:val="00E4533D"/>
    <w:rsid w:val="00E46153"/>
    <w:rsid w:val="00E46BD7"/>
    <w:rsid w:val="00E47213"/>
    <w:rsid w:val="00E474BD"/>
    <w:rsid w:val="00E4786E"/>
    <w:rsid w:val="00E47A9E"/>
    <w:rsid w:val="00E50929"/>
    <w:rsid w:val="00E511EC"/>
    <w:rsid w:val="00E520C5"/>
    <w:rsid w:val="00E527C5"/>
    <w:rsid w:val="00E52BE2"/>
    <w:rsid w:val="00E52DD7"/>
    <w:rsid w:val="00E530DE"/>
    <w:rsid w:val="00E53106"/>
    <w:rsid w:val="00E5344A"/>
    <w:rsid w:val="00E53863"/>
    <w:rsid w:val="00E539AF"/>
    <w:rsid w:val="00E53A14"/>
    <w:rsid w:val="00E548D6"/>
    <w:rsid w:val="00E54BF9"/>
    <w:rsid w:val="00E54E5F"/>
    <w:rsid w:val="00E5504D"/>
    <w:rsid w:val="00E5544A"/>
    <w:rsid w:val="00E5624C"/>
    <w:rsid w:val="00E577A5"/>
    <w:rsid w:val="00E57A7A"/>
    <w:rsid w:val="00E57D89"/>
    <w:rsid w:val="00E57EDC"/>
    <w:rsid w:val="00E60021"/>
    <w:rsid w:val="00E60789"/>
    <w:rsid w:val="00E60EC5"/>
    <w:rsid w:val="00E61407"/>
    <w:rsid w:val="00E61477"/>
    <w:rsid w:val="00E616CA"/>
    <w:rsid w:val="00E62411"/>
    <w:rsid w:val="00E627BB"/>
    <w:rsid w:val="00E62C77"/>
    <w:rsid w:val="00E6307F"/>
    <w:rsid w:val="00E63575"/>
    <w:rsid w:val="00E63BCA"/>
    <w:rsid w:val="00E64A8E"/>
    <w:rsid w:val="00E653CC"/>
    <w:rsid w:val="00E65A27"/>
    <w:rsid w:val="00E67FDA"/>
    <w:rsid w:val="00E708A1"/>
    <w:rsid w:val="00E71234"/>
    <w:rsid w:val="00E71694"/>
    <w:rsid w:val="00E71740"/>
    <w:rsid w:val="00E71973"/>
    <w:rsid w:val="00E723A2"/>
    <w:rsid w:val="00E726D8"/>
    <w:rsid w:val="00E726DD"/>
    <w:rsid w:val="00E72DA7"/>
    <w:rsid w:val="00E733E7"/>
    <w:rsid w:val="00E746BD"/>
    <w:rsid w:val="00E74F68"/>
    <w:rsid w:val="00E75A47"/>
    <w:rsid w:val="00E76558"/>
    <w:rsid w:val="00E76632"/>
    <w:rsid w:val="00E76748"/>
    <w:rsid w:val="00E76B95"/>
    <w:rsid w:val="00E770A1"/>
    <w:rsid w:val="00E7776A"/>
    <w:rsid w:val="00E77C6A"/>
    <w:rsid w:val="00E77CB2"/>
    <w:rsid w:val="00E80281"/>
    <w:rsid w:val="00E80443"/>
    <w:rsid w:val="00E80B86"/>
    <w:rsid w:val="00E80D5B"/>
    <w:rsid w:val="00E815F8"/>
    <w:rsid w:val="00E816E0"/>
    <w:rsid w:val="00E81D08"/>
    <w:rsid w:val="00E81D58"/>
    <w:rsid w:val="00E82C61"/>
    <w:rsid w:val="00E83350"/>
    <w:rsid w:val="00E83587"/>
    <w:rsid w:val="00E83B92"/>
    <w:rsid w:val="00E84C98"/>
    <w:rsid w:val="00E85766"/>
    <w:rsid w:val="00E85D85"/>
    <w:rsid w:val="00E85F37"/>
    <w:rsid w:val="00E86DAE"/>
    <w:rsid w:val="00E870AD"/>
    <w:rsid w:val="00E8745E"/>
    <w:rsid w:val="00E87DD0"/>
    <w:rsid w:val="00E87DFE"/>
    <w:rsid w:val="00E90628"/>
    <w:rsid w:val="00E90639"/>
    <w:rsid w:val="00E9077E"/>
    <w:rsid w:val="00E90DA8"/>
    <w:rsid w:val="00E90DFD"/>
    <w:rsid w:val="00E91375"/>
    <w:rsid w:val="00E92DA2"/>
    <w:rsid w:val="00E9328E"/>
    <w:rsid w:val="00E93A3D"/>
    <w:rsid w:val="00E93E64"/>
    <w:rsid w:val="00E940EE"/>
    <w:rsid w:val="00E943E0"/>
    <w:rsid w:val="00E9492A"/>
    <w:rsid w:val="00E95BB7"/>
    <w:rsid w:val="00E96F8A"/>
    <w:rsid w:val="00E97276"/>
    <w:rsid w:val="00E97EAB"/>
    <w:rsid w:val="00EA0450"/>
    <w:rsid w:val="00EA0FEB"/>
    <w:rsid w:val="00EA11E8"/>
    <w:rsid w:val="00EA19CF"/>
    <w:rsid w:val="00EA1F1F"/>
    <w:rsid w:val="00EA251B"/>
    <w:rsid w:val="00EA2CBB"/>
    <w:rsid w:val="00EA3916"/>
    <w:rsid w:val="00EA4F0D"/>
    <w:rsid w:val="00EA50FC"/>
    <w:rsid w:val="00EA5FA9"/>
    <w:rsid w:val="00EA6828"/>
    <w:rsid w:val="00EA6B1D"/>
    <w:rsid w:val="00EA78DA"/>
    <w:rsid w:val="00EA7BC6"/>
    <w:rsid w:val="00EB13B2"/>
    <w:rsid w:val="00EB19C8"/>
    <w:rsid w:val="00EB1D3A"/>
    <w:rsid w:val="00EB1E42"/>
    <w:rsid w:val="00EB342A"/>
    <w:rsid w:val="00EB4369"/>
    <w:rsid w:val="00EB44A3"/>
    <w:rsid w:val="00EB58DE"/>
    <w:rsid w:val="00EB598E"/>
    <w:rsid w:val="00EB5F3A"/>
    <w:rsid w:val="00EB657C"/>
    <w:rsid w:val="00EB6908"/>
    <w:rsid w:val="00EB6BD2"/>
    <w:rsid w:val="00EB6DE7"/>
    <w:rsid w:val="00EB77F4"/>
    <w:rsid w:val="00EB79A6"/>
    <w:rsid w:val="00EB7AC8"/>
    <w:rsid w:val="00EB7E2E"/>
    <w:rsid w:val="00EC0654"/>
    <w:rsid w:val="00EC0A37"/>
    <w:rsid w:val="00EC1812"/>
    <w:rsid w:val="00EC32FC"/>
    <w:rsid w:val="00EC3888"/>
    <w:rsid w:val="00EC3B8C"/>
    <w:rsid w:val="00EC4A6E"/>
    <w:rsid w:val="00EC5503"/>
    <w:rsid w:val="00EC657D"/>
    <w:rsid w:val="00EC744D"/>
    <w:rsid w:val="00ED0EDF"/>
    <w:rsid w:val="00ED1991"/>
    <w:rsid w:val="00ED2154"/>
    <w:rsid w:val="00ED29D7"/>
    <w:rsid w:val="00ED384F"/>
    <w:rsid w:val="00ED386F"/>
    <w:rsid w:val="00ED4D36"/>
    <w:rsid w:val="00ED4F58"/>
    <w:rsid w:val="00ED5212"/>
    <w:rsid w:val="00ED550A"/>
    <w:rsid w:val="00ED57E8"/>
    <w:rsid w:val="00ED599C"/>
    <w:rsid w:val="00ED5F26"/>
    <w:rsid w:val="00ED6C05"/>
    <w:rsid w:val="00EE061C"/>
    <w:rsid w:val="00EE0C08"/>
    <w:rsid w:val="00EE1746"/>
    <w:rsid w:val="00EE19C4"/>
    <w:rsid w:val="00EE1FFC"/>
    <w:rsid w:val="00EE3145"/>
    <w:rsid w:val="00EE3405"/>
    <w:rsid w:val="00EE392A"/>
    <w:rsid w:val="00EE3CEB"/>
    <w:rsid w:val="00EE4190"/>
    <w:rsid w:val="00EE47F2"/>
    <w:rsid w:val="00EE5AA6"/>
    <w:rsid w:val="00EE5DE7"/>
    <w:rsid w:val="00EE5F32"/>
    <w:rsid w:val="00EE649C"/>
    <w:rsid w:val="00EE67D3"/>
    <w:rsid w:val="00EE6AB1"/>
    <w:rsid w:val="00EE6CDC"/>
    <w:rsid w:val="00EE7153"/>
    <w:rsid w:val="00EF0727"/>
    <w:rsid w:val="00EF141E"/>
    <w:rsid w:val="00EF1AD2"/>
    <w:rsid w:val="00EF3520"/>
    <w:rsid w:val="00EF369E"/>
    <w:rsid w:val="00EF3743"/>
    <w:rsid w:val="00EF37F5"/>
    <w:rsid w:val="00EF408B"/>
    <w:rsid w:val="00EF44FD"/>
    <w:rsid w:val="00EF56C6"/>
    <w:rsid w:val="00EF5C34"/>
    <w:rsid w:val="00EF645E"/>
    <w:rsid w:val="00EF66EA"/>
    <w:rsid w:val="00EF6A16"/>
    <w:rsid w:val="00EF78A9"/>
    <w:rsid w:val="00F00891"/>
    <w:rsid w:val="00F00B97"/>
    <w:rsid w:val="00F015ED"/>
    <w:rsid w:val="00F016F3"/>
    <w:rsid w:val="00F01BBC"/>
    <w:rsid w:val="00F02012"/>
    <w:rsid w:val="00F021C3"/>
    <w:rsid w:val="00F02813"/>
    <w:rsid w:val="00F0282A"/>
    <w:rsid w:val="00F02FDB"/>
    <w:rsid w:val="00F0425B"/>
    <w:rsid w:val="00F044CE"/>
    <w:rsid w:val="00F050B3"/>
    <w:rsid w:val="00F05C0D"/>
    <w:rsid w:val="00F05EFF"/>
    <w:rsid w:val="00F07B3D"/>
    <w:rsid w:val="00F10313"/>
    <w:rsid w:val="00F10B26"/>
    <w:rsid w:val="00F1127F"/>
    <w:rsid w:val="00F11FC4"/>
    <w:rsid w:val="00F120C1"/>
    <w:rsid w:val="00F1232F"/>
    <w:rsid w:val="00F1311A"/>
    <w:rsid w:val="00F13D56"/>
    <w:rsid w:val="00F13F56"/>
    <w:rsid w:val="00F1407F"/>
    <w:rsid w:val="00F1414D"/>
    <w:rsid w:val="00F15D7F"/>
    <w:rsid w:val="00F16458"/>
    <w:rsid w:val="00F16B30"/>
    <w:rsid w:val="00F171B9"/>
    <w:rsid w:val="00F17A59"/>
    <w:rsid w:val="00F17B6B"/>
    <w:rsid w:val="00F17B90"/>
    <w:rsid w:val="00F17EAF"/>
    <w:rsid w:val="00F20BC1"/>
    <w:rsid w:val="00F20E60"/>
    <w:rsid w:val="00F22063"/>
    <w:rsid w:val="00F220E9"/>
    <w:rsid w:val="00F226B5"/>
    <w:rsid w:val="00F22BAB"/>
    <w:rsid w:val="00F232D1"/>
    <w:rsid w:val="00F23D06"/>
    <w:rsid w:val="00F24607"/>
    <w:rsid w:val="00F247A1"/>
    <w:rsid w:val="00F24CFD"/>
    <w:rsid w:val="00F24EBF"/>
    <w:rsid w:val="00F254A6"/>
    <w:rsid w:val="00F25BFB"/>
    <w:rsid w:val="00F27718"/>
    <w:rsid w:val="00F27AC1"/>
    <w:rsid w:val="00F27B85"/>
    <w:rsid w:val="00F30669"/>
    <w:rsid w:val="00F30777"/>
    <w:rsid w:val="00F31052"/>
    <w:rsid w:val="00F31217"/>
    <w:rsid w:val="00F318F8"/>
    <w:rsid w:val="00F32062"/>
    <w:rsid w:val="00F32F34"/>
    <w:rsid w:val="00F33337"/>
    <w:rsid w:val="00F33C04"/>
    <w:rsid w:val="00F34A8D"/>
    <w:rsid w:val="00F35963"/>
    <w:rsid w:val="00F35BB6"/>
    <w:rsid w:val="00F36062"/>
    <w:rsid w:val="00F376D4"/>
    <w:rsid w:val="00F379E6"/>
    <w:rsid w:val="00F407FF"/>
    <w:rsid w:val="00F41B4F"/>
    <w:rsid w:val="00F41CE2"/>
    <w:rsid w:val="00F422BB"/>
    <w:rsid w:val="00F437F3"/>
    <w:rsid w:val="00F4463B"/>
    <w:rsid w:val="00F447A7"/>
    <w:rsid w:val="00F450F2"/>
    <w:rsid w:val="00F452D8"/>
    <w:rsid w:val="00F4574A"/>
    <w:rsid w:val="00F45894"/>
    <w:rsid w:val="00F47888"/>
    <w:rsid w:val="00F47D99"/>
    <w:rsid w:val="00F47DEC"/>
    <w:rsid w:val="00F500D0"/>
    <w:rsid w:val="00F50735"/>
    <w:rsid w:val="00F5074E"/>
    <w:rsid w:val="00F50E32"/>
    <w:rsid w:val="00F51127"/>
    <w:rsid w:val="00F513BB"/>
    <w:rsid w:val="00F5162E"/>
    <w:rsid w:val="00F51693"/>
    <w:rsid w:val="00F5215F"/>
    <w:rsid w:val="00F526F0"/>
    <w:rsid w:val="00F52721"/>
    <w:rsid w:val="00F52AE9"/>
    <w:rsid w:val="00F52D3C"/>
    <w:rsid w:val="00F53257"/>
    <w:rsid w:val="00F532FA"/>
    <w:rsid w:val="00F53EAA"/>
    <w:rsid w:val="00F5443B"/>
    <w:rsid w:val="00F54AFA"/>
    <w:rsid w:val="00F54C9B"/>
    <w:rsid w:val="00F54F1F"/>
    <w:rsid w:val="00F569C2"/>
    <w:rsid w:val="00F56C20"/>
    <w:rsid w:val="00F56E7A"/>
    <w:rsid w:val="00F56ED7"/>
    <w:rsid w:val="00F57095"/>
    <w:rsid w:val="00F60183"/>
    <w:rsid w:val="00F6033D"/>
    <w:rsid w:val="00F604A9"/>
    <w:rsid w:val="00F6081A"/>
    <w:rsid w:val="00F60BBD"/>
    <w:rsid w:val="00F61877"/>
    <w:rsid w:val="00F6223A"/>
    <w:rsid w:val="00F632D8"/>
    <w:rsid w:val="00F6392A"/>
    <w:rsid w:val="00F63B92"/>
    <w:rsid w:val="00F65001"/>
    <w:rsid w:val="00F6527F"/>
    <w:rsid w:val="00F652E9"/>
    <w:rsid w:val="00F653D2"/>
    <w:rsid w:val="00F65626"/>
    <w:rsid w:val="00F670E5"/>
    <w:rsid w:val="00F7050D"/>
    <w:rsid w:val="00F70E73"/>
    <w:rsid w:val="00F71256"/>
    <w:rsid w:val="00F7155E"/>
    <w:rsid w:val="00F72C97"/>
    <w:rsid w:val="00F72F8C"/>
    <w:rsid w:val="00F7328A"/>
    <w:rsid w:val="00F73F51"/>
    <w:rsid w:val="00F7408C"/>
    <w:rsid w:val="00F743C9"/>
    <w:rsid w:val="00F75C71"/>
    <w:rsid w:val="00F75F8A"/>
    <w:rsid w:val="00F76228"/>
    <w:rsid w:val="00F76434"/>
    <w:rsid w:val="00F7654C"/>
    <w:rsid w:val="00F767E1"/>
    <w:rsid w:val="00F76FF3"/>
    <w:rsid w:val="00F77371"/>
    <w:rsid w:val="00F77736"/>
    <w:rsid w:val="00F77879"/>
    <w:rsid w:val="00F8136B"/>
    <w:rsid w:val="00F81520"/>
    <w:rsid w:val="00F81603"/>
    <w:rsid w:val="00F81886"/>
    <w:rsid w:val="00F828E8"/>
    <w:rsid w:val="00F82C4E"/>
    <w:rsid w:val="00F83C0F"/>
    <w:rsid w:val="00F83DFA"/>
    <w:rsid w:val="00F83FBB"/>
    <w:rsid w:val="00F845A2"/>
    <w:rsid w:val="00F8462A"/>
    <w:rsid w:val="00F8498E"/>
    <w:rsid w:val="00F85426"/>
    <w:rsid w:val="00F85B54"/>
    <w:rsid w:val="00F85C0A"/>
    <w:rsid w:val="00F85F61"/>
    <w:rsid w:val="00F86B14"/>
    <w:rsid w:val="00F86D62"/>
    <w:rsid w:val="00F8771A"/>
    <w:rsid w:val="00F87FFB"/>
    <w:rsid w:val="00F9045D"/>
    <w:rsid w:val="00F90C70"/>
    <w:rsid w:val="00F91B02"/>
    <w:rsid w:val="00F927D6"/>
    <w:rsid w:val="00F928DE"/>
    <w:rsid w:val="00F929D5"/>
    <w:rsid w:val="00F934A8"/>
    <w:rsid w:val="00F937F6"/>
    <w:rsid w:val="00F952C6"/>
    <w:rsid w:val="00F959A8"/>
    <w:rsid w:val="00F95A1C"/>
    <w:rsid w:val="00F95B0B"/>
    <w:rsid w:val="00F95B87"/>
    <w:rsid w:val="00F964AC"/>
    <w:rsid w:val="00F96D2D"/>
    <w:rsid w:val="00F9728E"/>
    <w:rsid w:val="00F973A4"/>
    <w:rsid w:val="00FA0E7C"/>
    <w:rsid w:val="00FA3C57"/>
    <w:rsid w:val="00FA4E65"/>
    <w:rsid w:val="00FA5EA0"/>
    <w:rsid w:val="00FA6111"/>
    <w:rsid w:val="00FA636D"/>
    <w:rsid w:val="00FA6979"/>
    <w:rsid w:val="00FA7712"/>
    <w:rsid w:val="00FB00BE"/>
    <w:rsid w:val="00FB0616"/>
    <w:rsid w:val="00FB1045"/>
    <w:rsid w:val="00FB15FD"/>
    <w:rsid w:val="00FB16C2"/>
    <w:rsid w:val="00FB18BC"/>
    <w:rsid w:val="00FB329A"/>
    <w:rsid w:val="00FB3486"/>
    <w:rsid w:val="00FB3B7D"/>
    <w:rsid w:val="00FB4705"/>
    <w:rsid w:val="00FB4893"/>
    <w:rsid w:val="00FB4AD3"/>
    <w:rsid w:val="00FB5556"/>
    <w:rsid w:val="00FB5626"/>
    <w:rsid w:val="00FB6027"/>
    <w:rsid w:val="00FB6ABF"/>
    <w:rsid w:val="00FB708E"/>
    <w:rsid w:val="00FB79A2"/>
    <w:rsid w:val="00FB7E9A"/>
    <w:rsid w:val="00FB7F37"/>
    <w:rsid w:val="00FC0509"/>
    <w:rsid w:val="00FC1B2A"/>
    <w:rsid w:val="00FC1E02"/>
    <w:rsid w:val="00FC2348"/>
    <w:rsid w:val="00FC25D8"/>
    <w:rsid w:val="00FC3E2B"/>
    <w:rsid w:val="00FC467B"/>
    <w:rsid w:val="00FC4970"/>
    <w:rsid w:val="00FC4B13"/>
    <w:rsid w:val="00FC4C09"/>
    <w:rsid w:val="00FC4CE0"/>
    <w:rsid w:val="00FC5543"/>
    <w:rsid w:val="00FC5975"/>
    <w:rsid w:val="00FC5EA9"/>
    <w:rsid w:val="00FC5F07"/>
    <w:rsid w:val="00FC6113"/>
    <w:rsid w:val="00FC6628"/>
    <w:rsid w:val="00FC6754"/>
    <w:rsid w:val="00FD091D"/>
    <w:rsid w:val="00FD12D3"/>
    <w:rsid w:val="00FD135A"/>
    <w:rsid w:val="00FD26E4"/>
    <w:rsid w:val="00FD2FE9"/>
    <w:rsid w:val="00FD3CD4"/>
    <w:rsid w:val="00FD4C03"/>
    <w:rsid w:val="00FD56E2"/>
    <w:rsid w:val="00FD5E42"/>
    <w:rsid w:val="00FD5F36"/>
    <w:rsid w:val="00FD66B0"/>
    <w:rsid w:val="00FD7063"/>
    <w:rsid w:val="00FD7D78"/>
    <w:rsid w:val="00FD7EF5"/>
    <w:rsid w:val="00FD7FDF"/>
    <w:rsid w:val="00FE00A5"/>
    <w:rsid w:val="00FE0670"/>
    <w:rsid w:val="00FE129C"/>
    <w:rsid w:val="00FE25D3"/>
    <w:rsid w:val="00FE26BB"/>
    <w:rsid w:val="00FE28A3"/>
    <w:rsid w:val="00FE2935"/>
    <w:rsid w:val="00FE3061"/>
    <w:rsid w:val="00FE3250"/>
    <w:rsid w:val="00FE34ED"/>
    <w:rsid w:val="00FE396E"/>
    <w:rsid w:val="00FE39D6"/>
    <w:rsid w:val="00FE426D"/>
    <w:rsid w:val="00FE46CD"/>
    <w:rsid w:val="00FE540D"/>
    <w:rsid w:val="00FE5B22"/>
    <w:rsid w:val="00FE5E65"/>
    <w:rsid w:val="00FE64BA"/>
    <w:rsid w:val="00FE7027"/>
    <w:rsid w:val="00FE7145"/>
    <w:rsid w:val="00FE7631"/>
    <w:rsid w:val="00FE7B78"/>
    <w:rsid w:val="00FE7BD0"/>
    <w:rsid w:val="00FF047F"/>
    <w:rsid w:val="00FF0488"/>
    <w:rsid w:val="00FF0E2D"/>
    <w:rsid w:val="00FF1B95"/>
    <w:rsid w:val="00FF23C0"/>
    <w:rsid w:val="00FF3187"/>
    <w:rsid w:val="00FF3CA3"/>
    <w:rsid w:val="00FF408C"/>
    <w:rsid w:val="00FF418D"/>
    <w:rsid w:val="00FF499F"/>
    <w:rsid w:val="00FF52D9"/>
    <w:rsid w:val="00FF533E"/>
    <w:rsid w:val="00FF534F"/>
    <w:rsid w:val="00FF55A5"/>
    <w:rsid w:val="00FF5A32"/>
    <w:rsid w:val="00FF6229"/>
    <w:rsid w:val="00FF6278"/>
    <w:rsid w:val="00FF6576"/>
    <w:rsid w:val="00FF6CB5"/>
    <w:rsid w:val="00FF6DF2"/>
    <w:rsid w:val="00FF7167"/>
    <w:rsid w:val="00FF75A1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9" w:name="heading 4"/>
    <w:lsdException w:qFormat="true" w:unhideWhenUsed="false" w:semiHidden="false" w:uiPriority="0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footnote text"/>
    <w:lsdException w:uiPriority="0" w:name="header"/>
    <w:lsdException w:uiPriority="0" w:name="footer"/>
    <w:lsdException w:qFormat="true" w:unhideWhenUsed="false" w:semiHidden="false" w:uiPriority="0" w:name="caption"/>
    <w:lsdException w:uiPriority="0" w:name="footnote reference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HTML Top of Form"/>
    <w:lsdException w:uiPriority="0" w:name="HTML Bottom of Form"/>
    <w:lsdException w:uiPriority="0" w:name="Table Grid 4"/>
    <w:lsdException w:unhideWhenUsed="false" w:semiHidden="false" w:uiPriority="0" w:name="Table Grid"/>
    <w:lsdException w:unhideWhenUsed="false" w:semiHidden="false" w:uiPriority="62" w:name="Placeholder Text"/>
    <w:lsdException w:unhideWhenUsed="false" w:semiHidden="false" w:uiPriority="63" w:name="No Spacing"/>
    <w:lsdException w:unhideWhenUsed="false" w:semiHidden="false" w:uiPriority="64" w:name="Light Shading"/>
    <w:lsdException w:unhideWhenUsed="false" w:semiHidden="false" w:uiPriority="65" w:name="Light List"/>
    <w:lsdException w:unhideWhenUsed="false" w:semiHidden="false" w:name="Light Grid"/>
    <w:lsdException w:qFormat="true" w:unhideWhenUsed="false" w:semiHidden="false" w:uiPriority="34" w:name="Medium Shading 1"/>
    <w:lsdException w:qFormat="true" w:unhideWhenUsed="false" w:semiHidden="false" w:uiPriority="29" w:name="Medium Shading 2"/>
    <w:lsdException w:qFormat="true" w:unhideWhenUsed="false" w:semiHidden="false" w:uiPriority="30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qFormat="true" w:unhideWhenUsed="false" w:semiHidden="false" w:uiPriority="72" w:name="Colorful List"/>
    <w:lsdException w:qFormat="true" w:unhideWhenUsed="false" w:semiHidden="false" w:uiPriority="73" w:name="Colorful Grid"/>
    <w:lsdException w:qFormat="true"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semiHidden="false" w:uiPriority="66" w:name="Revision"/>
    <w:lsdException w:qFormat="true" w:unhideWhenUsed="false" w:semiHidden="false" w:uiPriority="34" w:name="List Paragraph"/>
    <w:lsdException w:unhideWhenUsed="false" w:semiHidden="false" w:uiPriority="68" w:name="Quote"/>
    <w:lsdException w:unhideWhenUsed="false" w:semiHidden="false" w:uiPriority="69" w:name="Intense Quote"/>
    <w:lsdException w:unhideWhenUsed="false" w:semiHidden="false" w:uiPriority="70" w:name="Medium List 2 Accent 1"/>
    <w:lsdException w:unhideWhenUsed="false" w:semiHidden="false" w:uiPriority="71" w:name="Medium Grid 1 Accent 1"/>
    <w:lsdException w:unhideWhenUsed="false" w:semiHidden="false" w:uiPriority="72" w:name="Medium Grid 2 Accent 1"/>
    <w:lsdException w:unhideWhenUsed="false" w:semiHidden="false" w:uiPriority="73" w:name="Medium Grid 3 Accent 1"/>
    <w:lsdException w:unhideWhenUsed="false" w:semiHidden="false" w:uiPriority="60" w:name="Dark List Accent 1"/>
    <w:lsdException w:unhideWhenUsed="false" w:semiHidden="false" w:uiPriority="61" w:name="Colorful Shading Accent 1"/>
    <w:lsdException w:unhideWhenUsed="false" w:semiHidden="false" w:uiPriority="62" w:name="Colorful List Accent 1"/>
    <w:lsdException w:unhideWhenUsed="false" w:semiHidden="false" w:uiPriority="63" w:name="Colorful Grid Accent 1"/>
    <w:lsdException w:unhideWhenUsed="false" w:semiHidden="false" w:uiPriority="64" w:name="Light Shading Accent 2"/>
    <w:lsdException w:unhideWhenUsed="false" w:semiHidden="false" w:uiPriority="65" w:name="Light List Accent 2"/>
    <w:lsdException w:unhideWhenUsed="false" w:semiHidden="false" w:uiPriority="66" w:name="Light Grid Accent 2"/>
    <w:lsdException w:unhideWhenUsed="false" w:semiHidden="false" w:uiPriority="67" w:name="Medium Shading 1 Accent 2"/>
    <w:lsdException w:unhideWhenUsed="false" w:semiHidden="false" w:uiPriority="68" w:name="Medium Shading 2 Accent 2"/>
    <w:lsdException w:unhideWhenUsed="false" w:semiHidden="false" w:uiPriority="69" w:name="Medium List 1 Accent 2"/>
    <w:lsdException w:unhideWhenUsed="false" w:semiHidden="false" w:uiPriority="70" w:name="Medium List 2 Accent 2"/>
    <w:lsdException w:unhideWhenUsed="false" w:semiHidden="false" w:uiPriority="71" w:name="Medium Grid 1 Accent 2"/>
    <w:lsdException w:unhideWhenUsed="false" w:semiHidden="false" w:uiPriority="72" w:name="Medium Grid 2 Accent 2"/>
    <w:lsdException w:unhideWhenUsed="false" w:semiHidden="false" w:uiPriority="73" w:name="Medium Grid 3 Accent 2"/>
    <w:lsdException w:unhideWhenUsed="false" w:semiHidden="false" w:uiPriority="60" w:name="Dark List Accent 2"/>
    <w:lsdException w:unhideWhenUsed="false" w:semiHidden="false" w:uiPriority="61" w:name="Colorful Shading Accent 2"/>
    <w:lsdException w:unhideWhenUsed="false" w:semiHidden="false" w:uiPriority="62" w:name="Colorful List Accent 2"/>
    <w:lsdException w:unhideWhenUsed="false" w:semiHidden="false" w:uiPriority="63" w:name="Colorful Grid Accent 2"/>
    <w:lsdException w:unhideWhenUsed="false" w:semiHidden="false" w:uiPriority="64" w:name="Light Shading Accent 3"/>
    <w:lsdException w:unhideWhenUsed="false" w:semiHidden="false" w:uiPriority="65" w:name="Light List Accent 3"/>
    <w:lsdException w:unhideWhenUsed="false" w:semiHidden="false" w:uiPriority="66" w:name="Light Grid Accent 3"/>
    <w:lsdException w:unhideWhenUsed="false" w:semiHidden="false" w:uiPriority="67" w:name="Medium Shading 1 Accent 3"/>
    <w:lsdException w:unhideWhenUsed="false" w:semiHidden="false" w:uiPriority="68" w:name="Medium Shading 2 Accent 3"/>
    <w:lsdException w:unhideWhenUsed="false" w:semiHidden="false" w:uiPriority="69" w:name="Medium List 1 Accent 3"/>
    <w:lsdException w:unhideWhenUsed="false" w:semiHidden="false" w:uiPriority="70" w:name="Medium List 2 Accent 3"/>
    <w:lsdException w:unhideWhenUsed="false" w:semiHidden="false" w:uiPriority="71" w:name="Medium Grid 1 Accent 3"/>
    <w:lsdException w:unhideWhenUsed="false" w:semiHidden="false" w:uiPriority="72" w:name="Medium Grid 2 Accent 3"/>
    <w:lsdException w:unhideWhenUsed="false" w:semiHidden="false" w:uiPriority="73" w:name="Medium Grid 3 Accent 3"/>
    <w:lsdException w:unhideWhenUsed="false" w:semiHidden="false" w:uiPriority="60" w:name="Dark List Accent 3"/>
    <w:lsdException w:unhideWhenUsed="false" w:semiHidden="false" w:uiPriority="61" w:name="Colorful Shading Accent 3"/>
    <w:lsdException w:unhideWhenUsed="false" w:semiHidden="false" w:uiPriority="62" w:name="Colorful List Accent 3"/>
    <w:lsdException w:unhideWhenUsed="false" w:semiHidden="false" w:uiPriority="63" w:name="Colorful Grid Accent 3"/>
    <w:lsdException w:unhideWhenUsed="false" w:semiHidden="false" w:uiPriority="64" w:name="Light Shading Accent 4"/>
    <w:lsdException w:unhideWhenUsed="false" w:semiHidden="false" w:uiPriority="65" w:name="Light List Accent 4"/>
    <w:lsdException w:unhideWhenUsed="false" w:semiHidden="false" w:uiPriority="66" w:name="Light Grid Accent 4"/>
    <w:lsdException w:unhideWhenUsed="false" w:semiHidden="false" w:uiPriority="67" w:name="Medium Shading 1 Accent 4"/>
    <w:lsdException w:unhideWhenUsed="false" w:semiHidden="false" w:uiPriority="68" w:name="Medium Shading 2 Accent 4"/>
    <w:lsdException w:unhideWhenUsed="false" w:semiHidden="false" w:uiPriority="69" w:name="Medium List 1 Accent 4"/>
    <w:lsdException w:unhideWhenUsed="false" w:semiHidden="false" w:uiPriority="70" w:name="Medium List 2 Accent 4"/>
    <w:lsdException w:unhideWhenUsed="false" w:semiHidden="false" w:uiPriority="71" w:name="Medium Grid 1 Accent 4"/>
    <w:lsdException w:unhideWhenUsed="false" w:semiHidden="false" w:uiPriority="72" w:name="Medium Grid 2 Accent 4"/>
    <w:lsdException w:unhideWhenUsed="false" w:semiHidden="false" w:uiPriority="73" w:name="Medium Grid 3 Accent 4"/>
    <w:lsdException w:unhideWhenUsed="false" w:semiHidden="false" w:uiPriority="60" w:name="Dark List Accent 4"/>
    <w:lsdException w:unhideWhenUsed="false" w:semiHidden="false" w:uiPriority="61" w:name="Colorful Shading Accent 4"/>
    <w:lsdException w:unhideWhenUsed="false" w:semiHidden="false" w:uiPriority="62" w:name="Colorful List Accent 4"/>
    <w:lsdException w:unhideWhenUsed="false" w:semiHidden="false" w:uiPriority="63" w:name="Colorful Grid Accent 4"/>
    <w:lsdException w:unhideWhenUsed="false" w:semiHidden="false" w:uiPriority="64" w:name="Light Shading Accent 5"/>
    <w:lsdException w:unhideWhenUsed="false" w:semiHidden="false" w:uiPriority="65" w:name="Light List Accent 5"/>
    <w:lsdException w:unhideWhenUsed="false" w:semiHidden="false" w:uiPriority="66" w:name="Light Grid Accent 5"/>
    <w:lsdException w:unhideWhenUsed="false" w:semiHidden="false" w:uiPriority="67" w:name="Medium Shading 1 Accent 5"/>
    <w:lsdException w:unhideWhenUsed="false" w:semiHidden="false" w:uiPriority="68" w:name="Medium Shading 2 Accent 5"/>
    <w:lsdException w:unhideWhenUsed="false" w:semiHidden="false" w:uiPriority="69" w:name="Medium List 1 Accent 5"/>
    <w:lsdException w:unhideWhenUsed="false" w:semiHidden="false" w:uiPriority="70" w:name="Medium List 2 Accent 5"/>
    <w:lsdException w:unhideWhenUsed="false" w:semiHidden="false" w:uiPriority="71" w:name="Medium Grid 1 Accent 5"/>
    <w:lsdException w:unhideWhenUsed="false" w:semiHidden="false" w:uiPriority="72" w:name="Medium Grid 2 Accent 5"/>
    <w:lsdException w:unhideWhenUsed="false" w:semiHidden="false" w:uiPriority="73" w:name="Medium Grid 3 Accent 5"/>
    <w:lsdException w:qFormat="true" w:unhideWhenUsed="false" w:semiHidden="false" w:uiPriority="19" w:name="Dark List Accent 5"/>
    <w:lsdException w:qFormat="true" w:unhideWhenUsed="false" w:semiHidden="false" w:uiPriority="21" w:name="Colorful Shading Accent 5"/>
    <w:lsdException w:qFormat="true" w:unhideWhenUsed="false" w:semiHidden="false" w:uiPriority="31" w:name="Colorful List Accent 5"/>
    <w:lsdException w:qFormat="true" w:unhideWhenUsed="false" w:semiHidden="false" w:uiPriority="32" w:name="Colorful Grid Accent 5"/>
    <w:lsdException w:qFormat="true" w:unhideWhenUsed="false" w:semiHidden="false" w:uiPriority="33" w:name="Light Shading Accent 6"/>
    <w:lsdException w:unhideWhenUsed="false" w:semiHidden="false" w:uiPriority="37" w:name="Light List Accent 6"/>
    <w:lsdException w:qFormat="true" w:unhideWhenUsed="false" w:semiHidden="false" w:uiPriority="39" w:name="Light Grid Accent 6"/>
    <w:lsdException w:unhideWhenUsed="false" w:semiHidden="false" w:uiPriority="72" w:name="Medium Shading 1 Accent 6"/>
    <w:lsdException w:unhideWhenUsed="false" w:semiHidden="false" w:uiPriority="73" w:name="Medium Shading 2 Accent 6"/>
    <w:lsdException w:qFormat="true" w:unhideWhenUsed="false" w:semiHidden="false" w:uiPriority="19" w:name="Medium List 1 Accent 6"/>
    <w:lsdException w:qFormat="true" w:unhideWhenUsed="false" w:semiHidden="false" w:uiPriority="21" w:name="Medium List 2 Accent 6"/>
    <w:lsdException w:qFormat="true" w:unhideWhenUsed="false" w:semiHidden="false" w:uiPriority="31" w:name="Medium Grid 1 Accent 6"/>
    <w:lsdException w:qFormat="true" w:unhideWhenUsed="false" w:semiHidden="false" w:uiPriority="32" w:name="Medium Grid 2 Accent 6"/>
    <w:lsdException w:qFormat="true" w:unhideWhenUsed="false" w:semiHidden="false" w:uiPriority="33" w:name="Medium Grid 3 Accent 6"/>
    <w:lsdException w:unhideWhenUsed="false" w:semiHidden="false" w:uiPriority="37" w:name="Dark List Accent 6"/>
    <w:lsdException w:qFormat="true" w:unhideWhenUsed="false" w:semiHidden="false" w:uiPriority="39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5C77"/>
    <w:rPr>
      <w:rFonts w:hAnsi="Times New Roman" w:asci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251DC0"/>
    <w:pPr>
      <w:keepNext/>
      <w:tabs>
        <w:tab w:pos="1225" w:val="left"/>
      </w:tabs>
      <w:spacing w:lineRule="auto" w:line="276" w:after="60" w:before="240"/>
      <w:jc w:val="center"/>
      <w:outlineLvl w:val="0"/>
    </w:pPr>
    <w:rPr>
      <w:b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8D08A0"/>
    <w:pPr>
      <w:keepNext/>
      <w:spacing w:lineRule="auto" w:line="360"/>
      <w:jc w:val="both"/>
      <w:outlineLvl w:val="1"/>
    </w:pPr>
    <w:rPr>
      <w:rFonts w:eastAsia="Times New Roman"/>
      <w:b/>
      <w:bCs/>
      <w:iCs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251DC0"/>
    <w:pPr>
      <w:keepNext/>
      <w:numPr>
        <w:ilvl w:val="2"/>
        <w:numId w:val="2"/>
      </w:numPr>
      <w:spacing w:after="60" w:before="240"/>
      <w:outlineLvl w:val="2"/>
    </w:pPr>
    <w:rPr>
      <w:b/>
      <w:bCs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eastAsia="MS Mincho" w:hAnsi="Cambria" w:asci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Heading1Char" w:type="character">
    <w:name w:val="Heading 1 Char"/>
    <w:rsid w:val="00F422BB"/>
    <w:rPr>
      <w:rFonts w:cs="Times New Roman" w:eastAsia="Times New Roman" w:hAnsi="Cambria" w:ascii="Cambria"/>
      <w:b/>
      <w:bCs/>
      <w:color w:val="365F91"/>
      <w:sz w:val="28"/>
      <w:szCs w:val="28"/>
      <w:lang w:eastAsia="hr-HR"/>
    </w:rPr>
  </w:style>
  <w:style w:customStyle="true" w:styleId="Heading2Char" w:type="character">
    <w:name w:val="Heading 2 Char"/>
    <w:rsid w:val="00F422BB"/>
    <w:rPr>
      <w:rFonts w:cs="Times New Roman" w:eastAsia="Times New Roman" w:hAnsi="Cambria" w:ascii="Cambria"/>
      <w:b/>
      <w:bCs/>
      <w:color w:val="4F81BD"/>
      <w:sz w:val="26"/>
      <w:szCs w:val="26"/>
      <w:lang w:eastAsia="hr-HR"/>
    </w:rPr>
  </w:style>
  <w:style w:customStyle="true" w:styleId="Naslov3Char" w:type="character">
    <w:name w:val="Naslov 3 Char"/>
    <w:link w:val="Naslov3"/>
    <w:rsid w:val="00251DC0"/>
    <w:rPr>
      <w:rFonts w:hAnsi="Times New Roman" w:ascii="Times New Roman"/>
      <w:b/>
      <w:bCs/>
      <w:sz w:val="24"/>
      <w:szCs w:val="24"/>
      <w:lang w:eastAsia="hr-HR" w:val="hr-HR"/>
    </w:rPr>
  </w:style>
  <w:style w:customStyle="true" w:styleId="Naslov5Char" w:type="character">
    <w:name w:val="Naslov 5 Char"/>
    <w:link w:val="Naslov5"/>
    <w:rsid w:val="00F422BB"/>
    <w:rPr>
      <w:rFonts w:cs="Times New Roman" w:eastAsia="Times New Roman" w:hAnsi="Times New Roman" w:asci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eastAsia="Times New Roman" w:hAnsi="Times New Roman" w:ascii="Times New Roman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PodnojeChar" w:type="character">
    <w:name w:val="Podnožje Char"/>
    <w:link w:val="Podno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vrhobrascaChar" w:type="character">
    <w:name w:val="z-vrh obrasca Char"/>
    <w:link w:val="z-vrh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space="1" w:sz="6" w:color="auto" w:val="single"/>
      </w:pBdr>
      <w:jc w:val="center"/>
    </w:pPr>
    <w:rPr>
      <w:rFonts w:eastAsia="Times New Roman" w:hAnsi="Arial" w:ascii="Arial"/>
      <w:vanish/>
      <w:sz w:val="16"/>
      <w:szCs w:val="16"/>
      <w:lang w:eastAsia="hr-HR" w:val="hr-HR"/>
    </w:rPr>
  </w:style>
  <w:style w:customStyle="true" w:styleId="z-dnoobrascaChar" w:type="character">
    <w:name w:val="z-dno obrasca Char"/>
    <w:link w:val="z-dnoobrasca"/>
    <w:rsid w:val="00F422BB"/>
    <w:rPr>
      <w:rFonts w:cs="Arial" w:eastAsia="Times New Roman" w:hAnsi="Arial" w:asci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true" w:styleId="ZaglavljeChar" w:type="character">
    <w:name w:val="Zaglavlje Char"/>
    <w:link w:val="Zaglavlje"/>
    <w:uiPriority w:val="99"/>
    <w:rsid w:val="00F422BB"/>
    <w:rPr>
      <w:rFonts w:cs="Times New Roman" w:eastAsia="Times New Roman" w:hAnsi="Times New Roman" w:asci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true" w:styleId="TekstfusnoteChar" w:type="character">
    <w:name w:val="Tekst fusnote Char"/>
    <w:link w:val="Tekstfusnote"/>
    <w:semiHidden/>
    <w:rsid w:val="00F422B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707C44"/>
    <w:pPr>
      <w:tabs>
        <w:tab w:pos="8914" w:val="right"/>
      </w:tabs>
      <w:spacing w:lineRule="auto" w:line="360" w:after="120" w:before="120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pos="8914" w:leader="dot" w:val="right"/>
      </w:tabs>
      <w:spacing w:lineRule="auto" w:line="480"/>
      <w:ind w:left="240"/>
    </w:pPr>
    <w:rPr>
      <w:rFonts w:cs="Calibri" w:eastAsia="Times New Roman" w:hAnsi="Calibri" w:asci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cs="Calibri" w:eastAsia="Times New Roman" w:hAnsi="Calibri" w:asci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cs="Calibri" w:hAnsi="Calibri" w:asci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cs="Calibri" w:hAnsi="Calibri" w:asci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cs="Calibri" w:hAnsi="Calibri" w:asci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cs="Calibri" w:hAnsi="Calibri" w:asci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cs="Calibri" w:hAnsi="Calibri" w:asci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cs="Calibri" w:hAnsi="Calibri" w:ascii="Calibri"/>
      <w:sz w:val="18"/>
      <w:szCs w:val="18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true" w:styleId="kontakt" w:type="paragraph">
    <w:name w:val="kontakt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eastAsia="Times New Roman" w:hAnsi="Times New Roman" w:ascii="Times New Roman"/>
      <w:lang w:eastAsia="hr-HR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customStyle="true" w:styleId="tabletextfield" w:type="character">
    <w:name w:val="table_text_field"/>
    <w:basedOn w:val="Zadanifontodlomka"/>
    <w:rsid w:val="00F422BB"/>
  </w:style>
  <w:style w:customStyle="true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true" w:styleId="mw-headline" w:type="character">
    <w:name w:val="mw-headline"/>
    <w:basedOn w:val="Zadanifontodlomka"/>
    <w:rsid w:val="00F422BB"/>
  </w:style>
  <w:style w:customStyle="true" w:styleId="editsectionmoved" w:type="character">
    <w:name w:val="editsectionmoved"/>
    <w:basedOn w:val="Zadanifontodlomka"/>
    <w:rsid w:val="00F422BB"/>
  </w:style>
  <w:style w:customStyle="true" w:styleId="contenttext" w:type="paragraph">
    <w:name w:val="contenttext"/>
    <w:basedOn w:val="Normal"/>
    <w:rsid w:val="00F422BB"/>
    <w:pPr>
      <w:spacing w:afterAutospacing="true" w:after="100" w:beforeAutospacing="true" w:before="100"/>
      <w:jc w:val="both"/>
    </w:pPr>
    <w:rPr>
      <w:rFonts w:cs="Arial" w:eastAsia="Times New Roman" w:hAnsi="Arial" w:ascii="Arial"/>
      <w:color w:val="666666"/>
      <w:sz w:val="15"/>
      <w:szCs w:val="15"/>
      <w:lang w:eastAsia="hr-HR" w:val="hr-HR"/>
    </w:rPr>
  </w:style>
  <w:style w:customStyle="true" w:styleId="datum" w:type="paragraph">
    <w:name w:val="datum"/>
    <w:basedOn w:val="Normal"/>
    <w:rsid w:val="00F422BB"/>
    <w:pPr>
      <w:spacing w:afterAutospacing="true" w:after="100" w:beforeAutospacing="true" w:before="100"/>
    </w:pPr>
    <w:rPr>
      <w:rFonts w:cs="Arial" w:eastAsia="Times New Roman" w:hAnsi="Arial" w:asci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Rule="auto" w:line="360"/>
    </w:pPr>
    <w:rPr>
      <w:rFonts w:eastAsia="Times New Roman"/>
      <w:lang w:eastAsia="de-DE"/>
    </w:rPr>
  </w:style>
  <w:style w:customStyle="true" w:styleId="Naslov2Char" w:type="character">
    <w:name w:val="Naslov 2 Char"/>
    <w:link w:val="Naslov2"/>
    <w:rsid w:val="008D08A0"/>
    <w:rPr>
      <w:rFonts w:eastAsia="Times New Roman" w:hAnsi="Times New Roman" w:ascii="Times New Roman"/>
      <w:b/>
      <w:bCs/>
      <w:iCs/>
      <w:sz w:val="24"/>
      <w:szCs w:val="24"/>
      <w:lang w:eastAsia="hr-HR" w:val="hr-HR"/>
    </w:rPr>
  </w:style>
  <w:style w:customStyle="true" w:styleId="Naslov1Char" w:type="character">
    <w:name w:val="Naslov 1 Char"/>
    <w:link w:val="Naslov1"/>
    <w:rsid w:val="00251DC0"/>
    <w:rPr>
      <w:rFonts w:hAnsi="Times New Roman" w:ascii="Times New Roman"/>
      <w:b/>
      <w:sz w:val="28"/>
      <w:szCs w:val="28"/>
      <w:lang w:val="hr-HR"/>
    </w:rPr>
  </w:style>
  <w:style w:customStyle="true" w:styleId="imgdescription" w:type="character">
    <w:name w:val="imgdescription"/>
    <w:basedOn w:val="Zadanifontodlomka"/>
    <w:rsid w:val="00F422BB"/>
  </w:style>
  <w:style w:customStyle="true" w:styleId="c5" w:type="paragraph">
    <w:name w:val="c5"/>
    <w:basedOn w:val="Normal"/>
    <w:rsid w:val="00F422BB"/>
    <w:pPr>
      <w:spacing w:lineRule="atLeast" w:line="330" w:after="270" w:beforeAutospacing="true" w:before="100"/>
      <w:jc w:val="both"/>
    </w:pPr>
    <w:rPr>
      <w:rFonts w:eastAsia="Times New Roman" w:hAnsi="Georgia" w:ascii="Georgia"/>
      <w:color w:val="000000"/>
      <w:sz w:val="21"/>
      <w:szCs w:val="21"/>
      <w:lang w:eastAsia="hr-HR" w:val="hr-HR"/>
    </w:rPr>
  </w:style>
  <w:style w:customStyle="true" w:styleId="ap1" w:type="paragraph">
    <w:name w:val="ap1"/>
    <w:basedOn w:val="Normal"/>
    <w:rsid w:val="00F422BB"/>
    <w:pPr>
      <w:spacing w:lineRule="atLeast" w:line="217"/>
      <w:ind w:right="149" w:left="149"/>
    </w:pPr>
    <w:rPr>
      <w:rFonts w:eastAsia="Times New Roman"/>
      <w:color w:val="1D1C1C"/>
      <w:lang w:eastAsia="hr-HR" w:val="hr-HR"/>
    </w:rPr>
  </w:style>
  <w:style w:customStyle="true" w:styleId="itemhead" w:type="paragraph">
    <w:name w:val="itemhead"/>
    <w:basedOn w:val="Normal"/>
    <w:rsid w:val="00F422BB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true" w:styleId="c11" w:type="paragraph">
    <w:name w:val="c11"/>
    <w:basedOn w:val="Normal"/>
    <w:rsid w:val="0000105A"/>
    <w:pPr>
      <w:spacing w:after="255" w:beforeAutospacing="true" w:before="100"/>
    </w:pPr>
    <w:rPr>
      <w:rFonts w:eastAsia="Times New Roman" w:hAnsi="Georgia" w:asci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266012"/>
    <w:rPr>
      <w:rFonts w:cs="Tahoma" w:eastAsia="Times New Roman" w:hAnsi="Tahoma" w:asci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true" w:styleId="textcisti" w:type="paragraph">
    <w:name w:val="textcisti"/>
    <w:basedOn w:val="Normal"/>
    <w:rsid w:val="00504FC9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NoList1" w:type="numbering">
    <w:name w:val="No List1"/>
    <w:next w:val="Bezpopisa"/>
    <w:uiPriority w:val="99"/>
    <w:semiHidden/>
    <w:unhideWhenUsed/>
    <w:rsid w:val="00AE5950"/>
  </w:style>
  <w:style w:customStyle="true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eastAsia="Times New Roman" w:hAnsi="Arial" w:ascii="Arial"/>
      <w:snapToGrid w:val="false"/>
      <w:sz w:val="20"/>
      <w:szCs w:val="20"/>
      <w:lang w:eastAsia="en-US" w:val="fr-FR"/>
    </w:rPr>
  </w:style>
  <w:style w:customStyle="true" w:styleId="TijelotekstaChar" w:type="character">
    <w:name w:val="Tijelo teksta Char"/>
    <w:link w:val="Tijeloteksta"/>
    <w:rsid w:val="00AE5950"/>
    <w:rPr>
      <w:rFonts w:eastAsia="Times New Roman" w:hAnsi="Arial" w:ascii="Arial"/>
      <w:snapToGrid w:val="false"/>
      <w:lang w:eastAsia="en-US" w:val="fr-FR"/>
    </w:rPr>
  </w:style>
  <w:style w:customStyle="true" w:styleId="TableGrid1" w:type="table">
    <w:name w:val="Table Grid1"/>
    <w:basedOn w:val="Obinatablica"/>
    <w:next w:val="Reetkatablice"/>
    <w:uiPriority w:val="59"/>
    <w:rsid w:val="00AE595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apple-style-span" w:type="character">
    <w:name w:val="apple-style-span"/>
    <w:rsid w:val="00AE5950"/>
  </w:style>
  <w:style w:customStyle="true" w:styleId="text" w:type="paragraph">
    <w:name w:val="text"/>
    <w:rsid w:val="00AE5950"/>
    <w:pPr>
      <w:widowControl w:val="false"/>
      <w:spacing w:lineRule="exact" w:line="240" w:before="240"/>
      <w:jc w:val="both"/>
    </w:pPr>
    <w:rPr>
      <w:rFonts w:eastAsia="Times New Roman" w:hAnsi="Arial" w:ascii="Arial"/>
      <w:snapToGrid w:val="false"/>
      <w:sz w:val="24"/>
      <w:lang w:val="cs-CZ"/>
    </w:rPr>
  </w:style>
  <w:style w:customStyle="true" w:styleId="textcslovan" w:type="paragraph">
    <w:name w:val="text císlovaný"/>
    <w:basedOn w:val="text"/>
    <w:rsid w:val="00AE5950"/>
    <w:pPr>
      <w:ind w:hanging="567" w:left="567"/>
    </w:pPr>
  </w:style>
  <w:style w:customStyle="true" w:styleId="noparagraphstyle" w:type="paragraph">
    <w:name w:val="noparagraphstyle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lanak" w:type="paragraph">
    <w:name w:val="clanak"/>
    <w:basedOn w:val="Normal"/>
    <w:rsid w:val="00AE5950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c41" w:type="paragraph">
    <w:name w:val="c41"/>
    <w:basedOn w:val="Normal"/>
    <w:rsid w:val="00C27A22"/>
    <w:pP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claimempty" w:type="character">
    <w:name w:val="xclaimempty"/>
    <w:rsid w:val="00C27A22"/>
  </w:style>
  <w:style w:customStyle="true" w:styleId="xclaimstyle" w:type="character">
    <w:name w:val="xclaimstyle"/>
    <w:rsid w:val="00C27A22"/>
  </w:style>
  <w:style w:customStyle="true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true" w:styleId="Naslov4Char" w:type="character">
    <w:name w:val="Naslov 4 Char"/>
    <w:link w:val="Naslov4"/>
    <w:uiPriority w:val="9"/>
    <w:rsid w:val="00996714"/>
    <w:rPr>
      <w:rFonts w:cs="Times New Roman" w:eastAsia="MS Mincho" w:hAnsi="Cambria" w:ascii="Cambria"/>
      <w:b/>
      <w:bCs/>
      <w:sz w:val="28"/>
      <w:szCs w:val="28"/>
      <w:lang w:eastAsia="hr-HR" w:val="hr-HR"/>
    </w:rPr>
  </w:style>
  <w:style w:customStyle="true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eastAsia="MS Gothic" w:hAnsi="Verdana" w:asci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hAnsi="Times New Roman" w:ascii="Times New Roman"/>
      <w:snapToGrid/>
      <w:sz w:val="24"/>
      <w:szCs w:val="24"/>
      <w:lang w:eastAsia="hr-HR" w:val="hr-HR"/>
    </w:rPr>
  </w:style>
  <w:style w:customStyle="true" w:styleId="Tijeloteksta-prvauvlakaChar" w:type="character">
    <w:name w:val="Tijelo teksta - prva uvlaka Char"/>
    <w:link w:val="Tijeloteksta-prvauvlaka"/>
    <w:uiPriority w:val="99"/>
    <w:rsid w:val="00996714"/>
    <w:rPr>
      <w:rFonts w:eastAsia="Times New Roman" w:hAnsi="Times New Roman" w:asci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true" w:styleId="UvuenotijelotekstaChar" w:type="character">
    <w:name w:val="Uvučeno tijelo teksta Char"/>
    <w:link w:val="Uvuenotijeloteksta"/>
    <w:uiPriority w:val="99"/>
    <w:semiHidden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true" w:styleId="Tijeloteksta-prvauvlaka2Char" w:type="character">
    <w:name w:val="Tijelo teksta - prva uvlaka 2 Char"/>
    <w:link w:val="Tijeloteksta-prvauvlaka2"/>
    <w:uiPriority w:val="99"/>
    <w:rsid w:val="00996714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MediumGrid21" w:type="paragraph">
    <w:name w:val="Medium Grid 21"/>
    <w:uiPriority w:val="1"/>
    <w:qFormat/>
    <w:rsid w:val="008E604D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true" w:styleId="Textbody" w:type="paragraph">
    <w:name w:val="Text body"/>
    <w:basedOn w:val="Normal"/>
    <w:rsid w:val="0073016C"/>
    <w:pPr>
      <w:widowControl w:val="false"/>
      <w:suppressAutoHyphens/>
      <w:autoSpaceDN w:val="false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true" w:styleId="xl63" w:type="paragraph">
    <w:name w:val="xl63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4" w:type="paragraph">
    <w:name w:val="xl64"/>
    <w:basedOn w:val="Normal"/>
    <w:rsid w:val="000F650F"/>
    <w:pPr>
      <w:shd w:fill="C0C0C0" w:color="000000" w:val="clear"/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5" w:type="paragraph">
    <w:name w:val="xl65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6" w:type="paragraph">
    <w:name w:val="xl66"/>
    <w:basedOn w:val="Normal"/>
    <w:rsid w:val="000F650F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67" w:type="paragraph">
    <w:name w:val="xl6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8" w:type="paragraph">
    <w:name w:val="xl6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69" w:type="paragraph">
    <w:name w:val="xl6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right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0" w:type="paragraph">
    <w:name w:val="xl7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1" w:type="paragraph">
    <w:name w:val="xl71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2" w:type="paragraph">
    <w:name w:val="xl72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3" w:type="paragraph">
    <w:name w:val="xl73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Times" w:ascii="Times"/>
      <w:sz w:val="20"/>
      <w:szCs w:val="20"/>
      <w:lang w:eastAsia="en-US" w:val="en-US"/>
    </w:rPr>
  </w:style>
  <w:style w:customStyle="true" w:styleId="xl74" w:type="paragraph">
    <w:name w:val="xl74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Tahoma" w:hAnsi="Tahoma" w:ascii="Tahoma"/>
      <w:color w:val="000000"/>
      <w:sz w:val="16"/>
      <w:szCs w:val="16"/>
      <w:lang w:eastAsia="en-US" w:val="en-US"/>
    </w:rPr>
  </w:style>
  <w:style w:customStyle="true" w:styleId="xl75" w:type="paragraph">
    <w:name w:val="xl75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cs="Arial" w:hAnsi="Arial" w:ascii="Arial"/>
      <w:color w:val="333333"/>
      <w:lang w:eastAsia="en-US" w:val="en-US"/>
    </w:rPr>
  </w:style>
  <w:style w:customStyle="true" w:styleId="xl76" w:type="paragraph">
    <w:name w:val="xl76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pacing w:afterAutospacing="true" w:after="100" w:beforeAutospacing="true" w:before="100"/>
    </w:pPr>
    <w:rPr>
      <w:rFonts w:hAnsi="Verdana" w:ascii="Verdana"/>
      <w:color w:val="000080"/>
      <w:sz w:val="16"/>
      <w:szCs w:val="16"/>
      <w:lang w:eastAsia="en-US" w:val="en-US"/>
    </w:rPr>
  </w:style>
  <w:style w:customStyle="true" w:styleId="xl77" w:type="paragraph">
    <w:name w:val="xl77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8" w:type="paragraph">
    <w:name w:val="xl78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79" w:type="paragraph">
    <w:name w:val="xl79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xl80" w:type="paragraph">
    <w:name w:val="xl80"/>
    <w:basedOn w:val="Normal"/>
    <w:rsid w:val="000F650F"/>
    <w:pPr>
      <w:pBdr>
        <w:top w:space="0" w:sz="4" w:color="8DB4E2" w:val="single"/>
        <w:left w:space="0" w:sz="4" w:color="8DB4E2" w:val="single"/>
        <w:bottom w:space="0" w:sz="4" w:color="8DB4E2" w:val="single"/>
        <w:right w:space="0" w:sz="4" w:color="8DB4E2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hAnsi="Times" w:ascii="Times"/>
      <w:b/>
      <w:bCs/>
      <w:color w:val="000000"/>
      <w:sz w:val="20"/>
      <w:szCs w:val="20"/>
      <w:lang w:eastAsia="en-US" w:val="en-US"/>
    </w:rPr>
  </w:style>
  <w:style w:customStyle="true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true" w:styleId="xl92" w:type="paragraph">
    <w:name w:val="xl92"/>
    <w:basedOn w:val="Normal"/>
    <w:rsid w:val="007508CB"/>
    <w:pPr>
      <w:spacing w:afterAutospacing="true" w:after="100" w:beforeAutospacing="true" w:before="100"/>
    </w:pPr>
    <w:rPr>
      <w:rFonts w:hAnsi="Times" w:ascii="Times"/>
      <w:b/>
      <w:bCs/>
      <w:sz w:val="20"/>
      <w:szCs w:val="20"/>
      <w:lang w:eastAsia="en-US" w:val="en-US"/>
    </w:rPr>
  </w:style>
  <w:style w:customStyle="true" w:styleId="xl93" w:type="paragraph">
    <w:name w:val="xl9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4" w:type="paragraph">
    <w:name w:val="xl9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5" w:type="paragraph">
    <w:name w:val="xl9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6" w:type="paragraph">
    <w:name w:val="xl96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7" w:type="paragraph">
    <w:name w:val="xl97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8" w:type="paragraph">
    <w:name w:val="xl98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  <w:lang w:eastAsia="en-US" w:val="en-US"/>
    </w:rPr>
  </w:style>
  <w:style w:customStyle="true" w:styleId="xl99" w:type="paragraph">
    <w:name w:val="xl99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0" w:type="paragraph">
    <w:name w:val="xl100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101" w:type="paragraph">
    <w:name w:val="xl101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eastAsia="en-US" w:val="en-US"/>
    </w:rPr>
  </w:style>
  <w:style w:customStyle="true" w:styleId="xl102" w:type="paragraph">
    <w:name w:val="xl102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sz w:val="20"/>
      <w:szCs w:val="20"/>
      <w:lang w:eastAsia="en-US" w:val="en-US"/>
    </w:rPr>
  </w:style>
  <w:style w:customStyle="true" w:styleId="xl103" w:type="paragraph">
    <w:name w:val="xl103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4" w:type="paragraph">
    <w:name w:val="xl104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xl105" w:type="paragraph">
    <w:name w:val="xl105"/>
    <w:basedOn w:val="Normal"/>
    <w:rsid w:val="007508C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b/>
      <w:bCs/>
      <w:sz w:val="20"/>
      <w:szCs w:val="20"/>
      <w:lang w:eastAsia="en-US" w:val="en-US"/>
    </w:rPr>
  </w:style>
  <w:style w:customStyle="true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true" w:styleId="xl90" w:type="paragraph">
    <w:name w:val="xl90"/>
    <w:basedOn w:val="Normal"/>
    <w:rsid w:val="000622BE"/>
    <w:pPr>
      <w:spacing w:afterAutospacing="true" w:after="100" w:beforeAutospacing="true" w:before="100"/>
    </w:pPr>
    <w:rPr>
      <w:sz w:val="20"/>
      <w:szCs w:val="20"/>
      <w:lang w:eastAsia="en-US" w:val="en-US"/>
    </w:rPr>
  </w:style>
  <w:style w:customStyle="true" w:styleId="xl91" w:type="paragraph">
    <w:name w:val="xl91"/>
    <w:basedOn w:val="Normal"/>
    <w:rsid w:val="000622B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</w:pPr>
    <w:rPr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true" w:styleId="style3" w:type="character">
    <w:name w:val="style3"/>
    <w:basedOn w:val="Zadanifontodlomka"/>
    <w:rsid w:val="00A91F0A"/>
  </w:style>
  <w:style w:customStyle="true" w:styleId="st" w:type="character">
    <w:name w:val="st"/>
    <w:basedOn w:val="Zadanifontodlomka"/>
    <w:rsid w:val="00A91F0A"/>
  </w:style>
  <w:style w:customStyle="true" w:styleId="xl81" w:type="paragraph">
    <w:name w:val="xl81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2" w:type="paragraph">
    <w:name w:val="xl82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3" w:type="paragraph">
    <w:name w:val="xl83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4" w:type="paragraph">
    <w:name w:val="xl84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Times New Roman"/>
      <w:sz w:val="18"/>
      <w:szCs w:val="18"/>
      <w:lang w:eastAsia="hr-HR" w:val="hr-HR"/>
    </w:rPr>
  </w:style>
  <w:style w:customStyle="true" w:styleId="xl85" w:type="paragraph">
    <w:name w:val="xl85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5D9F1" w:color="000000" w:val="clear"/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6" w:type="paragraph">
    <w:name w:val="xl86"/>
    <w:basedOn w:val="Normal"/>
    <w:rsid w:val="00E05C44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eastAsia="Times New Roman"/>
      <w:lang w:eastAsia="hr-HR" w:val="hr-HR"/>
    </w:rPr>
  </w:style>
  <w:style w:customStyle="true" w:styleId="xl87" w:type="paragraph">
    <w:name w:val="xl87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8" w:type="paragraph">
    <w:name w:val="xl88"/>
    <w:basedOn w:val="Normal"/>
    <w:rsid w:val="00E05C44"/>
    <w:pPr>
      <w:pBdr>
        <w:top w:space="0" w:sz="4" w:color="auto" w:val="single"/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Times New Roman"/>
      <w:lang w:eastAsia="hr-HR" w:val="hr-HR"/>
    </w:rPr>
  </w:style>
  <w:style w:customStyle="true" w:styleId="xl89" w:type="paragraph">
    <w:name w:val="xl89"/>
    <w:basedOn w:val="Normal"/>
    <w:rsid w:val="00E05C44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lineRule="auto" w:line="259" w:after="0"/>
      <w:outlineLvl w:val="9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32"/>
    </w:rPr>
  </w:style>
  <w:style w:styleId="Tekstrezerviranogmjesta" w:type="character">
    <w:name w:val="Placeholder Text"/>
    <w:basedOn w:val="Zadanifontodlomka"/>
    <w:uiPriority w:val="62"/>
    <w:rsid w:val="00655B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B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5B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5B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5B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9" w:unhideWhenUsed="0"/>
    <w:lsdException w:name="heading 5" w:qFormat="1" w:semiHidden="0" w:uiPriority="0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qFormat="1" w:semiHidden="0" w:uiPriority="0" w:unhideWhenUsed="0"/>
    <w:lsdException w:name="footnote reference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HTML Top of Form" w:uiPriority="0"/>
    <w:lsdException w:name="HTML Bottom of Form" w:uiPriority="0"/>
    <w:lsdException w:name="Table Grid 4" w:uiPriority="0"/>
    <w:lsdException w:name="Table Grid" w:semiHidden="0" w:uiPriority="0" w:unhideWhenUsed="0"/>
    <w:lsdException w:name="Placeholder Text" w:semiHidden="0" w:uiPriority="62" w:unhideWhenUsed="0"/>
    <w:lsdException w:name="No Spacing" w:semiHidden="0" w:uiPriority="63" w:unhideWhenUsed="0"/>
    <w:lsdException w:name="Light Shading" w:semiHidden="0" w:uiPriority="64" w:unhideWhenUsed="0"/>
    <w:lsdException w:name="Light List" w:semiHidden="0" w:uiPriority="65" w:unhideWhenUsed="0"/>
    <w:lsdException w:name="Light Grid" w:semiHidden="0" w:unhideWhenUsed="0"/>
    <w:lsdException w:name="Medium Shading 1" w:qFormat="1" w:semiHidden="0" w:uiPriority="34" w:unhideWhenUsed="0"/>
    <w:lsdException w:name="Medium Shading 2" w:qFormat="1" w:semiHidden="0" w:uiPriority="29" w:unhideWhenUsed="0"/>
    <w:lsdException w:name="Medium List 1" w:qFormat="1" w:semiHidden="0" w:uiPriority="30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qFormat="1" w:semiHidden="0" w:uiPriority="72" w:unhideWhenUsed="0"/>
    <w:lsdException w:name="Colorful Grid" w:qFormat="1" w:semiHidden="0" w:uiPriority="73" w:unhideWhenUsed="0"/>
    <w:lsdException w:name="Light Shading Accent 1" w:qFormat="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semiHidden="0" w:uiPriority="66" w:unhideWhenUsed="0"/>
    <w:lsdException w:name="List Paragraph" w:qFormat="1" w:semiHidden="0" w:uiPriority="34" w:unhideWhenUsed="0"/>
    <w:lsdException w:name="Quote" w:semiHidden="0" w:uiPriority="68" w:unhideWhenUsed="0"/>
    <w:lsdException w:name="Intense Quote" w:semiHidden="0" w:uiPriority="69" w:unhideWhenUsed="0"/>
    <w:lsdException w:name="Medium List 2 Accent 1" w:semiHidden="0" w:uiPriority="70" w:unhideWhenUsed="0"/>
    <w:lsdException w:name="Medium Grid 1 Accent 1" w:semiHidden="0" w:uiPriority="71" w:unhideWhenUsed="0"/>
    <w:lsdException w:name="Medium Grid 2 Accent 1" w:semiHidden="0" w:uiPriority="72" w:unhideWhenUsed="0"/>
    <w:lsdException w:name="Medium Grid 3 Accent 1" w:semiHidden="0" w:uiPriority="73" w:unhideWhenUsed="0"/>
    <w:lsdException w:name="Dark List Accent 1" w:semiHidden="0" w:uiPriority="60" w:unhideWhenUsed="0"/>
    <w:lsdException w:name="Colorful Shading Accent 1" w:semiHidden="0" w:uiPriority="61" w:unhideWhenUsed="0"/>
    <w:lsdException w:name="Colorful List Accent 1" w:semiHidden="0" w:uiPriority="62" w:unhideWhenUsed="0"/>
    <w:lsdException w:name="Colorful Grid Accent 1" w:semiHidden="0" w:uiPriority="63" w:unhideWhenUsed="0"/>
    <w:lsdException w:name="Light Shading Accent 2" w:semiHidden="0" w:uiPriority="64" w:unhideWhenUsed="0"/>
    <w:lsdException w:name="Light List Accent 2" w:semiHidden="0" w:uiPriority="65" w:unhideWhenUsed="0"/>
    <w:lsdException w:name="Light Grid Accent 2" w:semiHidden="0" w:uiPriority="66" w:unhideWhenUsed="0"/>
    <w:lsdException w:name="Medium Shading 1 Accent 2" w:semiHidden="0" w:uiPriority="67" w:unhideWhenUsed="0"/>
    <w:lsdException w:name="Medium Shading 2 Accent 2" w:semiHidden="0" w:uiPriority="68" w:unhideWhenUsed="0"/>
    <w:lsdException w:name="Medium List 1 Accent 2" w:semiHidden="0" w:uiPriority="69" w:unhideWhenUsed="0"/>
    <w:lsdException w:name="Medium List 2 Accent 2" w:semiHidden="0" w:uiPriority="70" w:unhideWhenUsed="0"/>
    <w:lsdException w:name="Medium Grid 1 Accent 2" w:semiHidden="0" w:uiPriority="71" w:unhideWhenUsed="0"/>
    <w:lsdException w:name="Medium Grid 2 Accent 2" w:semiHidden="0" w:uiPriority="72" w:unhideWhenUsed="0"/>
    <w:lsdException w:name="Medium Grid 3 Accent 2" w:semiHidden="0" w:uiPriority="73" w:unhideWhenUsed="0"/>
    <w:lsdException w:name="Dark List Accent 2" w:semiHidden="0" w:uiPriority="60" w:unhideWhenUsed="0"/>
    <w:lsdException w:name="Colorful Shading Accent 2" w:semiHidden="0" w:uiPriority="61" w:unhideWhenUsed="0"/>
    <w:lsdException w:name="Colorful List Accent 2" w:semiHidden="0" w:uiPriority="62" w:unhideWhenUsed="0"/>
    <w:lsdException w:name="Colorful Grid Accent 2" w:semiHidden="0" w:uiPriority="63" w:unhideWhenUsed="0"/>
    <w:lsdException w:name="Light Shading Accent 3" w:semiHidden="0" w:uiPriority="64" w:unhideWhenUsed="0"/>
    <w:lsdException w:name="Light List Accent 3" w:semiHidden="0" w:uiPriority="65" w:unhideWhenUsed="0"/>
    <w:lsdException w:name="Light Grid Accent 3" w:semiHidden="0" w:uiPriority="66" w:unhideWhenUsed="0"/>
    <w:lsdException w:name="Medium Shading 1 Accent 3" w:semiHidden="0" w:uiPriority="67" w:unhideWhenUsed="0"/>
    <w:lsdException w:name="Medium Shading 2 Accent 3" w:semiHidden="0" w:uiPriority="68" w:unhideWhenUsed="0"/>
    <w:lsdException w:name="Medium List 1 Accent 3" w:semiHidden="0" w:uiPriority="69" w:unhideWhenUsed="0"/>
    <w:lsdException w:name="Medium List 2 Accent 3" w:semiHidden="0" w:uiPriority="70" w:unhideWhenUsed="0"/>
    <w:lsdException w:name="Medium Grid 1 Accent 3" w:semiHidden="0" w:uiPriority="71" w:unhideWhenUsed="0"/>
    <w:lsdException w:name="Medium Grid 2 Accent 3" w:semiHidden="0" w:uiPriority="72" w:unhideWhenUsed="0"/>
    <w:lsdException w:name="Medium Grid 3 Accent 3" w:semiHidden="0" w:uiPriority="73" w:unhideWhenUsed="0"/>
    <w:lsdException w:name="Dark List Accent 3" w:semiHidden="0" w:uiPriority="60" w:unhideWhenUsed="0"/>
    <w:lsdException w:name="Colorful Shading Accent 3" w:semiHidden="0" w:uiPriority="61" w:unhideWhenUsed="0"/>
    <w:lsdException w:name="Colorful List Accent 3" w:semiHidden="0" w:uiPriority="62" w:unhideWhenUsed="0"/>
    <w:lsdException w:name="Colorful Grid Accent 3" w:semiHidden="0" w:uiPriority="63" w:unhideWhenUsed="0"/>
    <w:lsdException w:name="Light Shading Accent 4" w:semiHidden="0" w:uiPriority="64" w:unhideWhenUsed="0"/>
    <w:lsdException w:name="Light List Accent 4" w:semiHidden="0" w:uiPriority="65" w:unhideWhenUsed="0"/>
    <w:lsdException w:name="Light Grid Accent 4" w:semiHidden="0" w:uiPriority="66" w:unhideWhenUsed="0"/>
    <w:lsdException w:name="Medium Shading 1 Accent 4" w:semiHidden="0" w:uiPriority="67" w:unhideWhenUsed="0"/>
    <w:lsdException w:name="Medium Shading 2 Accent 4" w:semiHidden="0" w:uiPriority="68" w:unhideWhenUsed="0"/>
    <w:lsdException w:name="Medium List 1 Accent 4" w:semiHidden="0" w:uiPriority="69" w:unhideWhenUsed="0"/>
    <w:lsdException w:name="Medium List 2 Accent 4" w:semiHidden="0" w:uiPriority="70" w:unhideWhenUsed="0"/>
    <w:lsdException w:name="Medium Grid 1 Accent 4" w:semiHidden="0" w:uiPriority="71" w:unhideWhenUsed="0"/>
    <w:lsdException w:name="Medium Grid 2 Accent 4" w:semiHidden="0" w:uiPriority="72" w:unhideWhenUsed="0"/>
    <w:lsdException w:name="Medium Grid 3 Accent 4" w:semiHidden="0" w:uiPriority="73" w:unhideWhenUsed="0"/>
    <w:lsdException w:name="Dark List Accent 4" w:semiHidden="0" w:uiPriority="60" w:unhideWhenUsed="0"/>
    <w:lsdException w:name="Colorful Shading Accent 4" w:semiHidden="0" w:uiPriority="61" w:unhideWhenUsed="0"/>
    <w:lsdException w:name="Colorful List Accent 4" w:semiHidden="0" w:uiPriority="62" w:unhideWhenUsed="0"/>
    <w:lsdException w:name="Colorful Grid Accent 4" w:semiHidden="0" w:uiPriority="63" w:unhideWhenUsed="0"/>
    <w:lsdException w:name="Light Shading Accent 5" w:semiHidden="0" w:uiPriority="64" w:unhideWhenUsed="0"/>
    <w:lsdException w:name="Light List Accent 5" w:semiHidden="0" w:uiPriority="65" w:unhideWhenUsed="0"/>
    <w:lsdException w:name="Light Grid Accent 5" w:semiHidden="0" w:uiPriority="66" w:unhideWhenUsed="0"/>
    <w:lsdException w:name="Medium Shading 1 Accent 5" w:semiHidden="0" w:uiPriority="67" w:unhideWhenUsed="0"/>
    <w:lsdException w:name="Medium Shading 2 Accent 5" w:semiHidden="0" w:uiPriority="68" w:unhideWhenUsed="0"/>
    <w:lsdException w:name="Medium List 1 Accent 5" w:semiHidden="0" w:uiPriority="69" w:unhideWhenUsed="0"/>
    <w:lsdException w:name="Medium List 2 Accent 5" w:semiHidden="0" w:uiPriority="70" w:unhideWhenUsed="0"/>
    <w:lsdException w:name="Medium Grid 1 Accent 5" w:semiHidden="0" w:uiPriority="71" w:unhideWhenUsed="0"/>
    <w:lsdException w:name="Medium Grid 2 Accent 5" w:semiHidden="0" w:uiPriority="72" w:unhideWhenUsed="0"/>
    <w:lsdException w:name="Medium Grid 3 Accent 5" w:semiHidden="0" w:uiPriority="73" w:unhideWhenUsed="0"/>
    <w:lsdException w:name="Dark List Accent 5" w:qFormat="1" w:semiHidden="0" w:uiPriority="19" w:unhideWhenUsed="0"/>
    <w:lsdException w:name="Colorful Shading Accent 5" w:qFormat="1" w:semiHidden="0" w:uiPriority="21" w:unhideWhenUsed="0"/>
    <w:lsdException w:name="Colorful List Accent 5" w:qFormat="1" w:semiHidden="0" w:uiPriority="31" w:unhideWhenUsed="0"/>
    <w:lsdException w:name="Colorful Grid Accent 5" w:qFormat="1" w:semiHidden="0" w:uiPriority="32" w:unhideWhenUsed="0"/>
    <w:lsdException w:name="Light Shading Accent 6" w:qFormat="1" w:semiHidden="0" w:uiPriority="33" w:unhideWhenUsed="0"/>
    <w:lsdException w:name="Light List Accent 6" w:semiHidden="0" w:uiPriority="37" w:unhideWhenUsed="0"/>
    <w:lsdException w:name="Light Grid Accent 6" w:qFormat="1" w:semiHidden="0" w:uiPriority="39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qFormat="1" w:semiHidden="0" w:uiPriority="19" w:unhideWhenUsed="0"/>
    <w:lsdException w:name="Medium List 2 Accent 6" w:qFormat="1" w:semiHidden="0" w:uiPriority="21" w:unhideWhenUsed="0"/>
    <w:lsdException w:name="Medium Grid 1 Accent 6" w:qFormat="1" w:semiHidden="0" w:uiPriority="31" w:unhideWhenUsed="0"/>
    <w:lsdException w:name="Medium Grid 2 Accent 6" w:qFormat="1" w:semiHidden="0" w:uiPriority="32" w:unhideWhenUsed="0"/>
    <w:lsdException w:name="Medium Grid 3 Accent 6" w:qFormat="1" w:semiHidden="0" w:uiPriority="33" w:unhideWhenUsed="0"/>
    <w:lsdException w:name="Dark List Accent 6" w:semiHidden="0" w:uiPriority="37" w:unhideWhenUsed="0"/>
    <w:lsdException w:name="Colorful Shading Accent 6" w:qFormat="1" w:semiHidden="0" w:uiPriority="39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5C77"/>
    <w:rPr>
      <w:rFonts w:ascii="Times New Roman" w:hAnsi="Times New Roman"/>
      <w:sz w:val="24"/>
      <w:szCs w:val="24"/>
      <w:lang w:eastAsia="en-GB" w:val="en-GB"/>
    </w:rPr>
  </w:style>
  <w:style w:styleId="Naslov1" w:type="paragraph">
    <w:name w:val="heading 1"/>
    <w:basedOn w:val="Normal"/>
    <w:next w:val="Normal"/>
    <w:link w:val="Naslov1Char"/>
    <w:autoRedefine/>
    <w:qFormat/>
    <w:rsid w:val="00251DC0"/>
    <w:pPr>
      <w:keepNext/>
      <w:tabs>
        <w:tab w:pos="1225" w:val="left"/>
      </w:tabs>
      <w:spacing w:after="60" w:before="240" w:line="276" w:lineRule="auto"/>
      <w:jc w:val="center"/>
      <w:outlineLvl w:val="0"/>
    </w:pPr>
    <w:rPr>
      <w:b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autoRedefine/>
    <w:qFormat/>
    <w:rsid w:val="008D08A0"/>
    <w:pPr>
      <w:keepNext/>
      <w:spacing w:line="360" w:lineRule="auto"/>
      <w:jc w:val="both"/>
      <w:outlineLvl w:val="1"/>
    </w:pPr>
    <w:rPr>
      <w:rFonts w:eastAsia="Times New Roman"/>
      <w:b/>
      <w:bCs/>
      <w:iCs/>
      <w:lang w:eastAsia="hr-HR" w:val="hr-HR"/>
    </w:rPr>
  </w:style>
  <w:style w:styleId="Naslov3" w:type="paragraph">
    <w:name w:val="heading 3"/>
    <w:basedOn w:val="Normal"/>
    <w:next w:val="Normal"/>
    <w:link w:val="Naslov3Char"/>
    <w:autoRedefine/>
    <w:qFormat/>
    <w:rsid w:val="00251DC0"/>
    <w:pPr>
      <w:keepNext/>
      <w:numPr>
        <w:ilvl w:val="2"/>
        <w:numId w:val="2"/>
      </w:numPr>
      <w:spacing w:after="60" w:before="240"/>
      <w:outlineLvl w:val="2"/>
    </w:pPr>
    <w:rPr>
      <w:b/>
      <w:bCs/>
      <w:lang w:eastAsia="hr-HR" w:val="hr-HR"/>
    </w:rPr>
  </w:style>
  <w:style w:styleId="Naslov4" w:type="paragraph">
    <w:name w:val="heading 4"/>
    <w:basedOn w:val="Normal"/>
    <w:next w:val="Normal"/>
    <w:link w:val="Naslov4Char"/>
    <w:uiPriority w:val="9"/>
    <w:qFormat/>
    <w:rsid w:val="00996714"/>
    <w:pPr>
      <w:keepNext/>
      <w:spacing w:after="60" w:before="240"/>
      <w:outlineLvl w:val="3"/>
    </w:pPr>
    <w:rPr>
      <w:rFonts w:ascii="Cambria" w:eastAsia="MS Mincho" w:hAnsi="Cambria"/>
      <w:b/>
      <w:bCs/>
      <w:sz w:val="28"/>
      <w:szCs w:val="28"/>
      <w:lang w:eastAsia="hr-HR" w:val="hr-HR"/>
    </w:rPr>
  </w:style>
  <w:style w:styleId="Naslov5" w:type="paragraph">
    <w:name w:val="heading 5"/>
    <w:basedOn w:val="Normal"/>
    <w:next w:val="Normal"/>
    <w:link w:val="Naslov5Char"/>
    <w:qFormat/>
    <w:rsid w:val="00F422BB"/>
    <w:pPr>
      <w:spacing w:after="60" w:before="240"/>
      <w:outlineLvl w:val="4"/>
    </w:pPr>
    <w:rPr>
      <w:rFonts w:eastAsia="Times New Roman"/>
      <w:b/>
      <w:bCs/>
      <w:i/>
      <w:iCs/>
      <w:sz w:val="26"/>
      <w:szCs w:val="26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Heading1Char" w:type="character">
    <w:name w:val="Heading 1 Char"/>
    <w:rsid w:val="00F422BB"/>
    <w:rPr>
      <w:rFonts w:ascii="Cambria" w:cs="Times New Roman" w:eastAsia="Times New Roman" w:hAnsi="Cambria"/>
      <w:b/>
      <w:bCs/>
      <w:color w:val="365F91"/>
      <w:sz w:val="28"/>
      <w:szCs w:val="28"/>
      <w:lang w:eastAsia="hr-HR"/>
    </w:rPr>
  </w:style>
  <w:style w:customStyle="1" w:styleId="Heading2Char" w:type="character">
    <w:name w:val="Heading 2 Char"/>
    <w:rsid w:val="00F422BB"/>
    <w:rPr>
      <w:rFonts w:ascii="Cambria" w:cs="Times New Roman" w:eastAsia="Times New Roman" w:hAnsi="Cambria"/>
      <w:b/>
      <w:bCs/>
      <w:color w:val="4F81BD"/>
      <w:sz w:val="26"/>
      <w:szCs w:val="26"/>
      <w:lang w:eastAsia="hr-HR"/>
    </w:rPr>
  </w:style>
  <w:style w:customStyle="1" w:styleId="Naslov3Char" w:type="character">
    <w:name w:val="Naslov 3 Char"/>
    <w:link w:val="Naslov3"/>
    <w:rsid w:val="00251DC0"/>
    <w:rPr>
      <w:rFonts w:ascii="Times New Roman" w:hAnsi="Times New Roman"/>
      <w:b/>
      <w:bCs/>
      <w:sz w:val="24"/>
      <w:szCs w:val="24"/>
      <w:lang w:eastAsia="hr-HR" w:val="hr-HR"/>
    </w:rPr>
  </w:style>
  <w:style w:customStyle="1" w:styleId="Naslov5Char" w:type="character">
    <w:name w:val="Naslov 5 Char"/>
    <w:link w:val="Naslov5"/>
    <w:rsid w:val="00F422BB"/>
    <w:rPr>
      <w:rFonts w:ascii="Times New Roman" w:cs="Times New Roman" w:eastAsia="Times New Roman" w:hAnsi="Times New Roman"/>
      <w:b/>
      <w:bCs/>
      <w:i/>
      <w:iCs/>
      <w:sz w:val="26"/>
      <w:szCs w:val="26"/>
      <w:lang w:eastAsia="hr-HR"/>
    </w:rPr>
  </w:style>
  <w:style w:styleId="Reetkatablice" w:type="table">
    <w:name w:val="Table Grid"/>
    <w:basedOn w:val="Obinatablica"/>
    <w:rsid w:val="00F422BB"/>
    <w:rPr>
      <w:rFonts w:ascii="Times New Roman" w:eastAsia="Times New Roman" w:hAnsi="Times New Roman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PodnojeChar" w:type="character">
    <w:name w:val="Podnožje Char"/>
    <w:link w:val="Podno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422BB"/>
  </w:style>
  <w:style w:styleId="z-vrhobrasca" w:type="paragraph">
    <w:name w:val="HTML Top of Form"/>
    <w:basedOn w:val="Normal"/>
    <w:next w:val="Normal"/>
    <w:link w:val="z-vrhobrascaChar"/>
    <w:hidden/>
    <w:rsid w:val="00F422BB"/>
    <w:pPr>
      <w:pBdr>
        <w:bottom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vrhobrascaChar" w:type="character">
    <w:name w:val="z-vrh obrasca Char"/>
    <w:link w:val="z-vrh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-dnoobrasca" w:type="paragraph">
    <w:name w:val="HTML Bottom of Form"/>
    <w:basedOn w:val="Normal"/>
    <w:next w:val="Normal"/>
    <w:link w:val="z-dnoobrascaChar"/>
    <w:hidden/>
    <w:rsid w:val="00F422BB"/>
    <w:pPr>
      <w:pBdr>
        <w:top w:color="auto" w:space="1" w:sz="6" w:val="single"/>
      </w:pBdr>
      <w:jc w:val="center"/>
    </w:pPr>
    <w:rPr>
      <w:rFonts w:ascii="Arial" w:eastAsia="Times New Roman" w:hAnsi="Arial"/>
      <w:vanish/>
      <w:sz w:val="16"/>
      <w:szCs w:val="16"/>
      <w:lang w:eastAsia="hr-HR" w:val="hr-HR"/>
    </w:rPr>
  </w:style>
  <w:style w:customStyle="1" w:styleId="z-dnoobrascaChar" w:type="character">
    <w:name w:val="z-dno obrasca Char"/>
    <w:link w:val="z-dnoobrasca"/>
    <w:rsid w:val="00F422BB"/>
    <w:rPr>
      <w:rFonts w:ascii="Arial" w:cs="Arial" w:eastAsia="Times New Roman" w:hAnsi="Arial"/>
      <w:vanish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F422BB"/>
    <w:pPr>
      <w:tabs>
        <w:tab w:pos="4536" w:val="center"/>
        <w:tab w:pos="9072" w:val="right"/>
      </w:tabs>
    </w:pPr>
    <w:rPr>
      <w:rFonts w:eastAsia="Times New Roman"/>
      <w:lang w:eastAsia="hr-HR" w:val="hr-HR"/>
    </w:rPr>
  </w:style>
  <w:style w:customStyle="1" w:styleId="ZaglavljeChar" w:type="character">
    <w:name w:val="Zaglavlje Char"/>
    <w:link w:val="Zaglavlje"/>
    <w:uiPriority w:val="99"/>
    <w:rsid w:val="00F422BB"/>
    <w:rPr>
      <w:rFonts w:ascii="Times New Roman" w:cs="Times New Roman" w:eastAsia="Times New Roman" w:hAnsi="Times New Roman"/>
      <w:sz w:val="24"/>
      <w:szCs w:val="24"/>
      <w:lang w:eastAsia="hr-HR"/>
    </w:rPr>
  </w:style>
  <w:style w:styleId="Tekstfusnote" w:type="paragraph">
    <w:name w:val="footnote text"/>
    <w:basedOn w:val="Normal"/>
    <w:link w:val="TekstfusnoteChar"/>
    <w:semiHidden/>
    <w:rsid w:val="00F422BB"/>
    <w:rPr>
      <w:rFonts w:eastAsia="Times New Roman"/>
      <w:sz w:val="20"/>
      <w:szCs w:val="20"/>
      <w:lang w:eastAsia="hr-HR" w:val="hr-HR"/>
    </w:rPr>
  </w:style>
  <w:style w:customStyle="1" w:styleId="TekstfusnoteChar" w:type="character">
    <w:name w:val="Tekst fusnote Char"/>
    <w:link w:val="Tekstfusnote"/>
    <w:semiHidden/>
    <w:rsid w:val="00F422B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semiHidden/>
    <w:rsid w:val="00F422BB"/>
    <w:rPr>
      <w:vertAlign w:val="superscript"/>
    </w:rPr>
  </w:style>
  <w:style w:styleId="Sadraj1" w:type="paragraph">
    <w:name w:val="toc 1"/>
    <w:basedOn w:val="Normal"/>
    <w:next w:val="Normal"/>
    <w:autoRedefine/>
    <w:uiPriority w:val="39"/>
    <w:rsid w:val="00707C44"/>
    <w:pPr>
      <w:tabs>
        <w:tab w:pos="8914" w:val="right"/>
      </w:tabs>
      <w:spacing w:after="120" w:before="120" w:line="360" w:lineRule="auto"/>
      <w:jc w:val="both"/>
    </w:pPr>
    <w:rPr>
      <w:rFonts w:cs="Calibri" w:eastAsia="Times New Roman"/>
      <w:b/>
      <w:bCs/>
      <w:caps/>
      <w:sz w:val="28"/>
      <w:szCs w:val="28"/>
      <w:lang w:eastAsia="hr-HR" w:val="hr-HR"/>
    </w:rPr>
  </w:style>
  <w:style w:styleId="Sadraj2" w:type="paragraph">
    <w:name w:val="toc 2"/>
    <w:basedOn w:val="Normal"/>
    <w:next w:val="Normal"/>
    <w:autoRedefine/>
    <w:uiPriority w:val="39"/>
    <w:rsid w:val="00231183"/>
    <w:pPr>
      <w:tabs>
        <w:tab w:pos="960" w:val="left"/>
        <w:tab w:leader="dot" w:pos="8914" w:val="right"/>
      </w:tabs>
      <w:spacing w:line="480" w:lineRule="auto"/>
      <w:ind w:left="240"/>
    </w:pPr>
    <w:rPr>
      <w:rFonts w:ascii="Calibri" w:cs="Calibri" w:eastAsia="Times New Roman" w:hAnsi="Calibri"/>
      <w:smallCaps/>
      <w:sz w:val="20"/>
      <w:szCs w:val="20"/>
      <w:lang w:eastAsia="hr-HR" w:val="hr-HR"/>
    </w:rPr>
  </w:style>
  <w:style w:styleId="Sadraj3" w:type="paragraph">
    <w:name w:val="toc 3"/>
    <w:basedOn w:val="Normal"/>
    <w:next w:val="Normal"/>
    <w:autoRedefine/>
    <w:uiPriority w:val="39"/>
    <w:rsid w:val="00F422BB"/>
    <w:pPr>
      <w:ind w:left="480"/>
    </w:pPr>
    <w:rPr>
      <w:rFonts w:ascii="Calibri" w:cs="Calibri" w:eastAsia="Times New Roman" w:hAnsi="Calibri"/>
      <w:i/>
      <w:iCs/>
      <w:sz w:val="20"/>
      <w:szCs w:val="20"/>
      <w:lang w:eastAsia="hr-HR" w:val="hr-HR"/>
    </w:rPr>
  </w:style>
  <w:style w:styleId="Sadraj4" w:type="paragraph">
    <w:name w:val="toc 4"/>
    <w:basedOn w:val="Normal"/>
    <w:next w:val="Normal"/>
    <w:autoRedefine/>
    <w:semiHidden/>
    <w:rsid w:val="00F422BB"/>
    <w:pPr>
      <w:ind w:left="720"/>
    </w:pPr>
    <w:rPr>
      <w:rFonts w:ascii="Calibri" w:cs="Calibri" w:hAnsi="Calibri"/>
      <w:sz w:val="18"/>
      <w:szCs w:val="18"/>
    </w:rPr>
  </w:style>
  <w:style w:styleId="Sadraj5" w:type="paragraph">
    <w:name w:val="toc 5"/>
    <w:basedOn w:val="Normal"/>
    <w:next w:val="Normal"/>
    <w:autoRedefine/>
    <w:semiHidden/>
    <w:rsid w:val="00F422BB"/>
    <w:pPr>
      <w:ind w:left="960"/>
    </w:pPr>
    <w:rPr>
      <w:rFonts w:ascii="Calibri" w:cs="Calibri" w:hAnsi="Calibri"/>
      <w:sz w:val="18"/>
      <w:szCs w:val="18"/>
    </w:rPr>
  </w:style>
  <w:style w:styleId="Sadraj6" w:type="paragraph">
    <w:name w:val="toc 6"/>
    <w:basedOn w:val="Normal"/>
    <w:next w:val="Normal"/>
    <w:autoRedefine/>
    <w:semiHidden/>
    <w:rsid w:val="00F422BB"/>
    <w:pPr>
      <w:ind w:left="1200"/>
    </w:pPr>
    <w:rPr>
      <w:rFonts w:ascii="Calibri" w:cs="Calibri" w:hAnsi="Calibri"/>
      <w:sz w:val="18"/>
      <w:szCs w:val="18"/>
    </w:rPr>
  </w:style>
  <w:style w:styleId="Sadraj7" w:type="paragraph">
    <w:name w:val="toc 7"/>
    <w:basedOn w:val="Normal"/>
    <w:next w:val="Normal"/>
    <w:autoRedefine/>
    <w:semiHidden/>
    <w:rsid w:val="00F422BB"/>
    <w:pPr>
      <w:ind w:left="1440"/>
    </w:pPr>
    <w:rPr>
      <w:rFonts w:ascii="Calibri" w:cs="Calibri" w:hAnsi="Calibri"/>
      <w:sz w:val="18"/>
      <w:szCs w:val="18"/>
    </w:rPr>
  </w:style>
  <w:style w:styleId="Sadraj8" w:type="paragraph">
    <w:name w:val="toc 8"/>
    <w:basedOn w:val="Normal"/>
    <w:next w:val="Normal"/>
    <w:autoRedefine/>
    <w:semiHidden/>
    <w:rsid w:val="00F422BB"/>
    <w:pPr>
      <w:ind w:left="1680"/>
    </w:pPr>
    <w:rPr>
      <w:rFonts w:ascii="Calibri" w:cs="Calibri" w:hAnsi="Calibri"/>
      <w:sz w:val="18"/>
      <w:szCs w:val="18"/>
    </w:rPr>
  </w:style>
  <w:style w:styleId="Sadraj9" w:type="paragraph">
    <w:name w:val="toc 9"/>
    <w:basedOn w:val="Normal"/>
    <w:next w:val="Normal"/>
    <w:autoRedefine/>
    <w:semiHidden/>
    <w:rsid w:val="00F422BB"/>
    <w:pPr>
      <w:ind w:left="1920"/>
    </w:pPr>
    <w:rPr>
      <w:rFonts w:ascii="Calibri" w:cs="Calibri" w:hAnsi="Calibri"/>
      <w:sz w:val="18"/>
      <w:szCs w:val="18"/>
    </w:rPr>
  </w:style>
  <w:style w:styleId="Hiperveza" w:type="character">
    <w:name w:val="Hyperlink"/>
    <w:uiPriority w:val="99"/>
    <w:rsid w:val="00F422BB"/>
    <w:rPr>
      <w:color w:val="0000FF"/>
      <w:u w:val="single"/>
    </w:rPr>
  </w:style>
  <w:style w:customStyle="1" w:styleId="kontakt" w:type="paragraph">
    <w:name w:val="kontakt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StandardWeb" w:type="paragraph">
    <w:name w:val="Normal (Web)"/>
    <w:basedOn w:val="Normal"/>
    <w:uiPriority w:val="99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styleId="Reetkatablice4" w:type="table">
    <w:name w:val="Table Grid 4"/>
    <w:basedOn w:val="Obinatablica"/>
    <w:rsid w:val="00F422BB"/>
    <w:rPr>
      <w:rFonts w:ascii="Times New Roman" w:eastAsia="Times New Roman" w:hAnsi="Times New Roman"/>
      <w:lang w:eastAsia="hr-HR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customStyle="1" w:styleId="tabletextfield" w:type="character">
    <w:name w:val="table_text_field"/>
    <w:basedOn w:val="Zadanifontodlomka"/>
    <w:rsid w:val="00F422BB"/>
  </w:style>
  <w:style w:customStyle="1" w:styleId="tabletitle2" w:type="character">
    <w:name w:val="table_title2"/>
    <w:basedOn w:val="Zadanifontodlomka"/>
    <w:rsid w:val="00F422BB"/>
  </w:style>
  <w:style w:styleId="Naglaeno" w:type="character">
    <w:name w:val="Strong"/>
    <w:uiPriority w:val="22"/>
    <w:qFormat/>
    <w:rsid w:val="00F422BB"/>
    <w:rPr>
      <w:b/>
      <w:bCs/>
    </w:rPr>
  </w:style>
  <w:style w:customStyle="1" w:styleId="mw-headline" w:type="character">
    <w:name w:val="mw-headline"/>
    <w:basedOn w:val="Zadanifontodlomka"/>
    <w:rsid w:val="00F422BB"/>
  </w:style>
  <w:style w:customStyle="1" w:styleId="editsectionmoved" w:type="character">
    <w:name w:val="editsectionmoved"/>
    <w:basedOn w:val="Zadanifontodlomka"/>
    <w:rsid w:val="00F422BB"/>
  </w:style>
  <w:style w:customStyle="1" w:styleId="contenttext" w:type="paragraph">
    <w:name w:val="contenttext"/>
    <w:basedOn w:val="Normal"/>
    <w:rsid w:val="00F422BB"/>
    <w:pPr>
      <w:spacing w:after="100" w:afterAutospacing="1" w:before="100" w:beforeAutospacing="1"/>
      <w:jc w:val="both"/>
    </w:pPr>
    <w:rPr>
      <w:rFonts w:ascii="Arial" w:cs="Arial" w:eastAsia="Times New Roman" w:hAnsi="Arial"/>
      <w:color w:val="666666"/>
      <w:sz w:val="15"/>
      <w:szCs w:val="15"/>
      <w:lang w:eastAsia="hr-HR" w:val="hr-HR"/>
    </w:rPr>
  </w:style>
  <w:style w:customStyle="1" w:styleId="datum" w:type="paragraph">
    <w:name w:val="datum"/>
    <w:basedOn w:val="Normal"/>
    <w:rsid w:val="00F422BB"/>
    <w:pPr>
      <w:spacing w:after="100" w:afterAutospacing="1" w:before="100" w:beforeAutospacing="1"/>
    </w:pPr>
    <w:rPr>
      <w:rFonts w:ascii="Arial" w:cs="Arial" w:eastAsia="Times New Roman" w:hAnsi="Arial"/>
      <w:color w:val="800000"/>
      <w:sz w:val="20"/>
      <w:szCs w:val="20"/>
      <w:lang w:eastAsia="hr-HR" w:val="hr-HR"/>
    </w:rPr>
  </w:style>
  <w:style w:styleId="Opisslike" w:type="paragraph">
    <w:name w:val="caption"/>
    <w:basedOn w:val="Normal"/>
    <w:next w:val="Normal"/>
    <w:qFormat/>
    <w:rsid w:val="00CA2058"/>
    <w:pPr>
      <w:spacing w:line="360" w:lineRule="auto"/>
    </w:pPr>
    <w:rPr>
      <w:rFonts w:eastAsia="Times New Roman"/>
      <w:lang w:eastAsia="de-DE"/>
    </w:rPr>
  </w:style>
  <w:style w:customStyle="1" w:styleId="Naslov2Char" w:type="character">
    <w:name w:val="Naslov 2 Char"/>
    <w:link w:val="Naslov2"/>
    <w:rsid w:val="008D08A0"/>
    <w:rPr>
      <w:rFonts w:ascii="Times New Roman" w:eastAsia="Times New Roman" w:hAnsi="Times New Roman"/>
      <w:b/>
      <w:bCs/>
      <w:iCs/>
      <w:sz w:val="24"/>
      <w:szCs w:val="24"/>
      <w:lang w:eastAsia="hr-HR" w:val="hr-HR"/>
    </w:rPr>
  </w:style>
  <w:style w:customStyle="1" w:styleId="Naslov1Char" w:type="character">
    <w:name w:val="Naslov 1 Char"/>
    <w:link w:val="Naslov1"/>
    <w:rsid w:val="00251DC0"/>
    <w:rPr>
      <w:rFonts w:ascii="Times New Roman" w:hAnsi="Times New Roman"/>
      <w:b/>
      <w:sz w:val="28"/>
      <w:szCs w:val="28"/>
      <w:lang w:val="hr-HR"/>
    </w:rPr>
  </w:style>
  <w:style w:customStyle="1" w:styleId="imgdescription" w:type="character">
    <w:name w:val="imgdescription"/>
    <w:basedOn w:val="Zadanifontodlomka"/>
    <w:rsid w:val="00F422BB"/>
  </w:style>
  <w:style w:customStyle="1" w:styleId="c5" w:type="paragraph">
    <w:name w:val="c5"/>
    <w:basedOn w:val="Normal"/>
    <w:rsid w:val="00F422BB"/>
    <w:pPr>
      <w:spacing w:after="270" w:before="100" w:beforeAutospacing="1" w:line="330" w:lineRule="atLeast"/>
      <w:jc w:val="both"/>
    </w:pPr>
    <w:rPr>
      <w:rFonts w:ascii="Georgia" w:eastAsia="Times New Roman" w:hAnsi="Georgia"/>
      <w:color w:val="000000"/>
      <w:sz w:val="21"/>
      <w:szCs w:val="21"/>
      <w:lang w:eastAsia="hr-HR" w:val="hr-HR"/>
    </w:rPr>
  </w:style>
  <w:style w:customStyle="1" w:styleId="ap1" w:type="paragraph">
    <w:name w:val="ap1"/>
    <w:basedOn w:val="Normal"/>
    <w:rsid w:val="00F422BB"/>
    <w:pPr>
      <w:spacing w:line="217" w:lineRule="atLeast"/>
      <w:ind w:left="149" w:right="149"/>
    </w:pPr>
    <w:rPr>
      <w:rFonts w:eastAsia="Times New Roman"/>
      <w:color w:val="1D1C1C"/>
      <w:lang w:eastAsia="hr-HR" w:val="hr-HR"/>
    </w:rPr>
  </w:style>
  <w:style w:customStyle="1" w:styleId="itemhead" w:type="paragraph">
    <w:name w:val="itemhead"/>
    <w:basedOn w:val="Normal"/>
    <w:rsid w:val="00F422BB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SubtleEmphasis2" w:type="paragraph">
    <w:name w:val="Subtle Emphasis2"/>
    <w:basedOn w:val="Normal"/>
    <w:uiPriority w:val="34"/>
    <w:qFormat/>
    <w:rsid w:val="006B1823"/>
    <w:pPr>
      <w:ind w:left="720"/>
      <w:contextualSpacing/>
    </w:pPr>
    <w:rPr>
      <w:rFonts w:eastAsia="Times New Roman"/>
      <w:lang w:eastAsia="hr-HR" w:val="hr-HR"/>
    </w:rPr>
  </w:style>
  <w:style w:customStyle="1" w:styleId="c11" w:type="paragraph">
    <w:name w:val="c11"/>
    <w:basedOn w:val="Normal"/>
    <w:rsid w:val="0000105A"/>
    <w:pPr>
      <w:spacing w:after="255" w:before="100" w:beforeAutospacing="1"/>
    </w:pPr>
    <w:rPr>
      <w:rFonts w:ascii="Georgia" w:eastAsia="Times New Roman" w:hAnsi="Georgia"/>
      <w:b/>
      <w:bCs/>
      <w:i/>
      <w:iCs/>
      <w:color w:val="484848"/>
      <w:sz w:val="23"/>
      <w:szCs w:val="23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6012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266012"/>
    <w:rPr>
      <w:rFonts w:ascii="Tahoma" w:cs="Tahoma" w:eastAsia="Times New Roman" w:hAnsi="Tahoma"/>
      <w:sz w:val="16"/>
      <w:szCs w:val="16"/>
      <w:lang w:eastAsia="hr-HR"/>
    </w:rPr>
  </w:style>
  <w:style w:styleId="Istaknuto" w:type="character">
    <w:name w:val="Emphasis"/>
    <w:uiPriority w:val="20"/>
    <w:qFormat/>
    <w:rsid w:val="00DA6BEE"/>
    <w:rPr>
      <w:i/>
      <w:iCs/>
    </w:rPr>
  </w:style>
  <w:style w:customStyle="1" w:styleId="textcisti" w:type="paragraph">
    <w:name w:val="textcisti"/>
    <w:basedOn w:val="Normal"/>
    <w:rsid w:val="00504FC9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NoList1" w:type="numbering">
    <w:name w:val="No List1"/>
    <w:next w:val="Bezpopisa"/>
    <w:uiPriority w:val="99"/>
    <w:semiHidden/>
    <w:unhideWhenUsed/>
    <w:rsid w:val="00AE5950"/>
  </w:style>
  <w:style w:customStyle="1" w:styleId="apple-converted-space" w:type="character">
    <w:name w:val="apple-converted-space"/>
    <w:rsid w:val="00AE5950"/>
  </w:style>
  <w:style w:styleId="Tijeloteksta" w:type="paragraph">
    <w:name w:val="Body Text"/>
    <w:basedOn w:val="Normal"/>
    <w:link w:val="TijelotekstaChar"/>
    <w:rsid w:val="00AE5950"/>
    <w:pPr>
      <w:jc w:val="both"/>
    </w:pPr>
    <w:rPr>
      <w:rFonts w:ascii="Arial" w:eastAsia="Times New Roman" w:hAnsi="Arial"/>
      <w:snapToGrid w:val="0"/>
      <w:sz w:val="20"/>
      <w:szCs w:val="20"/>
      <w:lang w:eastAsia="en-US" w:val="fr-FR"/>
    </w:rPr>
  </w:style>
  <w:style w:customStyle="1" w:styleId="TijelotekstaChar" w:type="character">
    <w:name w:val="Tijelo teksta Char"/>
    <w:link w:val="Tijeloteksta"/>
    <w:rsid w:val="00AE5950"/>
    <w:rPr>
      <w:rFonts w:ascii="Arial" w:eastAsia="Times New Roman" w:hAnsi="Arial"/>
      <w:snapToGrid w:val="0"/>
      <w:lang w:eastAsia="en-US" w:val="fr-FR"/>
    </w:rPr>
  </w:style>
  <w:style w:customStyle="1" w:styleId="TableGrid1" w:type="table">
    <w:name w:val="Table Grid1"/>
    <w:basedOn w:val="Obinatablica"/>
    <w:next w:val="Reetkatablice"/>
    <w:uiPriority w:val="59"/>
    <w:rsid w:val="00AE595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apple-style-span" w:type="character">
    <w:name w:val="apple-style-span"/>
    <w:rsid w:val="00AE5950"/>
  </w:style>
  <w:style w:customStyle="1" w:styleId="text" w:type="paragraph">
    <w:name w:val="text"/>
    <w:rsid w:val="00AE5950"/>
    <w:pPr>
      <w:widowControl w:val="0"/>
      <w:spacing w:before="240" w:line="240" w:lineRule="exact"/>
      <w:jc w:val="both"/>
    </w:pPr>
    <w:rPr>
      <w:rFonts w:ascii="Arial" w:eastAsia="Times New Roman" w:hAnsi="Arial"/>
      <w:snapToGrid w:val="0"/>
      <w:sz w:val="24"/>
      <w:lang w:val="cs-CZ"/>
    </w:rPr>
  </w:style>
  <w:style w:customStyle="1" w:styleId="textcslovan" w:type="paragraph">
    <w:name w:val="text císlovaný"/>
    <w:basedOn w:val="text"/>
    <w:rsid w:val="00AE5950"/>
    <w:pPr>
      <w:ind w:hanging="567" w:left="567"/>
    </w:pPr>
  </w:style>
  <w:style w:customStyle="1" w:styleId="noparagraphstyle" w:type="paragraph">
    <w:name w:val="noparagraphstyle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lanak" w:type="paragraph">
    <w:name w:val="clanak"/>
    <w:basedOn w:val="Normal"/>
    <w:rsid w:val="00AE5950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c41" w:type="paragraph">
    <w:name w:val="c41"/>
    <w:basedOn w:val="Normal"/>
    <w:rsid w:val="00C27A22"/>
    <w:pP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claimempty" w:type="character">
    <w:name w:val="xclaimempty"/>
    <w:rsid w:val="00C27A22"/>
  </w:style>
  <w:style w:customStyle="1" w:styleId="xclaimstyle" w:type="character">
    <w:name w:val="xclaimstyle"/>
    <w:rsid w:val="00C27A22"/>
  </w:style>
  <w:style w:customStyle="1" w:styleId="SubtleEmphasis1" w:type="paragraph">
    <w:name w:val="Subtle Emphasis1"/>
    <w:basedOn w:val="Normal"/>
    <w:uiPriority w:val="34"/>
    <w:qFormat/>
    <w:rsid w:val="00D92B02"/>
    <w:pPr>
      <w:ind w:left="708"/>
    </w:pPr>
    <w:rPr>
      <w:rFonts w:eastAsia="Times New Roman"/>
      <w:lang w:eastAsia="hr-HR" w:val="hr-HR"/>
    </w:rPr>
  </w:style>
  <w:style w:customStyle="1" w:styleId="Naslov4Char" w:type="character">
    <w:name w:val="Naslov 4 Char"/>
    <w:link w:val="Naslov4"/>
    <w:uiPriority w:val="9"/>
    <w:rsid w:val="00996714"/>
    <w:rPr>
      <w:rFonts w:ascii="Cambria" w:cs="Times New Roman" w:eastAsia="MS Mincho" w:hAnsi="Cambria"/>
      <w:b/>
      <w:bCs/>
      <w:sz w:val="28"/>
      <w:szCs w:val="28"/>
      <w:lang w:eastAsia="hr-HR" w:val="hr-HR"/>
    </w:rPr>
  </w:style>
  <w:style w:customStyle="1" w:styleId="MediumShading11" w:type="paragraph">
    <w:name w:val="Medium Shading 11"/>
    <w:basedOn w:val="Normal"/>
    <w:uiPriority w:val="63"/>
    <w:rsid w:val="00996714"/>
    <w:pPr>
      <w:keepNext/>
      <w:numPr>
        <w:ilvl w:val="5"/>
        <w:numId w:val="1"/>
      </w:numPr>
      <w:contextualSpacing/>
      <w:outlineLvl w:val="5"/>
    </w:pPr>
    <w:rPr>
      <w:rFonts w:ascii="Verdana" w:eastAsia="MS Gothic" w:hAnsi="Verdana"/>
      <w:lang w:eastAsia="hr-HR" w:val="hr-HR"/>
    </w:rPr>
  </w:style>
  <w:style w:styleId="Popis" w:type="paragraph">
    <w:name w:val="List"/>
    <w:basedOn w:val="Normal"/>
    <w:uiPriority w:val="99"/>
    <w:unhideWhenUsed/>
    <w:rsid w:val="00996714"/>
    <w:pPr>
      <w:ind w:hanging="283" w:left="283"/>
      <w:contextualSpacing/>
    </w:pPr>
    <w:rPr>
      <w:rFonts w:eastAsia="Times New Roman"/>
      <w:lang w:eastAsia="hr-HR" w:val="hr-HR"/>
    </w:rPr>
  </w:style>
  <w:style w:styleId="Popis2" w:type="paragraph">
    <w:name w:val="List 2"/>
    <w:basedOn w:val="Normal"/>
    <w:uiPriority w:val="99"/>
    <w:unhideWhenUsed/>
    <w:rsid w:val="00996714"/>
    <w:pPr>
      <w:ind w:hanging="283" w:left="566"/>
      <w:contextualSpacing/>
    </w:pPr>
    <w:rPr>
      <w:rFonts w:eastAsia="Times New Roman"/>
      <w:lang w:eastAsia="hr-HR" w:val="hr-HR"/>
    </w:rPr>
  </w:style>
  <w:style w:styleId="Popis3" w:type="paragraph">
    <w:name w:val="List 3"/>
    <w:basedOn w:val="Normal"/>
    <w:uiPriority w:val="99"/>
    <w:unhideWhenUsed/>
    <w:rsid w:val="00996714"/>
    <w:pPr>
      <w:ind w:hanging="283" w:left="849"/>
      <w:contextualSpacing/>
    </w:pPr>
    <w:rPr>
      <w:rFonts w:eastAsia="Times New Roman"/>
      <w:lang w:eastAsia="hr-HR" w:val="hr-HR"/>
    </w:rPr>
  </w:style>
  <w:style w:styleId="Popis4" w:type="paragraph">
    <w:name w:val="List 4"/>
    <w:basedOn w:val="Normal"/>
    <w:uiPriority w:val="99"/>
    <w:unhideWhenUsed/>
    <w:rsid w:val="00996714"/>
    <w:pPr>
      <w:ind w:hanging="283" w:left="1132"/>
      <w:contextualSpacing/>
    </w:pPr>
    <w:rPr>
      <w:rFonts w:eastAsia="Times New Roman"/>
      <w:lang w:eastAsia="hr-HR" w:val="hr-HR"/>
    </w:rPr>
  </w:style>
  <w:style w:styleId="Popis5" w:type="paragraph">
    <w:name w:val="List 5"/>
    <w:basedOn w:val="Normal"/>
    <w:uiPriority w:val="99"/>
    <w:unhideWhenUsed/>
    <w:rsid w:val="00996714"/>
    <w:pPr>
      <w:ind w:hanging="283" w:left="1415"/>
      <w:contextualSpacing/>
    </w:pPr>
    <w:rPr>
      <w:rFonts w:eastAsia="Times New Roman"/>
      <w:lang w:eastAsia="hr-HR" w:val="hr-HR"/>
    </w:rPr>
  </w:style>
  <w:style w:styleId="Grafikeoznake2" w:type="paragraph">
    <w:name w:val="List Bullet 2"/>
    <w:basedOn w:val="Normal"/>
    <w:uiPriority w:val="99"/>
    <w:unhideWhenUsed/>
    <w:rsid w:val="00996714"/>
    <w:pPr>
      <w:numPr>
        <w:numId w:val="4"/>
      </w:numPr>
      <w:contextualSpacing/>
    </w:pPr>
    <w:rPr>
      <w:rFonts w:eastAsia="Times New Roman"/>
      <w:lang w:eastAsia="hr-HR" w:val="hr-HR"/>
    </w:rPr>
  </w:style>
  <w:style w:styleId="Grafikeoznake5" w:type="paragraph">
    <w:name w:val="List Bullet 5"/>
    <w:basedOn w:val="Normal"/>
    <w:uiPriority w:val="99"/>
    <w:unhideWhenUsed/>
    <w:rsid w:val="00996714"/>
    <w:pPr>
      <w:numPr>
        <w:numId w:val="5"/>
      </w:numPr>
      <w:contextualSpacing/>
    </w:pPr>
    <w:rPr>
      <w:rFonts w:eastAsia="Times New Roman"/>
      <w:lang w:eastAsia="hr-HR" w:val="hr-HR"/>
    </w:rPr>
  </w:style>
  <w:style w:styleId="Nastavakpopisa" w:type="paragraph">
    <w:name w:val="List Continue"/>
    <w:basedOn w:val="Normal"/>
    <w:uiPriority w:val="99"/>
    <w:unhideWhenUsed/>
    <w:rsid w:val="00996714"/>
    <w:pPr>
      <w:spacing w:after="120"/>
      <w:ind w:left="283"/>
      <w:contextualSpacing/>
    </w:pPr>
    <w:rPr>
      <w:rFonts w:eastAsia="Times New Roman"/>
      <w:lang w:eastAsia="hr-HR" w:val="hr-HR"/>
    </w:rPr>
  </w:style>
  <w:style w:styleId="Nastavakpopisa5" w:type="paragraph">
    <w:name w:val="List Continue 5"/>
    <w:basedOn w:val="Normal"/>
    <w:uiPriority w:val="99"/>
    <w:unhideWhenUsed/>
    <w:rsid w:val="00996714"/>
    <w:pPr>
      <w:spacing w:after="120"/>
      <w:ind w:left="1415"/>
      <w:contextualSpacing/>
    </w:pPr>
    <w:rPr>
      <w:rFonts w:eastAsia="Times New Roman"/>
      <w:lang w:eastAsia="hr-HR"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unhideWhenUsed/>
    <w:rsid w:val="00996714"/>
    <w:pPr>
      <w:spacing w:after="120"/>
      <w:ind w:firstLine="210"/>
      <w:jc w:val="left"/>
    </w:pPr>
    <w:rPr>
      <w:rFonts w:ascii="Times New Roman" w:hAnsi="Times New Roman"/>
      <w:snapToGrid/>
      <w:sz w:val="24"/>
      <w:szCs w:val="24"/>
      <w:lang w:eastAsia="hr-HR" w:val="hr-HR"/>
    </w:rPr>
  </w:style>
  <w:style w:customStyle="1" w:styleId="Tijeloteksta-prvauvlakaChar" w:type="character">
    <w:name w:val="Tijelo teksta - prva uvlaka Char"/>
    <w:link w:val="Tijeloteksta-prvauvlaka"/>
    <w:uiPriority w:val="99"/>
    <w:rsid w:val="00996714"/>
    <w:rPr>
      <w:rFonts w:ascii="Times New Roman" w:eastAsia="Times New Roman" w:hAnsi="Times New Roman"/>
      <w:snapToGrid/>
      <w:sz w:val="24"/>
      <w:szCs w:val="24"/>
      <w:lang w:eastAsia="hr-HR"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996714"/>
    <w:pPr>
      <w:spacing w:after="120"/>
      <w:ind w:left="283"/>
    </w:pPr>
    <w:rPr>
      <w:rFonts w:eastAsia="Times New Roman"/>
      <w:lang w:eastAsia="hr-HR" w:val="hr-HR"/>
    </w:rPr>
  </w:style>
  <w:style w:customStyle="1" w:styleId="UvuenotijelotekstaChar" w:type="character">
    <w:name w:val="Uvučeno tijelo teksta Char"/>
    <w:link w:val="Uvuenotijeloteksta"/>
    <w:uiPriority w:val="99"/>
    <w:semiHidden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unhideWhenUsed/>
    <w:rsid w:val="00996714"/>
    <w:pPr>
      <w:ind w:firstLine="210"/>
    </w:pPr>
  </w:style>
  <w:style w:customStyle="1" w:styleId="Tijeloteksta-prvauvlaka2Char" w:type="character">
    <w:name w:val="Tijelo teksta - prva uvlaka 2 Char"/>
    <w:link w:val="Tijeloteksta-prvauvlaka2"/>
    <w:uiPriority w:val="99"/>
    <w:rsid w:val="00996714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MediumGrid21" w:type="paragraph">
    <w:name w:val="Medium Grid 21"/>
    <w:uiPriority w:val="1"/>
    <w:qFormat/>
    <w:rsid w:val="008E604D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DarkList-Accent51" w:type="paragraph">
    <w:name w:val="Dark List - Accent 51"/>
    <w:basedOn w:val="Normal"/>
    <w:uiPriority w:val="34"/>
    <w:qFormat/>
    <w:rsid w:val="00777D99"/>
    <w:pPr>
      <w:ind w:left="708"/>
    </w:pPr>
    <w:rPr>
      <w:rFonts w:eastAsia="Times New Roman"/>
      <w:lang w:eastAsia="hr-HR" w:val="hr-HR"/>
    </w:rPr>
  </w:style>
  <w:style w:customStyle="1" w:styleId="Textbody" w:type="paragraph">
    <w:name w:val="Text body"/>
    <w:basedOn w:val="Normal"/>
    <w:rsid w:val="0073016C"/>
    <w:pPr>
      <w:widowControl w:val="0"/>
      <w:suppressAutoHyphens/>
      <w:autoSpaceDN w:val="0"/>
      <w:spacing w:after="120"/>
      <w:textAlignment w:val="baseline"/>
    </w:pPr>
    <w:rPr>
      <w:rFonts w:cs="Mangal" w:eastAsia="Lucida Sans Unicode"/>
      <w:kern w:val="3"/>
      <w:lang w:bidi="hi-IN" w:eastAsia="zh-CN" w:val="hr-HR"/>
    </w:rPr>
  </w:style>
  <w:style w:styleId="SlijeenaHiperveza" w:type="character">
    <w:name w:val="FollowedHyperlink"/>
    <w:uiPriority w:val="99"/>
    <w:semiHidden/>
    <w:unhideWhenUsed/>
    <w:rsid w:val="000F650F"/>
    <w:rPr>
      <w:color w:val="800080"/>
      <w:u w:val="single"/>
    </w:rPr>
  </w:style>
  <w:style w:customStyle="1" w:styleId="xl63" w:type="paragraph">
    <w:name w:val="xl63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4" w:type="paragraph">
    <w:name w:val="xl64"/>
    <w:basedOn w:val="Normal"/>
    <w:rsid w:val="000F650F"/>
    <w:pPr>
      <w:shd w:color="000000" w:fill="C0C0C0" w:val="clear"/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5" w:type="paragraph">
    <w:name w:val="xl65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6" w:type="paragraph">
    <w:name w:val="xl66"/>
    <w:basedOn w:val="Normal"/>
    <w:rsid w:val="000F650F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67" w:type="paragraph">
    <w:name w:val="xl6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68" w:type="paragraph">
    <w:name w:val="xl6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69" w:type="paragraph">
    <w:name w:val="xl6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right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0" w:type="paragraph">
    <w:name w:val="xl7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1" w:type="paragraph">
    <w:name w:val="xl71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2" w:type="paragraph">
    <w:name w:val="xl72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3" w:type="paragraph">
    <w:name w:val="xl73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imes" w:hAnsi="Times"/>
      <w:sz w:val="20"/>
      <w:szCs w:val="20"/>
      <w:lang w:eastAsia="en-US" w:val="en-US"/>
    </w:rPr>
  </w:style>
  <w:style w:customStyle="1" w:styleId="xl74" w:type="paragraph">
    <w:name w:val="xl74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Tahoma" w:cs="Tahoma" w:hAnsi="Tahoma"/>
      <w:color w:val="000000"/>
      <w:sz w:val="16"/>
      <w:szCs w:val="16"/>
      <w:lang w:eastAsia="en-US" w:val="en-US"/>
    </w:rPr>
  </w:style>
  <w:style w:customStyle="1" w:styleId="xl75" w:type="paragraph">
    <w:name w:val="xl75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Arial" w:cs="Arial" w:hAnsi="Arial"/>
      <w:color w:val="333333"/>
      <w:lang w:eastAsia="en-US" w:val="en-US"/>
    </w:rPr>
  </w:style>
  <w:style w:customStyle="1" w:styleId="xl76" w:type="paragraph">
    <w:name w:val="xl76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pacing w:after="100" w:afterAutospacing="1" w:before="100" w:beforeAutospacing="1"/>
    </w:pPr>
    <w:rPr>
      <w:rFonts w:ascii="Verdana" w:hAnsi="Verdana"/>
      <w:color w:val="000080"/>
      <w:sz w:val="16"/>
      <w:szCs w:val="16"/>
      <w:lang w:eastAsia="en-US" w:val="en-US"/>
    </w:rPr>
  </w:style>
  <w:style w:customStyle="1" w:styleId="xl77" w:type="paragraph">
    <w:name w:val="xl77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8" w:type="paragraph">
    <w:name w:val="xl78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79" w:type="paragraph">
    <w:name w:val="xl79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xl80" w:type="paragraph">
    <w:name w:val="xl80"/>
    <w:basedOn w:val="Normal"/>
    <w:rsid w:val="000F650F"/>
    <w:pPr>
      <w:pBdr>
        <w:top w:color="8DB4E2" w:space="0" w:sz="4" w:val="single"/>
        <w:left w:color="8DB4E2" w:space="0" w:sz="4" w:val="single"/>
        <w:bottom w:color="8DB4E2" w:space="0" w:sz="4" w:val="single"/>
        <w:right w:color="8DB4E2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ascii="Times" w:hAnsi="Times"/>
      <w:b/>
      <w:bCs/>
      <w:color w:val="000000"/>
      <w:sz w:val="20"/>
      <w:szCs w:val="20"/>
      <w:lang w:eastAsia="en-US" w:val="en-US"/>
    </w:rPr>
  </w:style>
  <w:style w:customStyle="1" w:styleId="SubtleEmphasis3" w:type="paragraph">
    <w:name w:val="Subtle Emphasis3"/>
    <w:basedOn w:val="Normal"/>
    <w:uiPriority w:val="72"/>
    <w:qFormat/>
    <w:rsid w:val="00B930D4"/>
    <w:pPr>
      <w:ind w:left="720"/>
      <w:contextualSpacing/>
    </w:pPr>
    <w:rPr>
      <w:rFonts w:eastAsia="Times New Roman"/>
      <w:lang w:eastAsia="hr-HR" w:val="hr-HR"/>
    </w:rPr>
  </w:style>
  <w:style w:customStyle="1" w:styleId="xl92" w:type="paragraph">
    <w:name w:val="xl92"/>
    <w:basedOn w:val="Normal"/>
    <w:rsid w:val="007508CB"/>
    <w:pPr>
      <w:spacing w:after="100" w:afterAutospacing="1" w:before="100" w:beforeAutospacing="1"/>
    </w:pPr>
    <w:rPr>
      <w:rFonts w:ascii="Times" w:hAnsi="Times"/>
      <w:b/>
      <w:bCs/>
      <w:sz w:val="20"/>
      <w:szCs w:val="20"/>
      <w:lang w:eastAsia="en-US" w:val="en-US"/>
    </w:rPr>
  </w:style>
  <w:style w:customStyle="1" w:styleId="xl93" w:type="paragraph">
    <w:name w:val="xl9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4" w:type="paragraph">
    <w:name w:val="xl9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5" w:type="paragraph">
    <w:name w:val="xl9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6" w:type="paragraph">
    <w:name w:val="xl96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7" w:type="paragraph">
    <w:name w:val="xl97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8" w:type="paragraph">
    <w:name w:val="xl98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0"/>
      <w:szCs w:val="20"/>
      <w:lang w:eastAsia="en-US" w:val="en-US"/>
    </w:rPr>
  </w:style>
  <w:style w:customStyle="1" w:styleId="xl99" w:type="paragraph">
    <w:name w:val="xl99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100" w:type="paragraph">
    <w:name w:val="xl100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101" w:type="paragraph">
    <w:name w:val="xl101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eastAsia="en-US" w:val="en-US"/>
    </w:rPr>
  </w:style>
  <w:style w:customStyle="1" w:styleId="xl102" w:type="paragraph">
    <w:name w:val="xl102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sz w:val="20"/>
      <w:szCs w:val="20"/>
      <w:lang w:eastAsia="en-US" w:val="en-US"/>
    </w:rPr>
  </w:style>
  <w:style w:customStyle="1" w:styleId="xl103" w:type="paragraph">
    <w:name w:val="xl103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xl104" w:type="paragraph">
    <w:name w:val="xl104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xl105" w:type="paragraph">
    <w:name w:val="xl105"/>
    <w:basedOn w:val="Normal"/>
    <w:rsid w:val="007508C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b/>
      <w:bCs/>
      <w:sz w:val="20"/>
      <w:szCs w:val="20"/>
      <w:lang w:eastAsia="en-US" w:val="en-US"/>
    </w:rPr>
  </w:style>
  <w:style w:customStyle="1" w:styleId="PlainTable31" w:type="paragraph">
    <w:name w:val="Plain Table 31"/>
    <w:basedOn w:val="Normal"/>
    <w:uiPriority w:val="72"/>
    <w:qFormat/>
    <w:rsid w:val="006634A3"/>
    <w:pPr>
      <w:ind w:left="708"/>
    </w:pPr>
    <w:rPr>
      <w:rFonts w:eastAsia="Times New Roman"/>
      <w:lang w:eastAsia="hr-HR" w:val="hr-HR"/>
    </w:rPr>
  </w:style>
  <w:style w:customStyle="1" w:styleId="xl90" w:type="paragraph">
    <w:name w:val="xl90"/>
    <w:basedOn w:val="Normal"/>
    <w:rsid w:val="000622BE"/>
    <w:pPr>
      <w:spacing w:after="100" w:afterAutospacing="1" w:before="100" w:beforeAutospacing="1"/>
    </w:pPr>
    <w:rPr>
      <w:sz w:val="20"/>
      <w:szCs w:val="20"/>
      <w:lang w:eastAsia="en-US" w:val="en-US"/>
    </w:rPr>
  </w:style>
  <w:style w:customStyle="1" w:styleId="xl91" w:type="paragraph">
    <w:name w:val="xl91"/>
    <w:basedOn w:val="Normal"/>
    <w:rsid w:val="000622B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</w:pPr>
    <w:rPr>
      <w:sz w:val="20"/>
      <w:szCs w:val="20"/>
      <w:lang w:eastAsia="en-US" w:val="en-US"/>
    </w:rPr>
  </w:style>
  <w:style w:styleId="Odlomakpopisa" w:type="paragraph">
    <w:name w:val="List Paragraph"/>
    <w:basedOn w:val="Normal"/>
    <w:uiPriority w:val="34"/>
    <w:qFormat/>
    <w:rsid w:val="00ED57E8"/>
    <w:pPr>
      <w:ind w:left="720"/>
      <w:contextualSpacing/>
    </w:pPr>
    <w:rPr>
      <w:rFonts w:eastAsia="Times New Roman"/>
      <w:lang w:eastAsia="hr-HR" w:val="hr-HR"/>
    </w:rPr>
  </w:style>
  <w:style w:customStyle="1" w:styleId="style3" w:type="character">
    <w:name w:val="style3"/>
    <w:basedOn w:val="Zadanifontodlomka"/>
    <w:rsid w:val="00A91F0A"/>
  </w:style>
  <w:style w:customStyle="1" w:styleId="st" w:type="character">
    <w:name w:val="st"/>
    <w:basedOn w:val="Zadanifontodlomka"/>
    <w:rsid w:val="00A91F0A"/>
  </w:style>
  <w:style w:customStyle="1" w:styleId="xl81" w:type="paragraph">
    <w:name w:val="xl81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2" w:type="paragraph">
    <w:name w:val="xl82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3" w:type="paragraph">
    <w:name w:val="xl83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4" w:type="paragraph">
    <w:name w:val="xl84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Times New Roman"/>
      <w:sz w:val="18"/>
      <w:szCs w:val="18"/>
      <w:lang w:eastAsia="hr-HR" w:val="hr-HR"/>
    </w:rPr>
  </w:style>
  <w:style w:customStyle="1" w:styleId="xl85" w:type="paragraph">
    <w:name w:val="xl85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C5D9F1" w:val="clear"/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6" w:type="paragraph">
    <w:name w:val="xl86"/>
    <w:basedOn w:val="Normal"/>
    <w:rsid w:val="00E05C44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Times New Roman"/>
      <w:lang w:eastAsia="hr-HR" w:val="hr-HR"/>
    </w:rPr>
  </w:style>
  <w:style w:customStyle="1" w:styleId="xl87" w:type="paragraph">
    <w:name w:val="xl87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8" w:type="paragraph">
    <w:name w:val="xl88"/>
    <w:basedOn w:val="Normal"/>
    <w:rsid w:val="00E05C44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Times New Roman"/>
      <w:lang w:eastAsia="hr-HR" w:val="hr-HR"/>
    </w:rPr>
  </w:style>
  <w:style w:customStyle="1" w:styleId="xl89" w:type="paragraph">
    <w:name w:val="xl89"/>
    <w:basedOn w:val="Normal"/>
    <w:rsid w:val="00E05C44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rFonts w:eastAsia="Times New Roman"/>
      <w:sz w:val="18"/>
      <w:szCs w:val="18"/>
      <w:lang w:eastAsia="hr-HR" w:val="hr-HR"/>
    </w:rPr>
  </w:style>
  <w:style w:styleId="TOCNaslov" w:type="paragraph">
    <w:name w:val="TOC Heading"/>
    <w:basedOn w:val="Naslov1"/>
    <w:next w:val="Normal"/>
    <w:uiPriority w:val="39"/>
    <w:unhideWhenUsed/>
    <w:qFormat/>
    <w:rsid w:val="00C56AB6"/>
    <w:pPr>
      <w:keepLines/>
      <w:tabs>
        <w:tab w:pos="1225" w:val="clear"/>
      </w:tabs>
      <w:spacing w:after="0" w:line="259" w:lineRule="auto"/>
      <w:outlineLvl w:val="9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32"/>
    </w:rPr>
  </w:style>
  <w:style w:styleId="Tekstrezerviranogmjesta" w:type="character">
    <w:name w:val="Placeholder Text"/>
    <w:basedOn w:val="Zadanifontodlomka"/>
    <w:uiPriority w:val="62"/>
    <w:rsid w:val="00655B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B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5B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5B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5B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38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7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8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36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6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0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3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80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53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8304522">
          <w:marLeft w:val="-5250"/>
          <w:marRight w:val="0"/>
          <w:marTop w:val="100"/>
          <w:marBottom w:val="10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3657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2899211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24911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910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54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854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99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32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76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55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22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07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3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75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1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82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8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2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8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66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792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4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66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7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44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4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13399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25237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11479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175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7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41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50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3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4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65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0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78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15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8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8409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7381914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4086930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075503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214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44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91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05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61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1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148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0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018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477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8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1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55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92606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45832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73224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117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08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01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35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626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05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72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68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53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19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8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09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6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1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84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86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7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95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97074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687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88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705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30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5782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03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34496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300523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49513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247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825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89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52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062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215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492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004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349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6299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738375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08877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72548373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1135973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25948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92525467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0846454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952548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19132505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7602383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1225841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8500858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30849972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724970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88190399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747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37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139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59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75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4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420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611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187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295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452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76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984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53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705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3894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358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202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8300727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306129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912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953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241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996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4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850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521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5331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151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43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828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71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072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1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921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000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575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40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5912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726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64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2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537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627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28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433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54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81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515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778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288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794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17141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70263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86078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6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85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160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12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60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527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9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8160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0323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007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588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78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643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099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137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7749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7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01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380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52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615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19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316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698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03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5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752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456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57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26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385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84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650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010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4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133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75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464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09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74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191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119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700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21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48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63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29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761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533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27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434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09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97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08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138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416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569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719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2990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5996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648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24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160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861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8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798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384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5730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702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5870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038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8705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8388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54109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102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389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394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00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164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480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287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0756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601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369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524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3369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069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26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52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29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934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61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54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17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448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682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650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2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24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32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6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27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7007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197338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0251334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369095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339844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52663256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38444882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34932457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37682421">
          <w:marLeft w:val="1166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42857926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9153880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35275692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32279118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95066614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791953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2989889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57265478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615846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74937821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238981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62069672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9441922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65365501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05275479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2743784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79816037">
          <w:marLeft w:val="180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614793">
          <w:marLeft w:val="252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395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13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91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471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638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254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7949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8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272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656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588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86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82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0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412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2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41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992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45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30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37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470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567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70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364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8484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407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6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928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9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728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54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03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34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738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44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019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945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374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330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118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377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077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9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470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52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4985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099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150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928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088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052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098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066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328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95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033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340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533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7797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0881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73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163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024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61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418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6270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727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28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36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184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2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83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993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770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730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9544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287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33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527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41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383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165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47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173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900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872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136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3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766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9880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118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857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66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9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0943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222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04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282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28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79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05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821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895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68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040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234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381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964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1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444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7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029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14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643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543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202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66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0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6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2477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287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598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346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5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174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815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417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1886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782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363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890223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9619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006266">
                  <w:marLeft w:val="0"/>
                  <w:marRight w:val="0"/>
                  <w:marTop w:val="0"/>
                  <w:marBottom w:val="105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555284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7783544">
                      <w:marLeft w:val="0"/>
                      <w:marRight w:val="0"/>
                      <w:marTop w:val="0"/>
                      <w:marBottom w:val="3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0559530">
                          <w:marLeft w:val="0"/>
                          <w:marRight w:val="0"/>
                          <w:marTop w:val="12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18843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569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88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09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856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16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521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2939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92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93284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006048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0526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040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694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233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01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0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72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3824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79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90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269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732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906688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815875900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437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545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932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624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369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35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6632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6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917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0259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306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074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4504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237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826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087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371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290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597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7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6067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54106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77105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54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32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6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12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367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10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06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380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42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02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118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392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095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404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9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974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52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49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2608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518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307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70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962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7198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084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6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167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4407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57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72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963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767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858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700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9671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32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677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52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09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80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663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931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319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9866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06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4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3764291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896947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463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046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741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94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294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058595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62146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5690708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097404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34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652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307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469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88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47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215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9908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813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5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9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926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424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7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934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898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521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9908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140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0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680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772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35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3810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130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51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5593173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566564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6616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8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516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943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196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858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896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443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5630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8368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0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52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775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31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0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390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3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453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99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8447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2619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881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4344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118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967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26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58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5778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161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35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13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603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2789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224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584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6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119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008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37839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969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13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202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7397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70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5386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2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689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540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7663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46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925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0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0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581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21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9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967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884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201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927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55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1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68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9825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02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177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558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797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451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15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2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5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531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847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075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275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3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931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5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96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043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9098901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4088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1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435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97203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412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11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6807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15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118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666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127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6909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55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40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066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80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5502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6759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871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8605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301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1073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8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09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9742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907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1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138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599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5302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53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575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770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026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1778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55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94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904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0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04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70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739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871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8870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5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695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5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75010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97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23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66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2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216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955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337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185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96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174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8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5829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408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9036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69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40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592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112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837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3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5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276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46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345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000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156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15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50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2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66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13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699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1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431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27469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6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596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189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6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634406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63285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415046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27464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356297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94061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370017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3725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45001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487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911111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53447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188948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0071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354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115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89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47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4638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51373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761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0649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293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85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665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521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060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412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19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576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1109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431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812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662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0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539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01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929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366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883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9754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41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569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102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226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307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40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647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059548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17585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07231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882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7931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734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583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7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48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6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570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542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80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678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064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5522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10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421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19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4386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247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31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435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974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0354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1400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3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294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715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1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887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42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738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01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560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3380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5910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191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2200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4942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2442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70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9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7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2533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3190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7972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119598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85406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4473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6806583">
                      <w:marLeft w:val="0"/>
                      <w:marRight w:val="15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57968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7589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7524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197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044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356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938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83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78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07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52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108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5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27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27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136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754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993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5314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273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019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2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37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723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6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498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0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502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87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47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889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098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826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792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8717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6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808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23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23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74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59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67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181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403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1224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299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22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57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0126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83562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05953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780559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19682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4487346">
                          <w:marLeft w:val="-8550"/>
                          <w:marRight w:val="0"/>
                          <w:marTop w:val="0"/>
                          <w:marBottom w:val="0"/>
                          <w:divBdr>
                            <w:top w:space="4" w:sz="6" w:color="CCCCCC" w:val="single"/>
                            <w:left w:space="2" w:sz="6" w:color="CCCCCC" w:val="single"/>
                            <w:bottom w:space="4" w:sz="6" w:color="CCCCCC" w:val="single"/>
                            <w:right w:space="2" w:sz="6" w:color="CCCCCC" w:val="single"/>
                          </w:divBdr>
                          <w:divsChild>
                            <w:div w:id="1099373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  <w:div w:id="1655178414">
                          <w:marLeft w:val="30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1755048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1511213692">
                              <w:marLeft w:val="0"/>
                              <w:marRight w:val="0"/>
                              <w:marTop w:val="225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6762549">
                                  <w:marLeft w:val="15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6" w:color="CCCCCC" w:val="single"/>
                                    <w:left w:space="8" w:sz="6" w:color="CCCCCC" w:val="single"/>
                                    <w:bottom w:space="8" w:sz="6" w:color="CCCCCC" w:val="single"/>
                                    <w:right w:space="8" w:sz="6" w:color="CCCCCC" w:val="single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36145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2535184">
                  <w:marLeft w:val="0"/>
                  <w:marRight w:val="0"/>
                  <w:marTop w:val="0"/>
                  <w:marBottom w:val="0"/>
                  <w:divBdr>
                    <w:top w:space="0" w:sz="6" w:color="8D8D8D" w:val="single"/>
                    <w:left w:space="0" w:sz="0" w:color="auto" w:val="none"/>
                    <w:bottom w:space="0" w:sz="0" w:color="auto" w:val="none"/>
                    <w:right w:space="0" w:sz="6" w:color="222020" w:val="single"/>
                  </w:divBdr>
                  <w:divsChild>
                    <w:div w:id="1617717990">
                      <w:marLeft w:val="0"/>
                      <w:marRight w:val="0"/>
                      <w:marTop w:val="0"/>
                      <w:marBottom w:val="0"/>
                      <w:divBdr>
                        <w:top w:space="0" w:sz="6" w:color="CCCCCC" w:val="single"/>
                        <w:left w:space="0" w:sz="6" w:color="CCCCCC" w:val="single"/>
                        <w:bottom w:space="0" w:sz="6" w:color="CCCCCC" w:val="single"/>
                        <w:right w:space="0" w:sz="6" w:color="CCCCCC" w:val="single"/>
                      </w:divBdr>
                    </w:div>
                  </w:divsChild>
                </w:div>
                <w:div w:id="11971580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01875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7739401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8846850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1475532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8191501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715444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1991135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  <w:div w:id="2089695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5" w:sz="6" w:color="DDDDDD" w:val="single"/>
                      </w:divBdr>
                    </w:div>
                  </w:divsChild>
                </w:div>
              </w:divsChild>
            </w:div>
            <w:div w:id="18520632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304855">
                  <w:marLeft w:val="30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1267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54244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3543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  <w:div w:id="842738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747303">
                  <w:marLeft w:val="0"/>
                  <w:marRight w:val="0"/>
                  <w:marTop w:val="225"/>
                  <w:marBottom w:val="0"/>
                  <w:divBdr>
                    <w:top w:space="0" w:sz="6" w:color="CCCCCC" w:val="single"/>
                    <w:left w:space="0" w:sz="6" w:color="CCCCCC" w:val="single"/>
                    <w:bottom w:space="0" w:sz="6" w:color="CCCCCC" w:val="single"/>
                    <w:right w:space="0" w:sz="0" w:color="auto" w:val="none"/>
                  </w:divBdr>
                </w:div>
                <w:div w:id="594558373">
                  <w:marLeft w:val="0"/>
                  <w:marRight w:val="0"/>
                  <w:marTop w:val="225"/>
                  <w:marBottom w:val="0"/>
                  <w:divBdr>
                    <w:top w:space="2" w:sz="6" w:color="CCCCCC" w:val="single"/>
                    <w:left w:space="0" w:sz="0" w:color="auto" w:val="none"/>
                    <w:bottom w:space="2" w:sz="6" w:color="CCCCCC" w:val="single"/>
                    <w:right w:space="2" w:sz="6" w:color="CCCCCC" w:val="single"/>
                  </w:divBdr>
                </w:div>
                <w:div w:id="188497891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17988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49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574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955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5715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5352561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28374834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920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29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714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66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5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66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66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95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0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45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841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49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19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085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253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642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264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27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5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8664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08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5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94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91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0649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61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129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433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67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0216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6709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05872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694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387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663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4966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628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55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75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4561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64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99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11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887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98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854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2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892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5869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5399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93640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37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06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415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10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34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943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8218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414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9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3535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194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72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99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6346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13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532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41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5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32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7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859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17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82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21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183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72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42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6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232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885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581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1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17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60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24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79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68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84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111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350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313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8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394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860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25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16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1388032">
          <w:marLeft w:val="0"/>
          <w:marRight w:val="0"/>
          <w:marTop w:val="45"/>
          <w:marBottom w:val="4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29064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0717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927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619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003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27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347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9391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403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1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86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8722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896349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45518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448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070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8452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965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85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8356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43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633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250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7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25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91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9720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46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952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078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542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194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21654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21850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079552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053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518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636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733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30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09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454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85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05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91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1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654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9042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151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939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786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5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8720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9021477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78994415">
          <w:marLeft w:val="547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0756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61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95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1409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2608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718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6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90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816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370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135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60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024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3040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5729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gif"/><Relationship Id="rId18" Type="http://schemas.openxmlformats.org/officeDocument/2006/relationships/diagramColors" Target="diagrams/colors1.xm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4.emf"/><Relationship Id="rId7" Type="http://schemas.openxmlformats.org/officeDocument/2006/relationships/webSettings" Target="webSettings.xml"/><Relationship Id="rId12" Type="http://schemas.openxmlformats.org/officeDocument/2006/relationships/hyperlink" Target="https://sudreg.pravosudje.hr/registar/f?p=150:40:0::NO:RP,40:P40_OIB,P40_TIP:74929109824,1&amp;cs=3E58EBB2355620D82397AAD19BA2F2A5F" TargetMode="External"/><Relationship Id="rId17" Type="http://schemas.openxmlformats.org/officeDocument/2006/relationships/diagramQuickStyle" Target="diagrams/quickStyle1.xm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diagramLayout" Target="diagrams/layout1.xml"/><Relationship Id="rId20" Type="http://schemas.openxmlformats.org/officeDocument/2006/relationships/image" Target="media/image3.emf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sudreg.pravosudje.hr/registar/f?p=150:40:0::NO:RP,40:P40_OIB,P40_TIP:74929109824,1&amp;cs=3E58EBB2355620D82397AAD19BA2F2A5F" TargetMode="External"/><Relationship Id="rId24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diagramData" Target="diagrams/data1.xml"/><Relationship Id="rId23" Type="http://schemas.openxmlformats.org/officeDocument/2006/relationships/header" Target="header1.xml"/><Relationship Id="rId10" Type="http://schemas.openxmlformats.org/officeDocument/2006/relationships/image" Target="media/image1.jpeg"/><Relationship Id="rId19" Type="http://schemas.microsoft.com/office/2007/relationships/diagramDrawing" Target="diagrams/drawing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chart" Target="charts/chart1.xml"/><Relationship Id="rId22" Type="http://schemas.openxmlformats.org/officeDocument/2006/relationships/image" Target="media/image5.emf"/><Relationship Id="rId27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charts/_rels/chart1.xml.rels><?xml version="1.0" encoding="UTF-8" standalone="yes"?><Relationships xmlns="http://schemas.openxmlformats.org/package/2006/relationships"><Relationship Id="rId1" Type="http://schemas.openxmlformats.org/officeDocument/2006/relationships/oleObject" Target="Workbook1" TargetMode="External"/></Relationships>
</file>

<file path=word/charts/chart1.xml><?xml version="1.0" encoding="utf-8"?>
<c:chartSpac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c:date1904 val="false"/>
  <c:lang val="hr-HR"/>
  <c:roundedCorners val="false"/>
  <c:style val="18"/>
  <c:chart>
    <c:title>
      <c:tx>
        <c:rich>
          <a:bodyPr/>
          <a:lstStyle/>
          <a:p>
            <a:pPr>
              <a:defRPr/>
            </a:pPr>
            <a:r>
              <a:rPr lang="ta-IN"/>
              <a:t>vlasnička</a:t>
            </a:r>
            <a:r>
              <a:rPr baseline="0" lang="ta-IN"/>
              <a:t> struktura</a:t>
            </a:r>
            <a:endParaRPr lang="en-US"/>
          </a:p>
        </c:rich>
      </c:tx>
      <c:overlay val="false"/>
    </c:title>
    <c:autoTitleDeleted val="false"/>
    <c:plotArea>
      <c:layout/>
      <c:pieChart>
        <c:varyColors val="true"/>
        <c:ser>
          <c:idx val="0"/>
          <c:order val="0"/>
          <c:tx>
            <c:strRef>
              <c:f>Sheet1!$A$1</c:f>
              <c:strCache>
                <c:ptCount val="1"/>
                <c:pt idx="0">
                  <c:v>Josip Jagodić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00972123797025377"/>
                  <c:y val="-0.32870370370370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Josip  Jagodić 100%</a:t>
                    </a:r>
                  </a:p>
                </c:rich>
              </c:tx>
              <c:showLegendKey val="false"/>
              <c:showVal val="false"/>
              <c:showCatName val="false"/>
              <c:showSerName val="false"/>
              <c:showPercent val="true"/>
              <c:showBubbleSize val="false"/>
              <c:extLst>
                <c:ext uri="{CE6537A1-D6FC-4f65-9D91-7224C49458BB}"/>
                <c:ext uri="{C3380CC4-5D6E-409C-BE32-E72D297353CC}">
                  <c16:uniqueId xmlns:c16="http://schemas.microsoft.com/office/drawing/2014/chart" xmlns:c16r2="http://schemas.microsoft.com/office/drawing/2015/06/chart" val="{00000000-F02F-497D-B9D0-1B196FBAB93F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false"/>
            <c:showVal val="false"/>
            <c:showCatName val="false"/>
            <c:showSerName val="false"/>
            <c:showPercent val="true"/>
            <c:showBubbleSize val="false"/>
            <c:showLeaderLines val="true"/>
            <c:extLst>
              <c:ext uri="{CE6537A1-D6FC-4f65-9D91-7224C49458BB}"/>
            </c:extLst>
          </c:dLbls>
          <c:val>
            <c:numRef>
              <c:f>Sheet1!$B$1</c:f>
              <c:numCache>
                <c:formatCode>0%</c:formatCode>
                <c:ptCount val="1"/>
                <c:pt idx="0">
                  <c:v>1</c:v>
                </c:pt>
              </c:numCache>
            </c:numRef>
          </c:val>
          <c:extLst>
            <c:ext uri="{C3380CC4-5D6E-409C-BE32-E72D297353CC}">
              <c16:uniqueId xmlns:c16="http://schemas.microsoft.com/office/drawing/2014/chart" xmlns:c16r2="http://schemas.microsoft.com/office/drawing/2015/06/chart" val="{00000001-F02F-497D-B9D0-1B196FBAB93F}"/>
            </c:ext>
          </c:extLst>
        </c:ser>
        <c:dLbls>
          <c:showLegendKey val="false"/>
          <c:showVal val="false"/>
          <c:showCatName val="false"/>
          <c:showSerName val="false"/>
          <c:showPercent val="true"/>
          <c:showBubbleSize val="false"/>
          <c:showLeaderLines val="true"/>
        </c:dLbls>
        <c:firstSliceAng val="0"/>
      </c:pieChart>
    </c:plotArea>
    <c:plotVisOnly val="true"/>
    <c:dispBlanksAs val="gap"/>
    <c:showDLblsOverMax val="false"/>
  </c:chart>
  <c:externalData r:id="rId1">
    <c:autoUpdate val="false"/>
  </c:externalData>
</c:chartSpace>
</file>

<file path=word/diagrams/colors1.xml><?xml version="1.0" encoding="utf-8"?>
<dgm:colors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colors/accent1_2">
  <dgm:title val=""/>
  <dgm:desc val=""/>
  <dgm:catLst>
    <dgm:cat pri="11200" type="accent1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gm:ptLst>
    <dgm:pt type="doc" modelId="{A63FD61F-913D-4BE0-9397-C4D44A324E6D}">
      <dgm:prSet phldr="true" csCatId="accent1" csTypeId="urn:microsoft.com/office/officeart/2005/8/colors/accent1_2" qsCatId="simple" qsTypeId="urn:microsoft.com/office/officeart/2005/8/quickstyle/simple1" loCatId="hierarchy" loTypeId="urn:microsoft.com/office/officeart/2005/8/layout/hierarchy1"/>
      <dgm:spPr/>
      <dgm:t>
        <a:bodyPr/>
        <a:lstStyle/>
        <a:p>
          <a:endParaRPr lang="hr-HR"/>
        </a:p>
      </dgm:t>
    </dgm:pt>
    <dgm:pt modelId="{55D2693B-3D6C-4EFA-BDA8-614180FF2BFB}">
      <dgm:prSet phldrT="[Text]"/>
      <dgm:spPr/>
      <dgm:t>
        <a:bodyPr/>
        <a:lstStyle/>
        <a:p>
          <a:r>
            <a:rPr dirty="false" lang="ta-IN"/>
            <a:t>direktor</a:t>
          </a:r>
          <a:endParaRPr dirty="false" lang="hr-HR"/>
        </a:p>
      </dgm:t>
    </dgm:pt>
    <dgm:pt cxnId="{30AD0F8E-88A1-4B4E-B804-55789FA2D951}" type="parTrans" modelId="{C80B93E0-BCEF-468B-9271-3229AC100CBA}">
      <dgm:prSet/>
      <dgm:spPr/>
      <dgm:t>
        <a:bodyPr/>
        <a:lstStyle/>
        <a:p>
          <a:endParaRPr lang="hr-HR"/>
        </a:p>
      </dgm:t>
    </dgm:pt>
    <dgm:pt cxnId="{30AD0F8E-88A1-4B4E-B804-55789FA2D951}" type="sibTrans" modelId="{341CC6F1-C504-4646-932C-F67190C5ACCA}">
      <dgm:prSet/>
      <dgm:spPr/>
      <dgm:t>
        <a:bodyPr/>
        <a:lstStyle/>
        <a:p>
          <a:endParaRPr lang="hr-HR"/>
        </a:p>
      </dgm:t>
    </dgm:pt>
    <dgm:pt modelId="{B27C8F34-AFAA-470E-B0E3-809A328C0537}">
      <dgm:prSet phldrT="[Text]"/>
      <dgm:spPr/>
      <dgm:t>
        <a:bodyPr/>
        <a:lstStyle/>
        <a:p>
          <a:r>
            <a:rPr dirty="false" lang="ta-IN"/>
            <a:t>voditelj gradilišta </a:t>
          </a:r>
          <a:endParaRPr dirty="false" lang="hr-HR"/>
        </a:p>
      </dgm:t>
    </dgm:pt>
    <dgm:pt cxnId="{1A225E91-A0EF-48AC-8656-7D7CE64A1776}" type="parTrans" modelId="{80CBFD91-2D21-4FF4-B81D-8B38250AD353}">
      <dgm:prSet/>
      <dgm:spPr/>
      <dgm:t>
        <a:bodyPr/>
        <a:lstStyle/>
        <a:p>
          <a:endParaRPr lang="hr-HR"/>
        </a:p>
      </dgm:t>
    </dgm:pt>
    <dgm:pt cxnId="{1A225E91-A0EF-48AC-8656-7D7CE64A1776}" type="sibTrans" modelId="{BC00EFF8-E642-459A-985E-DE68CF597A14}">
      <dgm:prSet/>
      <dgm:spPr/>
      <dgm:t>
        <a:bodyPr/>
        <a:lstStyle/>
        <a:p>
          <a:endParaRPr lang="hr-HR"/>
        </a:p>
      </dgm:t>
    </dgm:pt>
    <dgm:pt modelId="{706C8BBF-FF73-6C4E-A645-B3D4E15C78F0}">
      <dgm:prSet/>
      <dgm:spPr/>
      <dgm:t>
        <a:bodyPr/>
        <a:lstStyle/>
        <a:p>
          <a:r>
            <a:rPr lang="ta-IN"/>
            <a:t>računovođa</a:t>
          </a:r>
        </a:p>
      </dgm:t>
    </dgm:pt>
    <dgm:pt cxnId="{F68E93BE-DE1B-1343-899E-65122EEC08B0}" type="parTrans" modelId="{13274AB4-636E-F146-850F-3B456C9BF3A2}">
      <dgm:prSet/>
      <dgm:spPr/>
      <dgm:t>
        <a:bodyPr/>
        <a:lstStyle/>
        <a:p>
          <a:endParaRPr lang="en-US"/>
        </a:p>
      </dgm:t>
    </dgm:pt>
    <dgm:pt cxnId="{F68E93BE-DE1B-1343-899E-65122EEC08B0}" type="sibTrans" modelId="{AB6D0B9B-939B-7047-879A-FEFAF3A414B9}">
      <dgm:prSet/>
      <dgm:spPr/>
      <dgm:t>
        <a:bodyPr/>
        <a:lstStyle/>
        <a:p>
          <a:endParaRPr lang="en-US"/>
        </a:p>
      </dgm:t>
    </dgm:pt>
    <dgm:pt modelId="{3B33B788-6603-4744-9D05-64E5F73790FB}">
      <dgm:prSet/>
      <dgm:spPr/>
      <dgm:t>
        <a:bodyPr/>
        <a:lstStyle/>
        <a:p>
          <a:r>
            <a:rPr lang="ta-IN"/>
            <a:t>vozač</a:t>
          </a:r>
        </a:p>
      </dgm:t>
    </dgm:pt>
    <dgm:pt cxnId="{D3AB5894-F521-AC46-BE41-A6E2B5BCC103}" type="parTrans" modelId="{50434533-E050-CB45-9261-621DB41D2D86}">
      <dgm:prSet/>
      <dgm:spPr/>
      <dgm:t>
        <a:bodyPr/>
        <a:lstStyle/>
        <a:p>
          <a:endParaRPr lang="en-US"/>
        </a:p>
      </dgm:t>
    </dgm:pt>
    <dgm:pt cxnId="{D3AB5894-F521-AC46-BE41-A6E2B5BCC103}" type="sibTrans" modelId="{C6C15DE5-DCE5-C745-90A2-928C8453B4D1}">
      <dgm:prSet/>
      <dgm:spPr/>
      <dgm:t>
        <a:bodyPr/>
        <a:lstStyle/>
        <a:p>
          <a:endParaRPr lang="en-US"/>
        </a:p>
      </dgm:t>
    </dgm:pt>
    <dgm:pt modelId="{6CC85B89-144E-8948-8700-CD5BE7366452}">
      <dgm:prSet/>
      <dgm:spPr/>
      <dgm:t>
        <a:bodyPr/>
        <a:lstStyle/>
        <a:p>
          <a:r>
            <a:rPr lang="ta-IN"/>
            <a:t>građevinski radnik</a:t>
          </a:r>
          <a:endParaRPr lang="en-US"/>
        </a:p>
      </dgm:t>
    </dgm:pt>
    <dgm:pt cxnId="{C40EC2A7-3B02-624C-B955-5291EF2E7EDF}" type="parTrans" modelId="{527EEA56-A711-1049-BA94-4E294609EC4A}">
      <dgm:prSet/>
      <dgm:spPr/>
      <dgm:t>
        <a:bodyPr/>
        <a:lstStyle/>
        <a:p>
          <a:endParaRPr lang="en-US"/>
        </a:p>
      </dgm:t>
    </dgm:pt>
    <dgm:pt cxnId="{C40EC2A7-3B02-624C-B955-5291EF2E7EDF}" type="sibTrans" modelId="{A5211164-A710-954C-AC1D-BA198714BC25}">
      <dgm:prSet/>
      <dgm:spPr/>
      <dgm:t>
        <a:bodyPr/>
        <a:lstStyle/>
        <a:p>
          <a:endParaRPr lang="en-US"/>
        </a:p>
      </dgm:t>
    </dgm:pt>
    <dgm:pt type="pres" modelId="{99C0EC5D-DE5E-4FB3-AECC-DC9EFC532B66}">
      <dgm:prSet presStyleCnt="0" presName="hierChild1" presAssocID="{A63FD61F-913D-4BE0-9397-C4D44A324E6D}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hr-HR"/>
        </a:p>
      </dgm:t>
    </dgm:pt>
    <dgm:pt type="pres" modelId="{B8347C0F-0A35-4647-9108-9CB41FC1542A}">
      <dgm:prSet presStyleCnt="0" presName="hierRoot1" presAssocID="{55D2693B-3D6C-4EFA-BDA8-614180FF2BFB}"/>
      <dgm:spPr/>
    </dgm:pt>
    <dgm:pt type="pres" modelId="{1409CCAD-173F-4225-BB25-7EA46AB1E5D1}">
      <dgm:prSet presStyleCnt="0" presName="composite" presAssocID="{55D2693B-3D6C-4EFA-BDA8-614180FF2BFB}"/>
      <dgm:spPr/>
    </dgm:pt>
    <dgm:pt type="pres" modelId="{F1B145F1-8598-4DB7-A747-A5B7B8EA8810}">
      <dgm:prSet presStyleCnt="1" presStyleIdx="0" presStyleLbl="node0" presName="background" presAssocID="{55D2693B-3D6C-4EFA-BDA8-614180FF2BFB}"/>
      <dgm:spPr/>
    </dgm:pt>
    <dgm:pt type="pres" modelId="{4FDCDA26-3F9F-4D5C-82AA-BA7EB3ECC491}">
      <dgm:prSet presStyleCnt="1" presStyleIdx="0" presStyleLbl="fgAcc0" presName="text" presAssocID="{55D2693B-3D6C-4EFA-BDA8-614180FF2BFB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7B26BEDB-0798-49C5-ADBA-A844533E67ED}">
      <dgm:prSet presStyleCnt="0" presName="hierChild2" presAssocID="{55D2693B-3D6C-4EFA-BDA8-614180FF2BFB}"/>
      <dgm:spPr/>
    </dgm:pt>
    <dgm:pt type="pres" modelId="{FCC53D0E-0F6E-4367-B656-4ED1AB77E7DE}">
      <dgm:prSet presStyleCnt="2" presStyleIdx="0" presStyleLbl="parChTrans1D2" presName="Name10" presAssocID="{80CBFD91-2D21-4FF4-B81D-8B38250AD353}"/>
      <dgm:spPr/>
      <dgm:t>
        <a:bodyPr/>
        <a:lstStyle/>
        <a:p>
          <a:endParaRPr lang="hr-HR"/>
        </a:p>
      </dgm:t>
    </dgm:pt>
    <dgm:pt type="pres" modelId="{BECAA52B-A0ED-4FF4-BD1B-06C7F139CCC8}">
      <dgm:prSet presStyleCnt="0" presName="hierRoot2" presAssocID="{B27C8F34-AFAA-470E-B0E3-809A328C0537}"/>
      <dgm:spPr/>
    </dgm:pt>
    <dgm:pt type="pres" modelId="{BC2F9466-4820-49E1-B6E9-56FF2AEBB347}">
      <dgm:prSet presStyleCnt="0" presName="composite2" presAssocID="{B27C8F34-AFAA-470E-B0E3-809A328C0537}"/>
      <dgm:spPr/>
    </dgm:pt>
    <dgm:pt type="pres" modelId="{03758F88-C049-4B21-9664-091F4AEA5F37}">
      <dgm:prSet presStyleCnt="2" presStyleIdx="0" presStyleLbl="node2" presName="background2" presAssocID="{B27C8F34-AFAA-470E-B0E3-809A328C0537}"/>
      <dgm:spPr/>
    </dgm:pt>
    <dgm:pt type="pres" modelId="{CA4C9CB1-28C6-4C0C-B180-F79966795563}">
      <dgm:prSet presStyleCnt="2" presStyleIdx="0" presStyleLbl="fgAcc2" presName="text2" presAssocID="{B27C8F34-AFAA-470E-B0E3-809A328C0537}">
        <dgm:presLayoutVars>
          <dgm:chPref val="3"/>
        </dgm:presLayoutVars>
      </dgm:prSet>
      <dgm:spPr/>
      <dgm:t>
        <a:bodyPr/>
        <a:lstStyle/>
        <a:p>
          <a:endParaRPr lang="hr-HR"/>
        </a:p>
      </dgm:t>
    </dgm:pt>
    <dgm:pt type="pres" modelId="{315E0BFE-4BFB-4175-9C6A-EAFC35403DC7}">
      <dgm:prSet presStyleCnt="0" presName="hierChild3" presAssocID="{B27C8F34-AFAA-470E-B0E3-809A328C0537}"/>
      <dgm:spPr/>
    </dgm:pt>
    <dgm:pt type="pres" modelId="{21C104E2-0F7D-2446-90EB-E57C7B7EEE8F}">
      <dgm:prSet presStyleCnt="2" presStyleIdx="0" presStyleLbl="parChTrans1D3" presName="Name17" presAssocID="{527EEA56-A711-1049-BA94-4E294609EC4A}"/>
      <dgm:spPr/>
      <dgm:t>
        <a:bodyPr/>
        <a:lstStyle/>
        <a:p>
          <a:endParaRPr lang="en-US"/>
        </a:p>
      </dgm:t>
    </dgm:pt>
    <dgm:pt type="pres" modelId="{951251B0-8C05-B148-8835-5796A0169ECC}">
      <dgm:prSet presStyleCnt="0" presName="hierRoot3" presAssocID="{6CC85B89-144E-8948-8700-CD5BE7366452}"/>
      <dgm:spPr/>
    </dgm:pt>
    <dgm:pt type="pres" modelId="{4E2333BA-0BF6-BC4F-9880-0E8A43B0E641}">
      <dgm:prSet presStyleCnt="0" presName="composite3" presAssocID="{6CC85B89-144E-8948-8700-CD5BE7366452}"/>
      <dgm:spPr/>
    </dgm:pt>
    <dgm:pt type="pres" modelId="{301CDBF6-BDFD-114A-AB58-E013316FFDDC}">
      <dgm:prSet presStyleCnt="2" presStyleIdx="0" presStyleLbl="node3" presName="background3" presAssocID="{6CC85B89-144E-8948-8700-CD5BE7366452}"/>
      <dgm:spPr/>
    </dgm:pt>
    <dgm:pt type="pres" modelId="{48E61818-E443-5846-8378-46CD71D53DF5}">
      <dgm:prSet presStyleCnt="2" presStyleIdx="0" presStyleLbl="fgAcc3" presName="text3" presAssocID="{6CC85B89-144E-8948-8700-CD5BE7366452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22EAA1F5-325A-5448-B500-C0F2634ECA2E}">
      <dgm:prSet presStyleCnt="0" presName="hierChild4" presAssocID="{6CC85B89-144E-8948-8700-CD5BE7366452}"/>
      <dgm:spPr/>
    </dgm:pt>
    <dgm:pt type="pres" modelId="{7113552D-FDB6-D64E-B710-A64654CAAC70}">
      <dgm:prSet presStyleCnt="2" presStyleIdx="1" presStyleLbl="parChTrans1D3" presName="Name17" presAssocID="{50434533-E050-CB45-9261-621DB41D2D86}"/>
      <dgm:spPr/>
      <dgm:t>
        <a:bodyPr/>
        <a:lstStyle/>
        <a:p>
          <a:endParaRPr lang="en-US"/>
        </a:p>
      </dgm:t>
    </dgm:pt>
    <dgm:pt type="pres" modelId="{8350B752-8B48-5943-90B3-746A34A180FB}">
      <dgm:prSet presStyleCnt="0" presName="hierRoot3" presAssocID="{3B33B788-6603-4744-9D05-64E5F73790FB}"/>
      <dgm:spPr/>
    </dgm:pt>
    <dgm:pt type="pres" modelId="{E11D6EE9-3C77-7B43-BCDE-A40FEE0B2C7E}">
      <dgm:prSet presStyleCnt="0" presName="composite3" presAssocID="{3B33B788-6603-4744-9D05-64E5F73790FB}"/>
      <dgm:spPr/>
    </dgm:pt>
    <dgm:pt type="pres" modelId="{7E870276-95D2-1B40-8136-74594A6C05E1}">
      <dgm:prSet presStyleCnt="2" presStyleIdx="1" presStyleLbl="node3" presName="background3" presAssocID="{3B33B788-6603-4744-9D05-64E5F73790FB}"/>
      <dgm:spPr/>
    </dgm:pt>
    <dgm:pt type="pres" modelId="{CD9E24CF-708B-BC40-AC61-F70D2867F64C}">
      <dgm:prSet presStyleCnt="2" presStyleIdx="1" presStyleLbl="fgAcc3" presName="text3" presAssocID="{3B33B788-6603-4744-9D05-64E5F73790FB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803B7314-6EAB-BC4B-AAEB-B60948385D32}">
      <dgm:prSet presStyleCnt="0" presName="hierChild4" presAssocID="{3B33B788-6603-4744-9D05-64E5F73790FB}"/>
      <dgm:spPr/>
    </dgm:pt>
    <dgm:pt type="pres" modelId="{2E5381E1-7B48-5743-B259-D95CC6B2555A}">
      <dgm:prSet presStyleCnt="2" presStyleIdx="1" presStyleLbl="parChTrans1D2" presName="Name10" presAssocID="{13274AB4-636E-F146-850F-3B456C9BF3A2}"/>
      <dgm:spPr/>
      <dgm:t>
        <a:bodyPr/>
        <a:lstStyle/>
        <a:p>
          <a:endParaRPr lang="en-US"/>
        </a:p>
      </dgm:t>
    </dgm:pt>
    <dgm:pt type="pres" modelId="{F3E36E4A-F109-6445-B6D7-E1449431A1A2}">
      <dgm:prSet presStyleCnt="0" presName="hierRoot2" presAssocID="{706C8BBF-FF73-6C4E-A645-B3D4E15C78F0}"/>
      <dgm:spPr/>
    </dgm:pt>
    <dgm:pt type="pres" modelId="{C030EE3E-5437-AE4B-813E-1E2E72CF8BE8}">
      <dgm:prSet presStyleCnt="0" presName="composite2" presAssocID="{706C8BBF-FF73-6C4E-A645-B3D4E15C78F0}"/>
      <dgm:spPr/>
    </dgm:pt>
    <dgm:pt type="pres" modelId="{256D8536-F6E5-1047-88B8-073BCBAC08F8}">
      <dgm:prSet presStyleCnt="2" presStyleIdx="1" presStyleLbl="node2" presName="background2" presAssocID="{706C8BBF-FF73-6C4E-A645-B3D4E15C78F0}"/>
      <dgm:spPr/>
    </dgm:pt>
    <dgm:pt type="pres" modelId="{844A6B6E-F5C4-6E4E-AE38-BF8BF1B25F5C}">
      <dgm:prSet presStyleCnt="2" presStyleIdx="1" presStyleLbl="fgAcc2" presName="text2" presAssocID="{706C8BBF-FF73-6C4E-A645-B3D4E15C78F0}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type="pres" modelId="{A10FBBB5-E330-8D4F-8899-A2DEB8A4FA6E}">
      <dgm:prSet presStyleCnt="0" presName="hierChild3" presAssocID="{706C8BBF-FF73-6C4E-A645-B3D4E15C78F0}"/>
      <dgm:spPr/>
    </dgm:pt>
  </dgm:ptLst>
  <dgm:cxnLst>
    <dgm:cxn sibTransId="{C6C15DE5-DCE5-C745-90A2-928C8453B4D1}" parTransId="{50434533-E050-CB45-9261-621DB41D2D86}" destOrd="0" srcOrd="1" destId="{3B33B788-6603-4744-9D05-64E5F73790FB}" srcId="{B27C8F34-AFAA-470E-B0E3-809A328C0537}" modelId="{D3AB5894-F521-AC46-BE41-A6E2B5BCC103}"/>
    <dgm:cxn sibTransId="{AB6D0B9B-939B-7047-879A-FEFAF3A414B9}" parTransId="{13274AB4-636E-F146-850F-3B456C9BF3A2}" destOrd="0" srcOrd="1" destId="{706C8BBF-FF73-6C4E-A645-B3D4E15C78F0}" srcId="{55D2693B-3D6C-4EFA-BDA8-614180FF2BFB}" modelId="{F68E93BE-DE1B-1343-899E-65122EEC08B0}"/>
    <dgm:cxn presId="urn:microsoft.com/office/officeart/2005/8/layout/hierarchy1" destOrd="0" srcOrd="0" destId="{21C104E2-0F7D-2446-90EB-E57C7B7EEE8F}" srcId="{527EEA56-A711-1049-BA94-4E294609EC4A}" type="presOf" modelId="{CFE125BA-75C0-46D7-9817-FF060BFDB2EC}"/>
    <dgm:cxn sibTransId="{BC00EFF8-E642-459A-985E-DE68CF597A14}" parTransId="{80CBFD91-2D21-4FF4-B81D-8B38250AD353}" destOrd="0" srcOrd="0" destId="{B27C8F34-AFAA-470E-B0E3-809A328C0537}" srcId="{55D2693B-3D6C-4EFA-BDA8-614180FF2BFB}" modelId="{1A225E91-A0EF-48AC-8656-7D7CE64A1776}"/>
    <dgm:cxn presId="urn:microsoft.com/office/officeart/2005/8/layout/hierarchy1" destOrd="0" srcOrd="0" destId="{48E61818-E443-5846-8378-46CD71D53DF5}" srcId="{6CC85B89-144E-8948-8700-CD5BE7366452}" type="presOf" modelId="{32A5627C-DE4C-4BF4-B352-5D362E42380C}"/>
    <dgm:cxn presId="urn:microsoft.com/office/officeart/2005/8/layout/hierarchy1" destOrd="0" srcOrd="0" destId="{4FDCDA26-3F9F-4D5C-82AA-BA7EB3ECC491}" srcId="{55D2693B-3D6C-4EFA-BDA8-614180FF2BFB}" type="presOf" modelId="{58315053-0F1C-4C74-B656-D6B6AEE1280D}"/>
    <dgm:cxn presId="urn:microsoft.com/office/officeart/2005/8/layout/hierarchy1" destOrd="0" srcOrd="0" destId="{CD9E24CF-708B-BC40-AC61-F70D2867F64C}" srcId="{3B33B788-6603-4744-9D05-64E5F73790FB}" type="presOf" modelId="{4DA5191C-5E49-4F66-A745-C6D58E38702C}"/>
    <dgm:cxn presId="urn:microsoft.com/office/officeart/2005/8/layout/hierarchy1" destOrd="0" srcOrd="0" destId="{844A6B6E-F5C4-6E4E-AE38-BF8BF1B25F5C}" srcId="{706C8BBF-FF73-6C4E-A645-B3D4E15C78F0}" type="presOf" modelId="{87C8F1B6-316C-42A2-B2FB-2A058997E05B}"/>
    <dgm:cxn presId="urn:microsoft.com/office/officeart/2005/8/layout/hierarchy1" destOrd="0" srcOrd="0" destId="{CA4C9CB1-28C6-4C0C-B180-F79966795563}" srcId="{B27C8F34-AFAA-470E-B0E3-809A328C0537}" type="presOf" modelId="{2AED7579-6B7C-4809-8EEB-25E01FB37B6A}"/>
    <dgm:cxn presId="urn:microsoft.com/office/officeart/2005/8/layout/hierarchy1" destOrd="0" srcOrd="0" destId="{FCC53D0E-0F6E-4367-B656-4ED1AB77E7DE}" srcId="{80CBFD91-2D21-4FF4-B81D-8B38250AD353}" type="presOf" modelId="{775403B1-397B-407D-802B-ECFE4C9B3740}"/>
    <dgm:cxn presId="urn:microsoft.com/office/officeart/2005/8/layout/hierarchy1" destOrd="0" srcOrd="0" destId="{99C0EC5D-DE5E-4FB3-AECC-DC9EFC532B66}" srcId="{A63FD61F-913D-4BE0-9397-C4D44A324E6D}" type="presOf" modelId="{CDBAE70B-BD30-4D4E-9A36-B69540E8983D}"/>
    <dgm:cxn presId="urn:microsoft.com/office/officeart/2005/8/layout/hierarchy1" destOrd="0" srcOrd="0" destId="{2E5381E1-7B48-5743-B259-D95CC6B2555A}" srcId="{13274AB4-636E-F146-850F-3B456C9BF3A2}" type="presOf" modelId="{9A937E42-E264-4745-953B-19C5D1593ED0}"/>
    <dgm:cxn sibTransId="{A5211164-A710-954C-AC1D-BA198714BC25}" parTransId="{527EEA56-A711-1049-BA94-4E294609EC4A}" destOrd="0" srcOrd="0" destId="{6CC85B89-144E-8948-8700-CD5BE7366452}" srcId="{B27C8F34-AFAA-470E-B0E3-809A328C0537}" modelId="{C40EC2A7-3B02-624C-B955-5291EF2E7EDF}"/>
    <dgm:cxn sibTransId="{341CC6F1-C504-4646-932C-F67190C5ACCA}" parTransId="{C80B93E0-BCEF-468B-9271-3229AC100CBA}" destOrd="0" srcOrd="0" destId="{55D2693B-3D6C-4EFA-BDA8-614180FF2BFB}" srcId="{A63FD61F-913D-4BE0-9397-C4D44A324E6D}" modelId="{30AD0F8E-88A1-4B4E-B804-55789FA2D951}"/>
    <dgm:cxn presId="urn:microsoft.com/office/officeart/2005/8/layout/hierarchy1" destOrd="0" srcOrd="0" destId="{7113552D-FDB6-D64E-B710-A64654CAAC70}" srcId="{50434533-E050-CB45-9261-621DB41D2D86}" type="presOf" modelId="{15A88E21-FD06-44CE-8E57-4024CD5545CA}"/>
    <dgm:cxn presId="urn:microsoft.com/office/officeart/2005/8/layout/hierarchy1" destOrd="0" srcOrd="0" destId="{B8347C0F-0A35-4647-9108-9CB41FC1542A}" srcId="{99C0EC5D-DE5E-4FB3-AECC-DC9EFC532B66}" type="presParOf" modelId="{B748F0BA-D02E-4417-BA3C-7A8A0245C4A8}"/>
    <dgm:cxn presId="urn:microsoft.com/office/officeart/2005/8/layout/hierarchy1" destOrd="0" srcOrd="0" destId="{1409CCAD-173F-4225-BB25-7EA46AB1E5D1}" srcId="{B8347C0F-0A35-4647-9108-9CB41FC1542A}" type="presParOf" modelId="{9241F417-69A2-42DD-B1B7-275FA8E429C6}"/>
    <dgm:cxn presId="urn:microsoft.com/office/officeart/2005/8/layout/hierarchy1" destOrd="0" srcOrd="0" destId="{F1B145F1-8598-4DB7-A747-A5B7B8EA8810}" srcId="{1409CCAD-173F-4225-BB25-7EA46AB1E5D1}" type="presParOf" modelId="{1B22C452-1990-4E62-BFE7-543E3E21DFAD}"/>
    <dgm:cxn presId="urn:microsoft.com/office/officeart/2005/8/layout/hierarchy1" destOrd="0" srcOrd="1" destId="{4FDCDA26-3F9F-4D5C-82AA-BA7EB3ECC491}" srcId="{1409CCAD-173F-4225-BB25-7EA46AB1E5D1}" type="presParOf" modelId="{C2F55F9E-348C-44AE-9188-C7ECC8CD3A12}"/>
    <dgm:cxn presId="urn:microsoft.com/office/officeart/2005/8/layout/hierarchy1" destOrd="0" srcOrd="1" destId="{7B26BEDB-0798-49C5-ADBA-A844533E67ED}" srcId="{B8347C0F-0A35-4647-9108-9CB41FC1542A}" type="presParOf" modelId="{0A448262-FB7E-432F-860F-CC85C3EF1299}"/>
    <dgm:cxn presId="urn:microsoft.com/office/officeart/2005/8/layout/hierarchy1" destOrd="0" srcOrd="0" destId="{FCC53D0E-0F6E-4367-B656-4ED1AB77E7DE}" srcId="{7B26BEDB-0798-49C5-ADBA-A844533E67ED}" type="presParOf" modelId="{5FD06326-0495-4F67-83DB-4F8E2EF8F32A}"/>
    <dgm:cxn presId="urn:microsoft.com/office/officeart/2005/8/layout/hierarchy1" destOrd="0" srcOrd="1" destId="{BECAA52B-A0ED-4FF4-BD1B-06C7F139CCC8}" srcId="{7B26BEDB-0798-49C5-ADBA-A844533E67ED}" type="presParOf" modelId="{91AEC17F-B9A8-4C9F-A2CF-70C9C8D1B742}"/>
    <dgm:cxn presId="urn:microsoft.com/office/officeart/2005/8/layout/hierarchy1" destOrd="0" srcOrd="0" destId="{BC2F9466-4820-49E1-B6E9-56FF2AEBB347}" srcId="{BECAA52B-A0ED-4FF4-BD1B-06C7F139CCC8}" type="presParOf" modelId="{6E091534-06E4-469E-8CB6-C0ADE13CD3D9}"/>
    <dgm:cxn presId="urn:microsoft.com/office/officeart/2005/8/layout/hierarchy1" destOrd="0" srcOrd="0" destId="{03758F88-C049-4B21-9664-091F4AEA5F37}" srcId="{BC2F9466-4820-49E1-B6E9-56FF2AEBB347}" type="presParOf" modelId="{4A88180C-55A9-4CD9-9D32-87D2FEEC4729}"/>
    <dgm:cxn presId="urn:microsoft.com/office/officeart/2005/8/layout/hierarchy1" destOrd="0" srcOrd="1" destId="{CA4C9CB1-28C6-4C0C-B180-F79966795563}" srcId="{BC2F9466-4820-49E1-B6E9-56FF2AEBB347}" type="presParOf" modelId="{3913D0F8-D2D9-4AFC-A3BA-BD7B289D8F84}"/>
    <dgm:cxn presId="urn:microsoft.com/office/officeart/2005/8/layout/hierarchy1" destOrd="0" srcOrd="1" destId="{315E0BFE-4BFB-4175-9C6A-EAFC35403DC7}" srcId="{BECAA52B-A0ED-4FF4-BD1B-06C7F139CCC8}" type="presParOf" modelId="{2D19B2F1-4253-413E-A37A-0BDF59C9138F}"/>
    <dgm:cxn presId="urn:microsoft.com/office/officeart/2005/8/layout/hierarchy1" destOrd="0" srcOrd="0" destId="{21C104E2-0F7D-2446-90EB-E57C7B7EEE8F}" srcId="{315E0BFE-4BFB-4175-9C6A-EAFC35403DC7}" type="presParOf" modelId="{6B65703F-CF18-462F-A1CB-53D020BD6885}"/>
    <dgm:cxn presId="urn:microsoft.com/office/officeart/2005/8/layout/hierarchy1" destOrd="0" srcOrd="1" destId="{951251B0-8C05-B148-8835-5796A0169ECC}" srcId="{315E0BFE-4BFB-4175-9C6A-EAFC35403DC7}" type="presParOf" modelId="{493FD214-7531-4079-9734-93AFD1F6D732}"/>
    <dgm:cxn presId="urn:microsoft.com/office/officeart/2005/8/layout/hierarchy1" destOrd="0" srcOrd="0" destId="{4E2333BA-0BF6-BC4F-9880-0E8A43B0E641}" srcId="{951251B0-8C05-B148-8835-5796A0169ECC}" type="presParOf" modelId="{785D477D-DA3A-4D16-9BB9-ABDE8F50FD40}"/>
    <dgm:cxn presId="urn:microsoft.com/office/officeart/2005/8/layout/hierarchy1" destOrd="0" srcOrd="0" destId="{301CDBF6-BDFD-114A-AB58-E013316FFDDC}" srcId="{4E2333BA-0BF6-BC4F-9880-0E8A43B0E641}" type="presParOf" modelId="{56146187-A865-44A4-9082-96B48D9C8795}"/>
    <dgm:cxn presId="urn:microsoft.com/office/officeart/2005/8/layout/hierarchy1" destOrd="0" srcOrd="1" destId="{48E61818-E443-5846-8378-46CD71D53DF5}" srcId="{4E2333BA-0BF6-BC4F-9880-0E8A43B0E641}" type="presParOf" modelId="{5DD41412-97C4-4926-827C-877460BEBE2B}"/>
    <dgm:cxn presId="urn:microsoft.com/office/officeart/2005/8/layout/hierarchy1" destOrd="0" srcOrd="1" destId="{22EAA1F5-325A-5448-B500-C0F2634ECA2E}" srcId="{951251B0-8C05-B148-8835-5796A0169ECC}" type="presParOf" modelId="{2A633F2C-F178-46AE-89EC-A2A8B14F6F10}"/>
    <dgm:cxn presId="urn:microsoft.com/office/officeart/2005/8/layout/hierarchy1" destOrd="0" srcOrd="2" destId="{7113552D-FDB6-D64E-B710-A64654CAAC70}" srcId="{315E0BFE-4BFB-4175-9C6A-EAFC35403DC7}" type="presParOf" modelId="{44DBCB8A-7A37-4EAE-ABE0-87890DB97EB9}"/>
    <dgm:cxn presId="urn:microsoft.com/office/officeart/2005/8/layout/hierarchy1" destOrd="0" srcOrd="3" destId="{8350B752-8B48-5943-90B3-746A34A180FB}" srcId="{315E0BFE-4BFB-4175-9C6A-EAFC35403DC7}" type="presParOf" modelId="{162B1A40-6F94-4146-BA79-F1C5827270AB}"/>
    <dgm:cxn presId="urn:microsoft.com/office/officeart/2005/8/layout/hierarchy1" destOrd="0" srcOrd="0" destId="{E11D6EE9-3C77-7B43-BCDE-A40FEE0B2C7E}" srcId="{8350B752-8B48-5943-90B3-746A34A180FB}" type="presParOf" modelId="{D2F12C94-C15C-4240-B856-9D9742298078}"/>
    <dgm:cxn presId="urn:microsoft.com/office/officeart/2005/8/layout/hierarchy1" destOrd="0" srcOrd="0" destId="{7E870276-95D2-1B40-8136-74594A6C05E1}" srcId="{E11D6EE9-3C77-7B43-BCDE-A40FEE0B2C7E}" type="presParOf" modelId="{415F4C73-87AA-4C22-B8F2-E3D14ECC5B32}"/>
    <dgm:cxn presId="urn:microsoft.com/office/officeart/2005/8/layout/hierarchy1" destOrd="0" srcOrd="1" destId="{CD9E24CF-708B-BC40-AC61-F70D2867F64C}" srcId="{E11D6EE9-3C77-7B43-BCDE-A40FEE0B2C7E}" type="presParOf" modelId="{836643B6-1B82-462D-9C28-314764E7B10D}"/>
    <dgm:cxn presId="urn:microsoft.com/office/officeart/2005/8/layout/hierarchy1" destOrd="0" srcOrd="1" destId="{803B7314-6EAB-BC4B-AAEB-B60948385D32}" srcId="{8350B752-8B48-5943-90B3-746A34A180FB}" type="presParOf" modelId="{A9371311-8B3A-4D96-AFAC-7337BB45AA00}"/>
    <dgm:cxn presId="urn:microsoft.com/office/officeart/2005/8/layout/hierarchy1" destOrd="0" srcOrd="2" destId="{2E5381E1-7B48-5743-B259-D95CC6B2555A}" srcId="{7B26BEDB-0798-49C5-ADBA-A844533E67ED}" type="presParOf" modelId="{4CD26D8C-9B14-4416-94C1-ED7B9216D3A2}"/>
    <dgm:cxn presId="urn:microsoft.com/office/officeart/2005/8/layout/hierarchy1" destOrd="0" srcOrd="3" destId="{F3E36E4A-F109-6445-B6D7-E1449431A1A2}" srcId="{7B26BEDB-0798-49C5-ADBA-A844533E67ED}" type="presParOf" modelId="{7BD46914-FAA4-4809-BC76-572ACF03EA4A}"/>
    <dgm:cxn presId="urn:microsoft.com/office/officeart/2005/8/layout/hierarchy1" destOrd="0" srcOrd="0" destId="{C030EE3E-5437-AE4B-813E-1E2E72CF8BE8}" srcId="{F3E36E4A-F109-6445-B6D7-E1449431A1A2}" type="presParOf" modelId="{27544312-74E4-4F27-8BF7-0BF0FE294793}"/>
    <dgm:cxn presId="urn:microsoft.com/office/officeart/2005/8/layout/hierarchy1" destOrd="0" srcOrd="0" destId="{256D8536-F6E5-1047-88B8-073BCBAC08F8}" srcId="{C030EE3E-5437-AE4B-813E-1E2E72CF8BE8}" type="presParOf" modelId="{758C2F01-072E-4E48-9534-AFAA4D249610}"/>
    <dgm:cxn presId="urn:microsoft.com/office/officeart/2005/8/layout/hierarchy1" destOrd="0" srcOrd="1" destId="{844A6B6E-F5C4-6E4E-AE38-BF8BF1B25F5C}" srcId="{C030EE3E-5437-AE4B-813E-1E2E72CF8BE8}" type="presParOf" modelId="{74385309-2AB0-4885-938F-233948987FFC}"/>
    <dgm:cxn presId="urn:microsoft.com/office/officeart/2005/8/layout/hierarchy1" destOrd="0" srcOrd="1" destId="{A10FBBB5-E330-8D4F-8899-A2DEB8A4FA6E}" srcId="{F3E36E4A-F109-6445-B6D7-E1449431A1A2}" type="presParOf" modelId="{84270DDC-5143-4D0A-B064-38C3D8B5CF4C}"/>
  </dgm:cxnLst>
  <dgm:bg/>
  <dgm:whole/>
  <dgm:extLst>
    <a:ext uri="http://schemas.microsoft.com/office/drawing/2008/diagram">
      <dsp:dataModelExt minVer="http://schemas.openxmlformats.org/drawingml/2006/diagram" relId="rId19"/>
    </a:ext>
  </dgm:extLst>
</dgm:dataModel>
</file>

<file path=word/diagrams/drawing1.xml><?xml version="1.0" encoding="utf-8"?>
<dsp:draw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dsp:spTree>
    <dsp:nvGrpSpPr>
      <dsp:cNvPr name="" id="0"/>
      <dsp:cNvGrpSpPr/>
    </dsp:nvGrpSpPr>
    <dsp:grpSpPr/>
    <dsp:sp modelId="{2E5381E1-7B48-5743-B259-D95CC6B2555A}">
      <dsp:nvSpPr>
        <dsp:cNvPr name="" id="0"/>
        <dsp:cNvSpPr/>
      </dsp:nvSpPr>
      <dsp:spPr>
        <a:xfrm>
          <a:off y="681588" x="3022762"/>
          <a:ext cy="311927" cx="655435"/>
        </a:xfrm>
        <a:custGeom>
          <a:avLst/>
          <a:gdLst/>
          <a:ahLst/>
          <a:cxnLst/>
          <a:rect b="0" r="0" t="0" l="0"/>
          <a:pathLst>
            <a:path>
              <a:moveTo>
                <a:pt y="0" x="0"/>
              </a:moveTo>
              <a:lnTo>
                <a:pt y="212569" x="0"/>
              </a:lnTo>
              <a:lnTo>
                <a:pt y="212569" x="655435"/>
              </a:lnTo>
              <a:lnTo>
                <a:pt y="311927" x="655435"/>
              </a:lnTo>
            </a:path>
          </a:pathLst>
        </a:custGeom>
        <a:noFill/>
        <a:ln algn="ctr" cmpd="sng" cap="flat" w="25400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7113552D-FDB6-D64E-B710-A64654CAAC70}">
      <dsp:nvSpPr>
        <dsp:cNvPr name="" id="0"/>
        <dsp:cNvSpPr/>
      </dsp:nvSpPr>
      <dsp:spPr>
        <a:xfrm>
          <a:off y="1674572" x="2367327"/>
          <a:ext cy="311927" cx="655435"/>
        </a:xfrm>
        <a:custGeom>
          <a:avLst/>
          <a:gdLst/>
          <a:ahLst/>
          <a:cxnLst/>
          <a:rect b="0" r="0" t="0" l="0"/>
          <a:pathLst>
            <a:path>
              <a:moveTo>
                <a:pt y="0" x="0"/>
              </a:moveTo>
              <a:lnTo>
                <a:pt y="212569" x="0"/>
              </a:lnTo>
              <a:lnTo>
                <a:pt y="212569" x="655435"/>
              </a:lnTo>
              <a:lnTo>
                <a:pt y="311927" x="655435"/>
              </a:lnTo>
            </a:path>
          </a:pathLst>
        </a:custGeom>
        <a:noFill/>
        <a:ln algn="ctr" cmpd="sng" cap="flat" w="25400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21C104E2-0F7D-2446-90EB-E57C7B7EEE8F}">
      <dsp:nvSpPr>
        <dsp:cNvPr name="" id="0"/>
        <dsp:cNvSpPr/>
      </dsp:nvSpPr>
      <dsp:spPr>
        <a:xfrm>
          <a:off y="1674572" x="1711892"/>
          <a:ext cy="311927" cx="655435"/>
        </a:xfrm>
        <a:custGeom>
          <a:avLst/>
          <a:gdLst/>
          <a:ahLst/>
          <a:cxnLst/>
          <a:rect b="0" r="0" t="0" l="0"/>
          <a:pathLst>
            <a:path>
              <a:moveTo>
                <a:pt y="0" x="655435"/>
              </a:moveTo>
              <a:lnTo>
                <a:pt y="212569" x="655435"/>
              </a:lnTo>
              <a:lnTo>
                <a:pt y="212569" x="0"/>
              </a:lnTo>
              <a:lnTo>
                <a:pt y="311927" x="0"/>
              </a:lnTo>
            </a:path>
          </a:pathLst>
        </a:custGeom>
        <a:noFill/>
        <a:ln algn="ctr" cmpd="sng" cap="flat" w="25400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FCC53D0E-0F6E-4367-B656-4ED1AB77E7DE}">
      <dsp:nvSpPr>
        <dsp:cNvPr name="" id="0"/>
        <dsp:cNvSpPr/>
      </dsp:nvSpPr>
      <dsp:spPr>
        <a:xfrm>
          <a:off y="681588" x="2367327"/>
          <a:ext cy="311927" cx="655435"/>
        </a:xfrm>
        <a:custGeom>
          <a:avLst/>
          <a:gdLst/>
          <a:ahLst/>
          <a:cxnLst/>
          <a:rect b="0" r="0" t="0" l="0"/>
          <a:pathLst>
            <a:path>
              <a:moveTo>
                <a:pt y="0" x="655435"/>
              </a:moveTo>
              <a:lnTo>
                <a:pt y="212569" x="655435"/>
              </a:lnTo>
              <a:lnTo>
                <a:pt y="212569" x="0"/>
              </a:lnTo>
              <a:lnTo>
                <a:pt y="311927" x="0"/>
              </a:lnTo>
            </a:path>
          </a:pathLst>
        </a:custGeom>
        <a:noFill/>
        <a:ln algn="ctr" cmpd="sng" cap="flat" w="25400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0">
          <a:scrgbClr b="0" g="0" r="0"/>
        </a:fillRef>
        <a:effectRef idx="0">
          <a:scrgbClr b="0" g="0" r="0"/>
        </a:effectRef>
        <a:fontRef idx="minor"/>
      </dsp:style>
    </dsp:sp>
    <dsp:sp modelId="{F1B145F1-8598-4DB7-A747-A5B7B8EA8810}">
      <dsp:nvSpPr>
        <dsp:cNvPr name="" id="0"/>
        <dsp:cNvSpPr/>
      </dsp:nvSpPr>
      <dsp:spPr>
        <a:xfrm>
          <a:off y="531" x="2486497"/>
          <a:ext cy="681056" cx="1072530"/>
        </a:xfrm>
        <a:prstGeom prst="roundRect">
          <a:avLst>
            <a:gd fmla="val 10000" name="adj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</dsp:sp>
    <dsp:sp modelId="{4FDCDA26-3F9F-4D5C-82AA-BA7EB3ECC491}">
      <dsp:nvSpPr>
        <dsp:cNvPr name="" id="0"/>
        <dsp:cNvSpPr/>
      </dsp:nvSpPr>
      <dsp:spPr>
        <a:xfrm>
          <a:off y="113743" x="2605667"/>
          <a:ext cy="681056" cx="107253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dirty="false" kern="1200" sz="1400" lang="ta-IN"/>
            <a:t>direktor</a:t>
          </a:r>
          <a:endParaRPr dirty="false" kern="1200" sz="1400" lang="hr-HR"/>
        </a:p>
      </dsp:txBody>
      <dsp:txXfrm>
        <a:off y="133690" x="2625614"/>
        <a:ext cy="641162" cx="1032636"/>
      </dsp:txXfrm>
    </dsp:sp>
    <dsp:sp modelId="{03758F88-C049-4B21-9664-091F4AEA5F37}">
      <dsp:nvSpPr>
        <dsp:cNvPr name="" id="0"/>
        <dsp:cNvSpPr/>
      </dsp:nvSpPr>
      <dsp:spPr>
        <a:xfrm>
          <a:off y="993515" x="1831062"/>
          <a:ext cy="681056" cx="1072530"/>
        </a:xfrm>
        <a:prstGeom prst="roundRect">
          <a:avLst>
            <a:gd fmla="val 10000" name="adj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</dsp:sp>
    <dsp:sp modelId="{CA4C9CB1-28C6-4C0C-B180-F79966795563}">
      <dsp:nvSpPr>
        <dsp:cNvPr name="" id="0"/>
        <dsp:cNvSpPr/>
      </dsp:nvSpPr>
      <dsp:spPr>
        <a:xfrm>
          <a:off y="1106727" x="1950232"/>
          <a:ext cy="681056" cx="107253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dirty="false" kern="1200" sz="1400" lang="ta-IN"/>
            <a:t>voditelj gradilišta </a:t>
          </a:r>
          <a:endParaRPr dirty="false" kern="1200" sz="1400" lang="hr-HR"/>
        </a:p>
      </dsp:txBody>
      <dsp:txXfrm>
        <a:off y="1126674" x="1970179"/>
        <a:ext cy="641162" cx="1032636"/>
      </dsp:txXfrm>
    </dsp:sp>
    <dsp:sp modelId="{301CDBF6-BDFD-114A-AB58-E013316FFDDC}">
      <dsp:nvSpPr>
        <dsp:cNvPr name="" id="0"/>
        <dsp:cNvSpPr/>
      </dsp:nvSpPr>
      <dsp:spPr>
        <a:xfrm>
          <a:off y="1986500" x="1175627"/>
          <a:ext cy="681056" cx="1072530"/>
        </a:xfrm>
        <a:prstGeom prst="roundRect">
          <a:avLst>
            <a:gd fmla="val 10000" name="adj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</dsp:sp>
    <dsp:sp modelId="{48E61818-E443-5846-8378-46CD71D53DF5}">
      <dsp:nvSpPr>
        <dsp:cNvPr name="" id="0"/>
        <dsp:cNvSpPr/>
      </dsp:nvSpPr>
      <dsp:spPr>
        <a:xfrm>
          <a:off y="2099711" x="1294797"/>
          <a:ext cy="681056" cx="107253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ta-IN"/>
            <a:t>građevinski radnik</a:t>
          </a:r>
          <a:endParaRPr kern="1200" sz="1400" lang="en-US"/>
        </a:p>
      </dsp:txBody>
      <dsp:txXfrm>
        <a:off y="2119658" x="1314744"/>
        <a:ext cy="641162" cx="1032636"/>
      </dsp:txXfrm>
    </dsp:sp>
    <dsp:sp modelId="{7E870276-95D2-1B40-8136-74594A6C05E1}">
      <dsp:nvSpPr>
        <dsp:cNvPr name="" id="0"/>
        <dsp:cNvSpPr/>
      </dsp:nvSpPr>
      <dsp:spPr>
        <a:xfrm>
          <a:off y="1986500" x="2486497"/>
          <a:ext cy="681056" cx="1072530"/>
        </a:xfrm>
        <a:prstGeom prst="roundRect">
          <a:avLst>
            <a:gd fmla="val 10000" name="adj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</dsp:sp>
    <dsp:sp modelId="{CD9E24CF-708B-BC40-AC61-F70D2867F64C}">
      <dsp:nvSpPr>
        <dsp:cNvPr name="" id="0"/>
        <dsp:cNvSpPr/>
      </dsp:nvSpPr>
      <dsp:spPr>
        <a:xfrm>
          <a:off y="2099711" x="2605667"/>
          <a:ext cy="681056" cx="107253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ta-IN"/>
            <a:t>vozač</a:t>
          </a:r>
        </a:p>
      </dsp:txBody>
      <dsp:txXfrm>
        <a:off y="2119658" x="2625614"/>
        <a:ext cy="641162" cx="1032636"/>
      </dsp:txXfrm>
    </dsp:sp>
    <dsp:sp modelId="{256D8536-F6E5-1047-88B8-073BCBAC08F8}">
      <dsp:nvSpPr>
        <dsp:cNvPr name="" id="0"/>
        <dsp:cNvSpPr/>
      </dsp:nvSpPr>
      <dsp:spPr>
        <a:xfrm>
          <a:off y="993515" x="3141932"/>
          <a:ext cy="681056" cx="1072530"/>
        </a:xfrm>
        <a:prstGeom prst="roundRect">
          <a:avLst>
            <a:gd fmla="val 10000" name="adj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>
          <a:schemeClr val="lt1"/>
        </a:fontRef>
      </dsp:style>
    </dsp:sp>
    <dsp:sp modelId="{844A6B6E-F5C4-6E4E-AE38-BF8BF1B25F5C}">
      <dsp:nvSpPr>
        <dsp:cNvPr name="" id="0"/>
        <dsp:cNvSpPr/>
      </dsp:nvSpPr>
      <dsp:spPr>
        <a:xfrm>
          <a:off y="1106727" x="3261102"/>
          <a:ext cy="681056" cx="1072530"/>
        </a:xfrm>
        <a:prstGeom prst="roundRect">
          <a:avLst>
            <a:gd fmla="val 10000" name="adj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algn="ctr" cmpd="sng" cap="flat" w="25400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b="0" g="0" r="0"/>
        </a:lnRef>
        <a:fillRef idx="1">
          <a:scrgbClr b="0" g="0" r="0"/>
        </a:fillRef>
        <a:effectRef idx="0">
          <a:scrgbClr b="0" g="0" r="0"/>
        </a:effectRef>
        <a:fontRef idx="minor"/>
      </dsp:style>
      <dsp:txBody>
        <a:bodyPr anchorCtr="false" anchor="ctr" spcCol="1270" numCol="1" bIns="53340" rIns="53340" tIns="53340" lIns="53340" wrap="square" vert="horz" spcFirstLastPara="false">
          <a:noAutofit/>
        </a:bodyPr>
        <a:lstStyle/>
        <a:p>
          <a:pPr defTabSz="622300" algn="ctr" lvl="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kern="1200" sz="1400" lang="ta-IN"/>
            <a:t>računovođa</a:t>
          </a:r>
        </a:p>
      </dsp:txBody>
      <dsp:txXfrm>
        <a:off y="1126674" x="3281049"/>
        <a:ext cy="641162" cx="1032636"/>
      </dsp:txXfrm>
    </dsp:sp>
  </dsp:spTree>
</dsp:drawing>
</file>

<file path=word/diagrams/layout1.xml><?xml version="1.0" encoding="utf-8"?>
<dgm:layout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layout/hierarchy1">
  <dgm:title val=""/>
  <dgm:desc val=""/>
  <dgm:catLst>
    <dgm:cat pri="2000" type="hierarchy"/>
  </dgm:catLst>
  <dgm:sampData>
    <dgm:dataModel>
      <dgm:ptLst>
        <dgm:pt type="doc" modelId="0"/>
        <dgm:pt modelId="1">
          <dgm:prSet phldr="true"/>
        </dgm:pt>
        <dgm:pt modelId="2">
          <dgm:prSet phldr="true"/>
        </dgm:pt>
        <dgm:pt modelId="21">
          <dgm:prSet phldr="true"/>
        </dgm:pt>
        <dgm:pt modelId="22">
          <dgm:prSet phldr="true"/>
        </dgm:pt>
        <dgm:pt modelId="3">
          <dgm:prSet phldr="true"/>
        </dgm:pt>
        <dgm:pt modelId="31">
          <dgm:prSet phldr="true"/>
        </dgm:pt>
      </dgm:ptLst>
      <dgm:cxnLst>
        <dgm:cxn destOrd="0" srcOrd="0" destId="1" srcId="0" modelId="4"/>
        <dgm:cxn destOrd="0" srcOrd="0" destId="2" srcId="1" modelId="5"/>
        <dgm:cxn destOrd="0" srcOrd="1" destId="3" srcId="1" modelId="6"/>
        <dgm:cxn destOrd="0" srcOrd="0" destId="21" srcId="2" modelId="23"/>
        <dgm:cxn destOrd="0" srcOrd="1" destId="22" srcId="2" modelId="24"/>
        <dgm:cxn destOrd="0" srcOrd="0" destId="31" srcId="3" modelId="33"/>
      </dgm:cxnLst>
      <dgm:bg/>
      <dgm:whole/>
    </dgm:dataModel>
  </dgm:sampData>
  <dgm:styleData>
    <dgm:dataModel>
      <dgm:ptLst>
        <dgm:pt type="doc" modelId="0"/>
        <dgm:pt modelId="1"/>
        <dgm:pt modelId="11"/>
        <dgm:pt modelId="12"/>
      </dgm:ptLst>
      <dgm:cxnLst>
        <dgm:cxn destOrd="0" srcOrd="0" destId="1" srcId="0" modelId="2"/>
        <dgm:cxn destOrd="0" srcOrd="0" destId="11" srcId="1" modelId="13"/>
        <dgm:cxn destOrd="0" srcOrd="1" destId="12" srcId="1" modelId="14"/>
      </dgm:cxnLst>
      <dgm:bg/>
      <dgm:whole/>
    </dgm:dataModel>
  </dgm:styleData>
  <dgm:clrData>
    <dgm:dataModel>
      <dgm:ptLst>
        <dgm:pt type="doc" modelId="0"/>
        <dgm:pt modelId="1"/>
        <dgm:pt modelId="2"/>
        <dgm:pt modelId="21"/>
        <dgm:pt modelId="211"/>
        <dgm:pt modelId="3"/>
        <dgm:pt modelId="31"/>
        <dgm:pt modelId="311"/>
      </dgm:ptLst>
      <dgm:cxnLst>
        <dgm:cxn destOrd="0" srcOrd="0" destId="1" srcId="0" modelId="4"/>
        <dgm:cxn destOrd="0" srcOrd="0" destId="2" srcId="1" modelId="5"/>
        <dgm:cxn destOrd="0" srcOrd="1" destId="3" srcId="1" modelId="6"/>
        <dgm:cxn destOrd="0" srcOrd="0" destId="21" srcId="2" modelId="23"/>
        <dgm:cxn destOrd="0" srcOrd="0" destId="211" srcId="21" modelId="24"/>
        <dgm:cxn destOrd="0" srcOrd="0" destId="31" srcId="3" modelId="33"/>
        <dgm:cxn destOrd="0" srcOrd="0" destId="311" srcId="31" modelId="34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val="norm" op="equ" arg="dir" func="var" name="Name1">
        <dgm:alg type="hierChild">
          <dgm:param val="fromL" type="linDir"/>
        </dgm:alg>
      </dgm:if>
      <dgm:else name="Name2">
        <dgm:alg type="hierChild">
          <dgm:param val="fromR" type="linDir"/>
        </dgm:alg>
      </dgm:else>
    </dgm:choose>
    <dgm:shape r:blip="">
      <dgm:adjLst/>
    </dgm:shape>
    <dgm:presOf/>
    <dgm:constrLst>
      <dgm:constr ptType="node" for="des" type="primFontSz" val="65.0" op="equ"/>
      <dgm:constr refType="w" forName="composite" for="des" type="w"/>
      <dgm:constr refForName="composite" refFor="des" refType="w" forName="composite" for="des" type="h" fact="0.667"/>
      <dgm:constr refForName="composite" refFor="des" refType="w" forName="composite2" for="des" type="w"/>
      <dgm:constr refForName="composite" refFor="des" refType="h" forName="composite2" for="des" type="h"/>
      <dgm:constr refForName="composite" refFor="des" refType="w" forName="composite3" for="des" type="w"/>
      <dgm:constr refForName="composite" refFor="des" refType="h" forName="composite3" for="des" type="h"/>
      <dgm:constr refForName="composite" refFor="des" refType="w" forName="composite4" for="des" type="w"/>
      <dgm:constr refForName="composite" refFor="des" refType="h" forName="composite4" for="des" type="h"/>
      <dgm:constr refForName="composite" refFor="des" refType="w" forName="composite5" for="des" type="w"/>
      <dgm:constr refForName="composite" refFor="des" refType="h" forName="composite5" for="des" type="h"/>
      <dgm:constr refForName="composite" refFor="des" refType="w" type="sibSp" fact="0.1"/>
      <dgm:constr refType="sibSp" forName="hierChild2" for="des" type="sibSp"/>
      <dgm:constr refType="sibSp" forName="hierChild3" for="des" type="sibSp"/>
      <dgm:constr refType="sibSp" forName="hierChild4" for="des" type="sibSp"/>
      <dgm:constr refType="sibSp" forName="hierChild5" for="des" type="sibSp"/>
      <dgm:constr refType="sibSp" forName="hierChild6" for="des" type="sibSp"/>
      <dgm:constr refForName="composite" refFor="des" refType="h" forName="hierRoot1" for="des" type="sp" fact="0.25"/>
      <dgm:constr refForName="hierRoot1" refFor="des" refType="sp" forName="hierRoot2" for="des" type="sp"/>
      <dgm:constr refForName="hierRoot1" refFor="des" refType="sp" forName="hierRoot3" for="des" type="sp"/>
      <dgm:constr refForName="hierRoot1" refFor="des" refType="sp" forName="hierRoot4" for="des" type="sp"/>
      <dgm:constr refForName="hierRoot1" refFor="des" refType="sp" forName="hierRoot5" for="des" type="sp"/>
    </dgm:constrLst>
    <dgm:ruleLst/>
    <dgm:forEach axis="ch" name="Name3">
      <dgm:forEach ptType="node" axis="self" name="Name4">
        <dgm:layoutNode name="hierRoot1">
          <dgm:alg type="hierRoot"/>
          <dgm:shape r:blip="">
            <dgm:adjLst/>
          </dgm:shape>
          <dgm:presOf/>
          <dgm:constrLst>
            <dgm:constr refType="sp" ptType="parTrans" for="des" type="bendDist" fact="0.5"/>
          </dgm:constrLst>
          <dgm:ruleLst/>
          <dgm:layoutNode name="composite">
            <dgm:alg type="composite"/>
            <dgm:shape r:blip="">
              <dgm:adjLst/>
            </dgm:shape>
            <dgm:presOf/>
            <dgm:constrLst>
              <dgm:constr refType="w" forName="background" for="ch" type="w" fact="0.9"/>
              <dgm:constr refForName="background" refFor="ch" refType="w" forName="background" for="ch" type="h" fact="0.635"/>
              <dgm:constr forName="background" for="ch" type="t"/>
              <dgm:constr forName="background" for="ch" type="l"/>
              <dgm:constr refType="w" forName="text" for="ch" type="w" fact="0.9"/>
              <dgm:constr refForName="text" refFor="ch" refType="w" forName="text" for="ch" type="h" fact="0.635"/>
              <dgm:constr refType="w" forName="text" for="ch" type="t" fact="0.095"/>
              <dgm:constr refType="w" forName="text" for="ch" type="l" fact="0.1"/>
            </dgm:constrLst>
            <dgm:ruleLst/>
            <dgm:layoutNode moveWith="text" styleLbl="node0" name="background">
              <dgm:alg type="sp"/>
              <dgm:shape r:blip="" type="roundRect">
                <dgm:adjLst>
                  <dgm:adj val="0.1" idx="1"/>
                </dgm:adjLst>
              </dgm:shape>
              <dgm:presOf/>
              <dgm:constrLst/>
              <dgm:ruleLst/>
            </dgm:layoutNode>
            <dgm:layoutNode styleLbl="fgAcc0" name="text">
              <dgm:varLst>
                <dgm:chPref val="3"/>
              </dgm:varLst>
              <dgm:alg type="tx"/>
              <dgm:shape r:blip="" type="roundRect">
                <dgm:adjLst>
                  <dgm:adj val="0.1" idx="1"/>
                </dgm:adjLst>
              </dgm:shape>
              <dgm:presOf axis="self"/>
              <dgm:constrLst>
                <dgm:constr refType="primFontSz" type="tMarg" fact="0.3"/>
                <dgm:constr refType="primFontSz" type="bMarg" fact="0.3"/>
                <dgm:constr refType="primFontSz" type="lMarg" fact="0.3"/>
                <dgm:constr refType="primFontSz" type="rMarg" fact="0.3"/>
              </dgm:constrLst>
              <dgm:ruleLst>
                <dgm:rule type="primFontSz" max="NaN" fact="NaN" val="5.0"/>
              </dgm:ruleLst>
            </dgm:layoutNode>
          </dgm:layoutNode>
          <dgm:layoutNode name="hierChild2">
            <dgm:choose name="Name5">
              <dgm:if val="norm" op="equ" arg="dir" func="var" name="Name6">
                <dgm:alg type="hierChild">
                  <dgm:param val="fromL" type="linDir"/>
                </dgm:alg>
              </dgm:if>
              <dgm:else name="Name7">
                <dgm:alg type="hierChild">
                  <dgm:param val="fromR" type="linDir"/>
                </dgm:alg>
              </dgm:else>
            </dgm:choose>
            <dgm:shape r:blip="">
              <dgm:adjLst/>
            </dgm:shape>
            <dgm:presOf/>
            <dgm:constrLst/>
            <dgm:ruleLst/>
            <dgm:forEach axis="ch" name="Name8">
              <dgm:forEach cnt="1" ptType="parTrans" axis="self" name="Name9">
                <dgm:layoutNode name="Name10">
                  <dgm:alg type="conn">
                    <dgm:param val="1D" type="dim"/>
                    <dgm:param val="noArr" type="endSty"/>
                    <dgm:param val="bend" type="connRout"/>
                    <dgm:param val="end" type="bendPt"/>
                    <dgm:param val="bCtr" type="begPts"/>
                    <dgm:param val="tCtr" type="endPts"/>
                    <dgm:param val="background" type="srcNode"/>
                    <dgm:param val="background2" type="dstNode"/>
                  </dgm:alg>
                  <dgm:shape zOrderOff="-999" r:blip="" type="conn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ptType="node" axis="self" name="Name11">
                <dgm:layoutNode name="hierRoot2">
                  <dgm:alg type="hierRoot"/>
                  <dgm:shape r:blip="">
                    <dgm:adjLst/>
                  </dgm:shape>
                  <dgm:presOf/>
                  <dgm:constrLst>
                    <dgm:constr refType="sp" ptType="parTrans" for="des" type="bendDist" fact="0.5"/>
                  </dgm:constrLst>
                  <dgm:ruleLst/>
                  <dgm:layoutNode name="composite2">
                    <dgm:alg type="composite"/>
                    <dgm:shape r:blip="">
                      <dgm:adjLst/>
                    </dgm:shape>
                    <dgm:presOf/>
                    <dgm:constrLst>
                      <dgm:constr refType="w" forName="background2" for="ch" type="w" fact="0.9"/>
                      <dgm:constr refForName="background2" refFor="ch" refType="w" forName="background2" for="ch" type="h" fact="0.635"/>
                      <dgm:constr forName="background2" for="ch" type="t"/>
                      <dgm:constr forName="background2" for="ch" type="l"/>
                      <dgm:constr refType="w" forName="text2" for="ch" type="w" fact="0.9"/>
                      <dgm:constr refForName="text2" refFor="ch" refType="w" forName="text2" for="ch" type="h" fact="0.635"/>
                      <dgm:constr refType="w" forName="text2" for="ch" type="t" fact="0.095"/>
                      <dgm:constr refType="w" forName="text2" for="ch" type="l" fact="0.1"/>
                    </dgm:constrLst>
                    <dgm:ruleLst/>
                    <dgm:layoutNode moveWith="text2" name="background2">
                      <dgm:alg type="sp"/>
                      <dgm:shape r:blip="" type="roundRect">
                        <dgm:adjLst>
                          <dgm:adj val="0.1" idx="1"/>
                        </dgm:adjLst>
                      </dgm:shape>
                      <dgm:presOf/>
                      <dgm:constrLst/>
                      <dgm:ruleLst/>
                    </dgm:layoutNode>
                    <dgm:layoutNode styleLbl="fgAcc2" name="text2">
                      <dgm:varLst>
                        <dgm:chPref val="3"/>
                      </dgm:varLst>
                      <dgm:alg type="tx"/>
                      <dgm:shape r:blip="" type="roundRect">
                        <dgm:adjLst>
                          <dgm:adj val="0.1" idx="1"/>
                        </dgm:adjLst>
                      </dgm:shape>
                      <dgm:presOf axis="self"/>
                      <dgm:constrLst>
                        <dgm:constr refType="primFontSz" type="tMarg" fact="0.3"/>
                        <dgm:constr refType="primFontSz" type="bMarg" fact="0.3"/>
                        <dgm:constr refType="primFontSz" type="lMarg" fact="0.3"/>
                        <dgm:constr refType="primFontSz" type="rMarg" fact="0.3"/>
                      </dgm:constrLst>
                      <dgm:ruleLst>
                        <dgm:rule type="primFontSz" max="NaN" fact="NaN" val="5.0"/>
                      </dgm:ruleLst>
                    </dgm:layoutNode>
                  </dgm:layoutNode>
                  <dgm:layoutNode name="hierChild3">
                    <dgm:choose name="Name12">
                      <dgm:if val="norm" op="equ" arg="dir" func="var" name="Name13">
                        <dgm:alg type="hierChild">
                          <dgm:param val="fromL" type="linDir"/>
                        </dgm:alg>
                      </dgm:if>
                      <dgm:else name="Name14">
                        <dgm:alg type="hierChild">
                          <dgm:param val="fromR" type="linDir"/>
                        </dgm:alg>
                      </dgm:else>
                    </dgm:choose>
                    <dgm:shape r:blip="">
                      <dgm:adjLst/>
                    </dgm:shape>
                    <dgm:presOf/>
                    <dgm:constrLst/>
                    <dgm:ruleLst/>
                    <dgm:forEach axis="ch" name="Name15">
                      <dgm:forEach cnt="1" ptType="parTrans" axis="self" name="Name16">
                        <dgm:layoutNode name="Name17">
                          <dgm:alg type="conn">
                            <dgm:param val="1D" type="dim"/>
                            <dgm:param val="noArr" type="endSty"/>
                            <dgm:param val="bend" type="connRout"/>
                            <dgm:param val="end" type="bendPt"/>
                            <dgm:param val="bCtr" type="begPts"/>
                            <dgm:param val="tCtr" type="endPts"/>
                            <dgm:param val="background2" type="srcNode"/>
                            <dgm:param val="background3" type="dstNode"/>
                          </dgm:alg>
                          <dgm:shape zOrderOff="-999" r:blip="" type="conn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ptType="node" axis="self" name="Name18">
                        <dgm:layoutNode name="hierRoot3">
                          <dgm:alg type="hierRoot"/>
                          <dgm:shape r:blip="">
                            <dgm:adjLst/>
                          </dgm:shape>
                          <dgm:presOf/>
                          <dgm:constrLst>
                            <dgm:constr refType="sp" ptType="parTrans" for="des" type="bendDist" fact="0.5"/>
                          </dgm:constrLst>
                          <dgm:ruleLst/>
                          <dgm:layoutNode name="composite3">
                            <dgm:alg type="composite"/>
                            <dgm:shape r:blip="">
                              <dgm:adjLst/>
                            </dgm:shape>
                            <dgm:presOf/>
                            <dgm:constrLst>
                              <dgm:constr refType="w" forName="background3" for="ch" type="w" fact="0.9"/>
                              <dgm:constr refForName="background3" refFor="ch" refType="w" forName="background3" for="ch" type="h" fact="0.635"/>
                              <dgm:constr forName="background3" for="ch" type="t"/>
                              <dgm:constr forName="background3" for="ch" type="l"/>
                              <dgm:constr refType="w" forName="text3" for="ch" type="w" fact="0.9"/>
                              <dgm:constr refForName="text3" refFor="ch" refType="w" forName="text3" for="ch" type="h" fact="0.635"/>
                              <dgm:constr refType="w" forName="text3" for="ch" type="t" fact="0.095"/>
                              <dgm:constr refType="w" forName="text3" for="ch" type="l" fact="0.1"/>
                            </dgm:constrLst>
                            <dgm:ruleLst/>
                            <dgm:layoutNode moveWith="text3" name="background3">
                              <dgm:alg type="sp"/>
                              <dgm:shape r:blip="" type="roundRect">
                                <dgm:adjLst>
                                  <dgm:adj val="0.1" idx="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styleLbl="fgAcc3" name="text3">
                              <dgm:varLst>
                                <dgm:chPref val="3"/>
                              </dgm:varLst>
                              <dgm:alg type="tx"/>
                              <dgm:shape r:blip="" type="roundRect">
                                <dgm:adjLst>
                                  <dgm:adj val="0.1" idx="1"/>
                                </dgm:adjLst>
                              </dgm:shape>
                              <dgm:presOf axis="self"/>
                              <dgm:constrLst>
                                <dgm:constr refType="primFontSz" type="tMarg" fact="0.3"/>
                                <dgm:constr refType="primFontSz" type="bMarg" fact="0.3"/>
                                <dgm:constr refType="primFontSz" type="lMarg" fact="0.3"/>
                                <dgm:constr refType="primFontSz" type="rMarg" fact="0.3"/>
                              </dgm:constrLst>
                              <dgm:ruleLst>
                                <dgm:rule type="primFontSz" max="NaN" fact="NaN" val="5.0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val="norm" op="equ" arg="dir" func="var" name="Name20">
                                <dgm:alg type="hierChild">
                                  <dgm:param val="fromL" type="linDir"/>
                                </dgm:alg>
                              </dgm:if>
                              <dgm:else name="Name21">
                                <dgm:alg type="hierChild">
                                  <dgm:param val="fromR" type="linDir"/>
                                </dgm:alg>
                              </dgm:else>
                            </dgm:choose>
                            <dgm:shape r:blip="">
                              <dgm:adjLst/>
                            </dgm:shape>
                            <dgm:presOf/>
                            <dgm:constrLst/>
                            <dgm:ruleLst/>
                            <dgm:forEach axis="ch" name="repeat">
                              <dgm:forEach cnt="1" ptType="parTrans" axis="self" name="Name22">
                                <dgm:layoutNode name="Name23">
                                  <dgm:choose name="Name24">
                                    <dgm:if axis="self" val="4" op="lte" func="depth" name="Name25">
                                      <dgm:alg type="conn">
                                        <dgm:param val="1D" type="dim"/>
                                        <dgm:param val="noArr" type="endSty"/>
                                        <dgm:param val="bend" type="connRout"/>
                                        <dgm:param val="end" type="bendPt"/>
                                        <dgm:param val="bCtr" type="begPts"/>
                                        <dgm:param val="tCtr" type="endPts"/>
                                        <dgm:param val="background3" type="srcNode"/>
                                        <dgm:param val="background4" type="dstNode"/>
                                      </dgm:alg>
                                    </dgm:if>
                                    <dgm:else name="Name26">
                                      <dgm:alg type="conn">
                                        <dgm:param val="1D" type="dim"/>
                                        <dgm:param val="noArr" type="endSty"/>
                                        <dgm:param val="bend" type="connRout"/>
                                        <dgm:param val="end" type="bendPt"/>
                                        <dgm:param val="bCtr" type="begPts"/>
                                        <dgm:param val="tCtr" type="endPts"/>
                                        <dgm:param val="background4" type="srcNode"/>
                                        <dgm:param val="background4" type="dstNode"/>
                                      </dgm:alg>
                                    </dgm:else>
                                  </dgm:choose>
                                  <dgm:shape zOrderOff="-999" r:blip="" type="conn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ptType="node" axis="self" name="Name27">
                                <dgm:layoutNode name="hierRoot4">
                                  <dgm:alg type="hierRoot"/>
                                  <dgm:shape r:blip="">
                                    <dgm:adjLst/>
                                  </dgm:shape>
                                  <dgm:presOf/>
                                  <dgm:constrLst>
                                    <dgm:constr refType="sp" ptType="parTrans" for="des" type="bendDist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r:blip="">
                                      <dgm:adjLst/>
                                    </dgm:shape>
                                    <dgm:presOf/>
                                    <dgm:constrLst>
                                      <dgm:constr refType="w" forName="background4" for="ch" type="w" fact="0.9"/>
                                      <dgm:constr refForName="background4" refFor="ch" refType="w" forName="background4" for="ch" type="h" fact="0.635"/>
                                      <dgm:constr forName="background4" for="ch" type="t"/>
                                      <dgm:constr forName="background4" for="ch" type="l"/>
                                      <dgm:constr refType="w" forName="text4" for="ch" type="w" fact="0.9"/>
                                      <dgm:constr refForName="text4" refFor="ch" refType="w" forName="text4" for="ch" type="h" fact="0.635"/>
                                      <dgm:constr refType="w" forName="text4" for="ch" type="t" fact="0.095"/>
                                      <dgm:constr refType="w" forName="text4" for="ch" type="l" fact="0.1"/>
                                    </dgm:constrLst>
                                    <dgm:ruleLst/>
                                    <dgm:layoutNode moveWith="text4" name="background4">
                                      <dgm:alg type="sp"/>
                                      <dgm:shape r:blip="" type="roundRect">
                                        <dgm:adjLst>
                                          <dgm:adj val="0.1" idx="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styleLbl="fgAcc4" name="text4">
                                      <dgm:varLst>
                                        <dgm:chPref val="3"/>
                                      </dgm:varLst>
                                      <dgm:alg type="tx"/>
                                      <dgm:shape r:blip="" type="roundRect">
                                        <dgm:adjLst>
                                          <dgm:adj val="0.1" idx="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refType="primFontSz" type="tMarg" fact="0.3"/>
                                        <dgm:constr refType="primFontSz" type="bMarg" fact="0.3"/>
                                        <dgm:constr refType="primFontSz" type="lMarg" fact="0.3"/>
                                        <dgm:constr refType="primFontSz" type="rMarg" fact="0.3"/>
                                      </dgm:constrLst>
                                      <dgm:ruleLst>
                                        <dgm:rule type="primFontSz" max="NaN" fact="NaN" val="5.0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val="norm" op="equ" arg="dir" func="var" name="Name29">
                                        <dgm:alg type="hierChild">
                                          <dgm:param val="fromL" type="linDir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val="fromR" type="linDir"/>
                                        </dgm:alg>
                                      </dgm:else>
                                    </dgm:choose>
                                    <dgm:shape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ref="repeat" name="Name31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uniqueId="urn:microsoft.com/office/officeart/2005/8/quickstyle/simple1">
  <dgm:title val=""/>
  <dgm:desc val=""/>
  <dgm:catLst>
    <dgm:cat pri="10100" type="simple"/>
  </dgm:catLst>
  <dgm:scene3d>
    <a:camera prst="orthographicFront"/>
    <a:lightRig dir="t" rig="threePt"/>
  </dgm:scene3d>
  <dgm:styleLbl name="node0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ln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venn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tx1"/>
      </a:fontRef>
    </dgm:style>
  </dgm:styleLbl>
  <dgm:styleLbl name="align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node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fgImgPlac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ImgPlac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ImgPlac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f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bgSibTrans2D1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sibTrans1D1">
    <dgm:scene3d>
      <a:camera prst="orthographicFront"/>
      <a:lightRig dir="t" rig="threePt"/>
    </dgm:scene3d>
    <dgm:sp3d/>
    <dgm:txPr/>
    <dgm:style>
      <a:lnRef idx="1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callout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sst0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asst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2D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>
        <a:schemeClr val="lt1"/>
      </a:fontRef>
    </dgm:style>
  </dgm:styleLbl>
  <dgm:styleLbl name="parChTrans1D1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2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3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parChTrans1D4">
    <dgm:scene3d>
      <a:camera prst="orthographicFront"/>
      <a:lightRig dir="t" rig="threePt"/>
    </dgm:scene3d>
    <dgm:sp3d/>
    <dgm:txPr/>
    <dgm:style>
      <a:lnRef idx="2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  <dgm:styleLbl name="f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conF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trAlignAcc1">
    <dgm:scene3d>
      <a:camera prst="orthographicFront"/>
      <a:lightRig dir="t" rig="threePt"/>
    </dgm:scene3d>
    <dgm:sp3d/>
    <dgm:txPr/>
    <dgm:style>
      <a:lnRef idx="1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F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Align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solidBgAcc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Follow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alignAccFollow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AccFollowNode1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0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2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3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Acc4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dk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trBgShp">
    <dgm:scene3d>
      <a:camera prst="orthographicFront"/>
      <a:lightRig dir="t" rig="threePt"/>
    </dgm:scene3d>
    <dgm:sp3d/>
    <dgm:txPr/>
    <dgm:style>
      <a:lnRef idx="0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fgShp">
    <dgm:scene3d>
      <a:camera prst="orthographicFront"/>
      <a:lightRig dir="t" rig="threePt"/>
    </dgm:scene3d>
    <dgm:sp3d/>
    <dgm:txPr/>
    <dgm:style>
      <a:lnRef idx="2">
        <a:scrgbClr b="0" g="0" r="0"/>
      </a:lnRef>
      <a:fillRef idx="1">
        <a:scrgbClr b="0" g="0" r="0"/>
      </a:fillRef>
      <a:effectRef idx="0">
        <a:scrgbClr b="0" g="0" r="0"/>
      </a:effectRef>
      <a:fontRef idx="minor"/>
    </dgm:style>
  </dgm:styleLbl>
  <dgm:styleLbl name="revTx">
    <dgm:scene3d>
      <a:camera prst="orthographicFront"/>
      <a:lightRig dir="t" rig="threePt"/>
    </dgm:scene3d>
    <dgm:sp3d/>
    <dgm:txPr/>
    <dgm:style>
      <a:lnRef idx="0">
        <a:scrgbClr b="0" g="0" r="0"/>
      </a:lnRef>
      <a:fillRef idx="0">
        <a:scrgbClr b="0" g="0" r="0"/>
      </a:fillRef>
      <a:effectRef idx="0">
        <a:scrgbClr b="0" g="0" r="0"/>
      </a:effectRef>
      <a:fontRef idx="minor"/>
    </dgm:style>
  </dgm:styleLbl>
</dgm:styleDef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St-6250/2016-22</izvorni_sadrzaj>
    <derivirana_varijabla naziv="DomainObject.Oznaka_1">St-6250/2016-22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6250</izvorni_sadrzaj>
    <derivirana_varijabla naziv="DomainObject.Predmet.Broj_1">6250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St-6250/2016</izvorni_sadrzaj>
    <derivirana_varijabla naziv="DomainObject.Predmet.OznakaBroj_1">St-6250/2016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JAGODIĆ GRADNJA d.o.o.</izvorni_sadrzaj>
    <derivirana_varijabla naziv="DomainObject.Predmet.ProtustrankaFormated_1">  JAGODIĆ GRADNJA d.o.o.</derivirana_varijabla>
  </DomainObject.Predmet.ProtustrankaFormated>
  <DomainObject.Predmet.ProtustrankaFormatedOIB>
    <izvorni_sadrzaj>  JAGODIĆ GRADNJA d.o.o., OIB 84913840247</izvorni_sadrzaj>
    <derivirana_varijabla naziv="DomainObject.Predmet.ProtustrankaFormatedOIB_1">  JAGODIĆ GRADNJA d.o.o., OIB 84913840247</derivirana_varijabla>
  </DomainObject.Predmet.ProtustrankaFormatedOIB>
  <DomainObject.Predmet.ProtustrankaFormatedWithAdress>
    <izvorni_sadrzaj> JAGODIĆ GRADNJA d.o.o., Gajeva 46, 10430 Samobor</izvorni_sadrzaj>
    <derivirana_varijabla naziv="DomainObject.Predmet.ProtustrankaFormatedWithAdress_1"> JAGODIĆ GRADNJA d.o.o., Gajeva 46, 10430 Samobor</derivirana_varijabla>
  </DomainObject.Predmet.ProtustrankaFormatedWithAdress>
  <DomainObject.Predmet.ProtustrankaFormatedWithAdressOIB>
    <izvorni_sadrzaj> JAGODIĆ GRADNJA d.o.o., OIB 84913840247, Gajeva 46, 10430 Samobor</izvorni_sadrzaj>
    <derivirana_varijabla naziv="DomainObject.Predmet.ProtustrankaFormatedWithAdressOIB_1"> JAGODIĆ GRADNJA d.o.o., OIB 84913840247, Gajeva 46, 10430 Samobor</derivirana_varijabla>
  </DomainObject.Predmet.ProtustrankaFormatedWithAdressOIB>
  <DomainObject.Predmet.ProtustrankaWithAdress>
    <izvorni_sadrzaj>JAGODIĆ GRADNJA d.o.o. Gajeva 46, 10430 Samobor</izvorni_sadrzaj>
    <derivirana_varijabla naziv="DomainObject.Predmet.ProtustrankaWithAdress_1">JAGODIĆ GRADNJA d.o.o. Gajeva 46, 10430 Samobor</derivirana_varijabla>
  </DomainObject.Predmet.ProtustrankaWithAdress>
  <DomainObject.Predmet.ProtustrankaWithAdressOIB>
    <izvorni_sadrzaj>JAGODIĆ GRADNJA d.o.o., OIB 84913840247, Gajeva 46, 10430 Samobor</izvorni_sadrzaj>
    <derivirana_varijabla naziv="DomainObject.Predmet.ProtustrankaWithAdressOIB_1">JAGODIĆ GRADNJA d.o.o., OIB 84913840247, Gajeva 46, 10430 Samobor</derivirana_varijabla>
  </DomainObject.Predmet.ProtustrankaWithAdressOIB>
  <DomainObject.Predmet.ProtustrankaNazivFormated>
    <izvorni_sadrzaj>JAGODIĆ GRADNJA d.o.o.</izvorni_sadrzaj>
    <derivirana_varijabla naziv="DomainObject.Predmet.ProtustrankaNazivFormated_1">JAGODIĆ GRADNJA d.o.o.</derivirana_varijabla>
  </DomainObject.Predmet.ProtustrankaNazivFormated>
  <DomainObject.Predmet.ProtustrankaNazivFormatedOIB>
    <izvorni_sadrzaj>JAGODIĆ GRADNJA d.o.o., OIB 84913840247</izvorni_sadrzaj>
    <derivirana_varijabla naziv="DomainObject.Predmet.ProtustrankaNazivFormatedOIB_1">JAGODIĆ GRADNJA d.o.o., OIB 84913840247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JAGODIĆ GRADNJA d.o.o.</izvorni_sadrzaj>
    <derivirana_varijabla naziv="DomainObject.Predmet.StrankaFormated_1">  JAGODIĆ GRADNJA d.o.o.</derivirana_varijabla>
  </DomainObject.Predmet.StrankaFormated>
  <DomainObject.Predmet.StrankaFormatedOIB>
    <izvorni_sadrzaj>  JAGODIĆ GRADNJA d.o.o., OIB 84913840247</izvorni_sadrzaj>
    <derivirana_varijabla naziv="DomainObject.Predmet.StrankaFormatedOIB_1">  JAGODIĆ GRADNJA d.o.o., OIB 84913840247</derivirana_varijabla>
  </DomainObject.Predmet.StrankaFormatedOIB>
  <DomainObject.Predmet.StrankaFormatedWithAdress>
    <izvorni_sadrzaj> JAGODIĆ GRADNJA d.o.o., Gajeva 46, 10430 Samobor</izvorni_sadrzaj>
    <derivirana_varijabla naziv="DomainObject.Predmet.StrankaFormatedWithAdress_1"> JAGODIĆ GRADNJA d.o.o., Gajeva 46, 10430 Samobor</derivirana_varijabla>
  </DomainObject.Predmet.StrankaFormatedWithAdress>
  <DomainObject.Predmet.StrankaFormatedWithAdressOIB>
    <izvorni_sadrzaj> JAGODIĆ GRADNJA d.o.o., OIB 84913840247, Gajeva 46, 10430 Samobor</izvorni_sadrzaj>
    <derivirana_varijabla naziv="DomainObject.Predmet.StrankaFormatedWithAdressOIB_1"> JAGODIĆ GRADNJA d.o.o., OIB 84913840247, Gajeva 46, 10430 Samobor</derivirana_varijabla>
  </DomainObject.Predmet.StrankaFormatedWithAdressOIB>
  <DomainObject.Predmet.StrankaWithAdress>
    <izvorni_sadrzaj>JAGODIĆ GRADNJA d.o.o. Gajeva 46,10430 Samobor</izvorni_sadrzaj>
    <derivirana_varijabla naziv="DomainObject.Predmet.StrankaWithAdress_1">JAGODIĆ GRADNJA d.o.o. Gajeva 46,10430 Samobor</derivirana_varijabla>
  </DomainObject.Predmet.StrankaWithAdress>
  <DomainObject.Predmet.StrankaWithAdressOIB>
    <izvorni_sadrzaj>JAGODIĆ GRADNJA d.o.o., OIB 84913840247, Gajeva 46,10430 Samobor</izvorni_sadrzaj>
    <derivirana_varijabla naziv="DomainObject.Predmet.StrankaWithAdressOIB_1">JAGODIĆ GRADNJA d.o.o., OIB 84913840247, Gajeva 46,10430 Samobor</derivirana_varijabla>
  </DomainObject.Predmet.StrankaWithAdressOIB>
  <DomainObject.Predmet.StrankaNazivFormated>
    <izvorni_sadrzaj>JAGODIĆ GRADNJA d.o.o.</izvorni_sadrzaj>
    <derivirana_varijabla naziv="DomainObject.Predmet.StrankaNazivFormated_1">JAGODIĆ GRADNJA d.o.o.</derivirana_varijabla>
  </DomainObject.Predmet.StrankaNazivFormated>
  <DomainObject.Predmet.StrankaNazivFormatedOIB>
    <izvorni_sadrzaj>JAGODIĆ GRADNJA d.o.o., OIB 84913840247</izvorni_sadrzaj>
    <derivirana_varijabla naziv="DomainObject.Predmet.StrankaNazivFormatedOIB_1">JAGODIĆ GRADNJA d.o.o., OIB 84913840247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JAGODIĆ GRADNJA d.o.o.</item>
    </izvorni_sadrzaj>
    <derivirana_varijabla naziv="DomainObject.Predmet.StrankaListFormated_1">
      <item>JAGODIĆ GRADNJA d.o.o.</item>
    </derivirana_varijabla>
  </DomainObject.Predmet.StrankaListFormated>
  <DomainObject.Predmet.StrankaListFormatedOIB>
    <izvorni_sadrzaj>
      <item>JAGODIĆ GRADNJA d.o.o., OIB 84913840247</item>
    </izvorni_sadrzaj>
    <derivirana_varijabla naziv="DomainObject.Predmet.StrankaListFormatedOIB_1">
      <item>JAGODIĆ GRADNJA d.o.o., OIB 84913840247</item>
    </derivirana_varijabla>
  </DomainObject.Predmet.StrankaListFormatedOIB>
  <DomainObject.Predmet.StrankaListFormatedWithAdress>
    <izvorni_sadrzaj>
      <item>JAGODIĆ GRADNJA d.o.o., Gajeva 46, 10430 Samobor</item>
    </izvorni_sadrzaj>
    <derivirana_varijabla naziv="DomainObject.Predmet.StrankaListFormatedWithAdress_1">
      <item>JAGODIĆ GRADNJA d.o.o., Gajeva 46, 10430 Samobor</item>
    </derivirana_varijabla>
  </DomainObject.Predmet.StrankaListFormatedWithAdress>
  <DomainObject.Predmet.StrankaListFormatedWithAdressOIB>
    <izvorni_sadrzaj>
      <item>JAGODIĆ GRADNJA d.o.o., OIB 84913840247, Gajeva 46, 10430 Samobor</item>
    </izvorni_sadrzaj>
    <derivirana_varijabla naziv="DomainObject.Predmet.StrankaListFormatedWithAdressOIB_1">
      <item>JAGODIĆ GRADNJA d.o.o., OIB 84913840247, Gajeva 46, 10430 Samobor</item>
    </derivirana_varijabla>
  </DomainObject.Predmet.StrankaListFormatedWithAdressOIB>
  <DomainObject.Predmet.StrankaListNazivFormated>
    <izvorni_sadrzaj>
      <item>JAGODIĆ GRADNJA d.o.o.</item>
    </izvorni_sadrzaj>
    <derivirana_varijabla naziv="DomainObject.Predmet.StrankaListNazivFormated_1">
      <item>JAGODIĆ GRADNJA d.o.o.</item>
    </derivirana_varijabla>
  </DomainObject.Predmet.StrankaListNazivFormated>
  <DomainObject.Predmet.StrankaListNazivFormatedOIB>
    <izvorni_sadrzaj>
      <item>JAGODIĆ GRADNJA d.o.o., OIB 84913840247</item>
    </izvorni_sadrzaj>
    <derivirana_varijabla naziv="DomainObject.Predmet.StrankaListNazivFormatedOIB_1">
      <item>JAGODIĆ GRADNJA d.o.o., OIB 84913840247</item>
    </derivirana_varijabla>
  </DomainObject.Predmet.StrankaListNazivFormatedOIB>
  <DomainObject.Predmet.ProtuStrankaListFormated>
    <izvorni_sadrzaj>
      <item>JAGODIĆ GRADNJA d.o.o.</item>
    </izvorni_sadrzaj>
    <derivirana_varijabla naziv="DomainObject.Predmet.ProtuStrankaListFormated_1">
      <item>JAGODIĆ GRADNJA d.o.o.</item>
    </derivirana_varijabla>
  </DomainObject.Predmet.ProtuStrankaListFormated>
  <DomainObject.Predmet.ProtuStrankaListFormatedOIB>
    <izvorni_sadrzaj>
      <item>JAGODIĆ GRADNJA d.o.o., OIB 84913840247</item>
    </izvorni_sadrzaj>
    <derivirana_varijabla naziv="DomainObject.Predmet.ProtuStrankaListFormatedOIB_1">
      <item>JAGODIĆ GRADNJA d.o.o., OIB 84913840247</item>
    </derivirana_varijabla>
  </DomainObject.Predmet.ProtuStrankaListFormatedOIB>
  <DomainObject.Predmet.ProtuStrankaListFormatedWithAdress>
    <izvorni_sadrzaj>
      <item>JAGODIĆ GRADNJA d.o.o., Gajeva 46, 10430 Samobor</item>
    </izvorni_sadrzaj>
    <derivirana_varijabla naziv="DomainObject.Predmet.ProtuStrankaListFormatedWithAdress_1">
      <item>JAGODIĆ GRADNJA d.o.o., Gajeva 46, 10430 Samobor</item>
    </derivirana_varijabla>
  </DomainObject.Predmet.ProtuStrankaListFormatedWithAdress>
  <DomainObject.Predmet.ProtuStrankaListFormatedWithAdressOIB>
    <izvorni_sadrzaj>
      <item>JAGODIĆ GRADNJA d.o.o., OIB 84913840247, Gajeva 46, 10430 Samobor</item>
    </izvorni_sadrzaj>
    <derivirana_varijabla naziv="DomainObject.Predmet.ProtuStrankaListFormatedWithAdressOIB_1">
      <item>JAGODIĆ GRADNJA d.o.o., OIB 84913840247, Gajeva 46, 10430 Samobor</item>
    </derivirana_varijabla>
  </DomainObject.Predmet.ProtuStrankaListFormatedWithAdressOIB>
  <DomainObject.Predmet.ProtuStrankaListNazivFormated>
    <izvorni_sadrzaj>
      <item>JAGODIĆ GRADNJA d.o.o.</item>
    </izvorni_sadrzaj>
    <derivirana_varijabla naziv="DomainObject.Predmet.ProtuStrankaListNazivFormated_1">
      <item>JAGODIĆ GRADNJA d.o.o.</item>
    </derivirana_varijabla>
  </DomainObject.Predmet.ProtuStrankaListNazivFormated>
  <DomainObject.Predmet.ProtuStrankaListNazivFormatedOIB>
    <izvorni_sadrzaj>
      <item>JAGODIĆ GRADNJA d.o.o., OIB 84913840247</item>
    </izvorni_sadrzaj>
    <derivirana_varijabla naziv="DomainObject.Predmet.ProtuStrankaListNazivFormatedOIB_1">
      <item>JAGODIĆ GRADNJA d.o.o., OIB 84913840247</item>
    </derivirana_varijabla>
  </DomainObject.Predmet.ProtuStrankaListNazivFormatedOIB>
  <DomainObject.Predmet.OstaliListFormated>
    <izvorni_sadrzaj>
      <item>Josip Jagodić</item>
      <item>Miljenko Jagodić</item>
      <item>Ibrahim Mehmedović</item>
      <item>ANTONIO VOLAREVIĆ</item>
      <item>Goran Jujnović Lučić</item>
    </izvorni_sadrzaj>
    <derivirana_varijabla naziv="DomainObject.Predmet.OstaliListFormated_1">
      <item>Josip Jagodić</item>
      <item>Miljenko Jagodić</item>
      <item>Ibrahim Mehmedović</item>
      <item>ANTONIO VOLAREVIĆ</item>
      <item>Goran Jujnović Lučić</item>
    </derivirana_varijabla>
  </DomainObject.Predmet.OstaliListFormated>
  <DomainObject.Predmet.OstaliListFormatedOIB>
    <izvorni_sadrzaj>
      <item>Josip Jagodić, OIB 74929109824</item>
      <item>Miljenko Jagodić, OIB 78561112242</item>
      <item>Ibrahim Mehmedović, OIB 91320064198</item>
      <item>ANTONIO VOLAREVIĆ</item>
      <item>Goran Jujnović Lučić</item>
    </izvorni_sadrzaj>
    <derivirana_varijabla naziv="DomainObject.Predmet.OstaliListFormatedOIB_1">
      <item>Josip Jagodić, OIB 74929109824</item>
      <item>Miljenko Jagodić, OIB 78561112242</item>
      <item>Ibrahim Mehmedović, OIB 91320064198</item>
      <item>ANTONIO VOLAREVIĆ</item>
      <item>Goran Jujnović Lučić</item>
    </derivirana_varijabla>
  </DomainObject.Predmet.OstaliListFormatedOIB>
  <DomainObject.Predmet.OstaliListFormatedWithAdress>
    <izvorni_sadrzaj>
      <item>Josip Jagodić, Braće Konifka 16, 34543 Poljana</item>
      <item>Miljenko Jagodić, Lešće 31d, 10430 Samobor</item>
      <item>Ibrahim Mehmedović, Ante Starčevića 5, 51000 Rijeka</item>
      <item>ANTONIO VOLAREVIĆ, PALMOTIĆEVA 4, 10000 Zagreb</item>
      <item>Goran Jujnović Lučić, Strojarska c. 20, 10000 Zagreb</item>
    </izvorni_sadrzaj>
    <derivirana_varijabla naziv="DomainObject.Predmet.OstaliListFormatedWithAdress_1">
      <item>Josip Jagodić, Braće Konifka 16, 34543 Poljana</item>
      <item>Miljenko Jagodić, Lešće 31d, 10430 Samobor</item>
      <item>Ibrahim Mehmedović, Ante Starčevića 5, 51000 Rijeka</item>
      <item>ANTONIO VOLAREVIĆ, PALMOTIĆEVA 4, 10000 Zagreb</item>
      <item>Goran Jujnović Lučić, Strojarska c. 20, 10000 Zagreb</item>
    </derivirana_varijabla>
  </DomainObject.Predmet.OstaliListFormatedWithAdress>
  <DomainObject.Predmet.OstaliListFormatedWithAdressOIB>
    <izvorni_sadrzaj>
      <item>Josip Jagodić, OIB 74929109824, Braće Konifka 16, 34543 Poljana</item>
      <item>Miljenko Jagodić, OIB 78561112242, Lešće 31d, 10430 Samobor</item>
      <item>Ibrahim Mehmedović, OIB 91320064198, Ante Starčevića 5, 51000 Rijeka</item>
      <item>ANTONIO VOLAREVIĆ, PALMOTIĆEVA 4, 10000 Zagreb</item>
      <item>Goran Jujnović Lučić, Strojarska c. 20, 10000 Zagreb</item>
    </izvorni_sadrzaj>
    <derivirana_varijabla naziv="DomainObject.Predmet.OstaliListFormatedWithAdressOIB_1">
      <item>Josip Jagodić, OIB 74929109824, Braće Konifka 16, 34543 Poljana</item>
      <item>Miljenko Jagodić, OIB 78561112242, Lešće 31d, 10430 Samobor</item>
      <item>Ibrahim Mehmedović, OIB 91320064198, Ante Starčevića 5, 51000 Rijeka</item>
      <item>ANTONIO VOLAREVIĆ, PALMOTIĆEVA 4, 10000 Zagreb</item>
      <item>Goran Jujnović Lučić, Strojarska c. 20, 10000 Zagreb</item>
    </derivirana_varijabla>
  </DomainObject.Predmet.OstaliListFormatedWithAdressOIB>
  <DomainObject.Predmet.OstaliListNazivFormated>
    <izvorni_sadrzaj>
      <item>Josip Jagodić</item>
      <item>Miljenko Jagodić</item>
      <item>Ibrahim Mehmedović</item>
      <item>ANTONIO VOLAREVIĆ</item>
      <item>Goran Jujnović Lučić</item>
    </izvorni_sadrzaj>
    <derivirana_varijabla naziv="DomainObject.Predmet.OstaliListNazivFormated_1">
      <item>Josip Jagodić</item>
      <item>Miljenko Jagodić</item>
      <item>Ibrahim Mehmedović</item>
      <item>ANTONIO VOLAREVIĆ</item>
      <item>Goran Jujnović Lučić</item>
    </derivirana_varijabla>
  </DomainObject.Predmet.OstaliListNazivFormated>
  <DomainObject.Predmet.OstaliListNazivFormatedOIB>
    <izvorni_sadrzaj>
      <item>Josip Jagodić, OIB 74929109824</item>
      <item>Miljenko Jagodić, OIB 78561112242</item>
      <item>Ibrahim Mehmedović, OIB 91320064198</item>
      <item>ANTONIO VOLAREVIĆ</item>
      <item>Goran Jujnović Lučić</item>
    </izvorni_sadrzaj>
    <derivirana_varijabla naziv="DomainObject.Predmet.OstaliListNazivFormatedOIB_1">
      <item>Josip Jagodić, OIB 74929109824</item>
      <item>Miljenko Jagodić, OIB 78561112242</item>
      <item>Ibrahim Mehmedović, OIB 91320064198</item>
      <item>ANTONIO VOLAREVIĆ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JAGODIĆ GRADNJA d.o.o.</izvorni_sadrzaj>
    <derivirana_varijabla naziv="DomainObject.Predmet.StrankaIDrugi_1">JAGODIĆ GRADNJA d.o.o.</derivirana_varijabla>
  </DomainObject.Predmet.StrankaIDrugi>
  <DomainObject.Predmet.ProtustrankaIDrugi>
    <izvorni_sadrzaj>JAGODIĆ GRADNJA d.o.o.</izvorni_sadrzaj>
    <derivirana_varijabla naziv="DomainObject.Predmet.ProtustrankaIDrugi_1">JAGODIĆ GRADNJA d.o.o.</derivirana_varijabla>
  </DomainObject.Predmet.ProtustrankaIDrugi>
  <DomainObject.Predmet.StrankaIDrugiAdressOIB>
    <izvorni_sadrzaj>JAGODIĆ GRADNJA d.o.o., OIB 84913840247, Gajeva 46, 10430 Samobor</izvorni_sadrzaj>
    <derivirana_varijabla naziv="DomainObject.Predmet.StrankaIDrugiAdressOIB_1">JAGODIĆ GRADNJA d.o.o., OIB 84913840247, Gajeva 46, 10430 Samobor</derivirana_varijabla>
  </DomainObject.Predmet.StrankaIDrugiAdressOIB>
  <DomainObject.Predmet.ProtustrankaIDrugiAdressOIB>
    <izvorni_sadrzaj>JAGODIĆ GRADNJA d.o.o., OIB 84913840247, Gajeva 46, 10430 Samobor</izvorni_sadrzaj>
    <derivirana_varijabla naziv="DomainObject.Predmet.ProtustrankaIDrugiAdressOIB_1">JAGODIĆ GRADNJA d.o.o., OIB 84913840247, Gajeva 46,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JAGODIĆ GRADNJA d.o.o.</item>
      <item>JAGODIĆ GRADNJA d.o.o.</item>
      <item>Josip Jagodić</item>
      <item>Miljenko Jagodić</item>
      <item>Ibrahim Mehmedović</item>
      <item>ANTONIO VOLAREVIĆ</item>
      <item>Goran Jujnović Lučić</item>
    </izvorni_sadrzaj>
    <derivirana_varijabla naziv="DomainObject.Predmet.SudioniciListNaziv_1">
      <item>JAGODIĆ GRADNJA d.o.o.</item>
      <item>JAGODIĆ GRADNJA d.o.o.</item>
      <item>Josip Jagodić</item>
      <item>Miljenko Jagodić</item>
      <item>Ibrahim Mehmedović</item>
      <item>ANTONIO VOLAREVIĆ</item>
      <item>Goran Jujnović Lučić</item>
    </derivirana_varijabla>
  </DomainObject.Predmet.SudioniciListNaziv>
  <DomainObject.Predmet.SudioniciListAdressOIB>
    <izvorni_sadrzaj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  <item>ANTONIO VOLAREVIĆ, PALMOTIĆEVA 4,10000 Zagreb</item>
      <item>Goran Jujnović Lučić, Strojarska c. 20,10000 Zagreb</item>
    </izvorni_sadrzaj>
    <derivirana_varijabla naziv="DomainObject.Predmet.SudioniciListAdressOIB_1">
      <item>JAGODIĆ GRADNJA d.o.o., OIB 84913840247, Gajeva 46,10430 Samobor</item>
      <item>JAGODIĆ GRADNJA d.o.o., OIB 84913840247, Gajeva 46,10430 Samobor</item>
      <item>Josip Jagodić, OIB 74929109824, Braće Konifka 16,34543 Poljana</item>
      <item>Miljenko Jagodić, OIB 78561112242, Lešće 31d,10430 Samobor</item>
      <item>Ibrahim Mehmedović, OIB 91320064198, Ante Starčevića 5,51000 Rijeka</item>
      <item>ANTONIO VOLAREVIĆ, PALMOTIĆEVA 4,10000 Zagreb</item>
      <item>Goran Jujnović Lučić, Strojarska c.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84913840247</item>
      <item>, OIB 84913840247</item>
      <item>, OIB 74929109824</item>
      <item>, OIB 78561112242</item>
      <item>, OIB 91320064198</item>
      <item>, OIB null</item>
      <item>, OIB null</item>
    </izvorni_sadrzaj>
    <derivirana_varijabla naziv="DomainObject.Predmet.SudioniciListNazivOIB_1">
      <item>, OIB 84913840247</item>
      <item>, OIB 84913840247</item>
      <item>, OIB 74929109824</item>
      <item>, OIB 78561112242</item>
      <item>, OIB 91320064198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/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DB70D7-0498-4D6B-9443-23A781313E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Pages>67</properties:Pages>
  <properties:Words>17098</properties:Words>
  <properties:Characters>107195</properties:Characters>
  <properties:Lines>5181</properties:Lines>
  <properties:Paragraphs>2878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122764</properties:CharactersWithSpaces>
  <properties:SharedDoc>false</properties:SharedDoc>
  <properties:HLinks>
    <vt:vector size="96" baseType="variant">
      <vt:variant>
        <vt:i4>1835014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_Toc386620657</vt:lpwstr>
      </vt:variant>
      <vt:variant>
        <vt:i4>1835015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_Toc386620656</vt:lpwstr>
      </vt:variant>
      <vt:variant>
        <vt:i4>1835012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_Toc386620655</vt:lpwstr>
      </vt:variant>
      <vt:variant>
        <vt:i4>1835013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_Toc386620654</vt:lpwstr>
      </vt:variant>
      <vt:variant>
        <vt:i4>1835010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_Toc386620653</vt:lpwstr>
      </vt:variant>
      <vt:variant>
        <vt:i4>1835011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_Toc386620652</vt:lpwstr>
      </vt:variant>
      <vt:variant>
        <vt:i4>1835008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_Toc386620651</vt:lpwstr>
      </vt:variant>
      <vt:variant>
        <vt:i4>1835009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_Toc386620650</vt:lpwstr>
      </vt:variant>
      <vt:variant>
        <vt:i4>1900552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_Toc386620649</vt:lpwstr>
      </vt:variant>
      <vt:variant>
        <vt:i4>1900553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_Toc386620648</vt:lpwstr>
      </vt:variant>
      <vt:variant>
        <vt:i4>1900550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_Toc386620647</vt:lpwstr>
      </vt:variant>
      <vt:variant>
        <vt:i4>1900551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_Toc386620646</vt:lpwstr>
      </vt:variant>
      <vt:variant>
        <vt:i4>1900548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_Toc386620645</vt:lpwstr>
      </vt:variant>
      <vt:variant>
        <vt:i4>1900549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_Toc386620644</vt:lpwstr>
      </vt:variant>
      <vt:variant>
        <vt:i4>1900546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_Toc386620643</vt:lpwstr>
      </vt:variant>
      <vt:variant>
        <vt:i4>1900547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_Toc386620642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2017-03-22T14:21:00Z</dcterms:created>
  <dc:creator/>
  <cp:lastModifiedBy/>
  <dcterms:modified xmlns:xsi="http://www.w3.org/2001/XMLSchema-instance" xsi:type="dcterms:W3CDTF">2017-03-22T14:25:00Z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St-6250/2016-22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67</vt:i4>
  </prop:property>
</prop:Properties>
</file>