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a2a04" w14:paraId="21a2a04" w:rsidRDefault="008C16F7" w:rsidP="008C16F7" w:rsidR="008C16F7" w:rsidRPr="008A2AA8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A2AA8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8A2AA8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C16F7" w:rsidR="008C16F7" w:rsidRPr="008A2AA8">
        <w:tc>
          <w:tcPr>
            <w:tcW w:type="dxa" w:w="3060"/>
          </w:tcPr>
          <w:p w:rsidRDefault="008C16F7" w:rsidR="008C16F7" w:rsidRPr="008A2AA8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8C16F7" w:rsidR="008C16F7" w:rsidRPr="008A2AA8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A2AA8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8C16F7" w:rsidR="008C16F7" w:rsidRPr="008A2AA8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A2AA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8C16F7" w:rsidR="008C16F7" w:rsidRPr="008A2AA8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A2AA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8C16F7" w:rsidR="008C16F7" w:rsidRPr="008A2AA8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A2AA8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8C16F7" w:rsidP="008C16F7" w:rsidR="008C16F7" w:rsidRPr="008A2AA8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8A2AA8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8A2AA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8C16F7" w:rsidP="008C16F7" w:rsidR="008C16F7" w:rsidRPr="008A2A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8A2AA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8C16F7" w:rsidP="008C16F7" w:rsidR="008C16F7" w:rsidRPr="008A2A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A2AA8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Jadranki Mađeruh, povodom </w:t>
      </w:r>
      <w:r w:rsidRPr="008A2AA8">
        <w:rPr>
          <w:rFonts w:hAnsi="Times New Roman" w:ascii="Times New Roman"/>
          <w:sz w:val="24"/>
          <w:szCs w:val="24"/>
        </w:rPr>
        <w:t xml:space="preserve">prijedloga predlagatelja </w:t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Zagreb, Trg Svibanjskih žrtava 1995. 1, OIB: 85821130368, za otvaranje stečajnog postupka nad dužnikom </w:t>
      </w:r>
      <w:r w:rsidR="008A2AA8" w:rsidRPr="008A2AA8">
        <w:rPr>
          <w:rFonts w:hAnsi="Times New Roman" w:ascii="Times New Roman"/>
          <w:sz w:val="24"/>
          <w:szCs w:val="24"/>
        </w:rPr>
        <w:t>UZORITA d.o.o. u likvidaciji, Zagreb, D. T. Gavrana 7, OIB: 27692494132</w:t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A2AA8" w:rsidRPr="008A2AA8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>. veljače 2017.</w:t>
      </w:r>
    </w:p>
    <w:p w:rsidRDefault="008C16F7" w:rsidP="008C16F7" w:rsidR="008C16F7" w:rsidRPr="008A2A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A2AA8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8C16F7" w:rsidP="008C16F7" w:rsidR="008C16F7" w:rsidRPr="008A2AA8">
      <w:pPr>
        <w:numPr>
          <w:ilvl w:val="0"/>
          <w:numId w:val="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8A2AA8" w:rsidRPr="008A2AA8">
        <w:rPr>
          <w:rFonts w:hAnsi="Times New Roman" w:ascii="Times New Roman"/>
          <w:sz w:val="24"/>
          <w:szCs w:val="24"/>
        </w:rPr>
        <w:t>UZORITA d.o.o. u likvidaciji, Zagreb, D. T. Gavrana 7, OIB: 27692494132</w:t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A2AA8" w:rsidRPr="008A2AA8">
        <w:rPr>
          <w:rFonts w:eastAsia="Times New Roman" w:hAnsi="Times New Roman" w:ascii="Times New Roman"/>
          <w:sz w:val="24"/>
          <w:szCs w:val="24"/>
          <w:lang w:eastAsia="hr-HR"/>
        </w:rPr>
        <w:t>IVANU ZOVKU, Zagreb, Ulica Vinogradi Odvojak 20A, OIB: 42376466194,</w:t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</w:t>
      </w:r>
      <w:r w:rsidR="002E1ABF"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 dodatni</w:t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A2AA8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6.000,00 kuna</w:t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 na račun Trgovačkog suda u Zagrebu otvorenog kod Hrvatske poštanske banke d.d. Zagreb, broj </w:t>
      </w:r>
      <w:r w:rsidRPr="008A2AA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A2AA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A2AA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8A2AA8" w:rsidRPr="008A2AA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236</w:t>
      </w:r>
      <w:r w:rsidRPr="008A2AA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16</w:t>
      </w:r>
    </w:p>
    <w:p w:rsidRDefault="008C16F7" w:rsidP="008C16F7" w:rsidR="008C16F7" w:rsidRPr="008A2AA8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A2AA8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8C16F7" w:rsidP="008C16F7" w:rsidR="008C16F7" w:rsidRPr="008A2AA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A2AA8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8A2AA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A2AA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A2AA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8A2AA8" w:rsidRPr="008A2AA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236</w:t>
      </w:r>
      <w:r w:rsidRPr="008A2AA8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8C16F7" w:rsidP="008C16F7" w:rsidR="008C16F7" w:rsidRPr="008A2AA8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A2AA8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C16F7" w:rsidP="008C16F7" w:rsidR="008C16F7" w:rsidRPr="008A2AA8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A2AA8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8A2AA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 w:rsidR="008A2AA8" w:rsidRPr="008A2AA8">
        <w:rPr>
          <w:rFonts w:hAnsi="Times New Roman" w:ascii="Times New Roman"/>
          <w:sz w:val="24"/>
          <w:szCs w:val="24"/>
        </w:rPr>
        <w:t>UZORITA d.o.o. u likvidaciji, Zagreb, D. T. Gavrana 7, OIB: 27692494132</w:t>
      </w:r>
      <w:r w:rsidRPr="008A2AA8"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8C16F7" w:rsidP="008C16F7" w:rsidR="008C16F7" w:rsidRPr="008A2AA8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A2AA8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8C16F7" w:rsidP="008C16F7" w:rsidR="008C16F7" w:rsidRPr="008A2AA8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A2AA8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  <w:t>Dodatni iznos predujma potreban je za namirenje nagrade i naknade troškova za rad privremenog stečajnog upravitelja, eventualno vještačenje i dr.</w:t>
      </w:r>
    </w:p>
    <w:p w:rsidRDefault="008C16F7" w:rsidP="008C16F7" w:rsidR="008C16F7" w:rsidRPr="008A2AA8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A2AA8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</w:t>
      </w:r>
      <w:r w:rsidR="002E1ABF"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 i čl. 114. st. 1.</w:t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 SZ-a odlučeno je kao u izreci ovog rješenja.</w:t>
      </w:r>
    </w:p>
    <w:p w:rsidRDefault="008C16F7" w:rsidP="008C16F7" w:rsidR="008C16F7" w:rsidRPr="008A2AA8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8A2AA8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A2AA8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A2AA8" w:rsidRPr="008A2AA8">
        <w:rPr>
          <w:rFonts w:eastAsia="Times New Roman" w:hAnsi="Times New Roman" w:ascii="Times New Roman"/>
          <w:sz w:val="24"/>
          <w:szCs w:val="24"/>
          <w:lang w:eastAsia="hr-HR"/>
        </w:rPr>
        <w:t>16</w:t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>. veljače 2017.</w:t>
      </w:r>
    </w:p>
    <w:p w:rsidRDefault="008C16F7" w:rsidP="008C16F7" w:rsidR="008C16F7" w:rsidRPr="008A2A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8A2A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A2A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8C16F7" w:rsidP="008C16F7" w:rsidR="008C16F7" w:rsidRPr="008A2A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8C16F7" w:rsidP="008C16F7" w:rsidR="008C16F7" w:rsidRPr="008A2A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A2A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8C16F7" w:rsidP="008C16F7" w:rsidR="008C16F7" w:rsidRPr="008A2A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8C16F7" w:rsidP="008C16F7" w:rsidR="008C16F7" w:rsidRPr="008A2A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A2A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A2AA8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8C16F7" w:rsidP="008C16F7" w:rsidR="008C16F7" w:rsidRPr="008A2AA8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8C16F7" w:rsidP="008C16F7" w:rsidR="008C16F7" w:rsidRPr="008A2AA8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8C16F7" w:rsidP="008C16F7" w:rsidR="008C16F7" w:rsidRPr="008A2A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8C16F7" w:rsidP="00A37F71" w:rsidR="008C16F7" w:rsidRPr="008A2AA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A2AA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7B6B50" w:rsidP="008C16F7" w:rsidR="007B6B50" w:rsidRPr="008A2AA8">
      <w:pPr>
        <w:rPr>
          <w:rFonts w:hAnsi="Times New Roman" w:ascii="Times New Roman"/>
          <w:sz w:val="24"/>
          <w:szCs w:val="24"/>
        </w:rPr>
      </w:pPr>
    </w:p>
    <w:sectPr w:rsidR="007B6B50" w:rsidRPr="008A2AA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723" w:rsidP="007B6B50" w:rsidR="00023723">
      <w:pPr>
        <w:spacing w:lineRule="auto" w:line="240" w:after="0"/>
      </w:pPr>
      <w:r>
        <w:separator/>
      </w:r>
    </w:p>
  </w:endnote>
  <w:endnote w:id="0" w:type="continuationSeparator">
    <w:p w:rsidRDefault="00023723" w:rsidP="007B6B50" w:rsidR="000237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723" w:rsidP="007B6B50" w:rsidR="00023723">
      <w:pPr>
        <w:spacing w:lineRule="auto" w:line="240" w:after="0"/>
      </w:pPr>
      <w:r>
        <w:separator/>
      </w:r>
    </w:p>
  </w:footnote>
  <w:footnote w:id="0" w:type="continuationSeparator">
    <w:p w:rsidRDefault="00023723" w:rsidP="007B6B50" w:rsidR="000237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7402862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7F71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8A2AA8">
      <w:t>236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174118"/>
    <w:multiLevelType w:val="hybridMultilevel"/>
    <w:tmpl w:val="6D76C7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23723"/>
    <w:rsid w:val="00266702"/>
    <w:rsid w:val="002E1ABF"/>
    <w:rsid w:val="00302E3C"/>
    <w:rsid w:val="00382C2E"/>
    <w:rsid w:val="003A7FC7"/>
    <w:rsid w:val="003F6FB1"/>
    <w:rsid w:val="004E3003"/>
    <w:rsid w:val="004E767B"/>
    <w:rsid w:val="006B6031"/>
    <w:rsid w:val="007B6B50"/>
    <w:rsid w:val="008A2AA8"/>
    <w:rsid w:val="008C16F7"/>
    <w:rsid w:val="00993712"/>
    <w:rsid w:val="00A0659A"/>
    <w:rsid w:val="00A37F71"/>
    <w:rsid w:val="00BC469A"/>
    <w:rsid w:val="00CB0F4D"/>
    <w:rsid w:val="00DC0153"/>
    <w:rsid w:val="00F2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6F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F71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7F71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7F71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7F71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6F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7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F71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7F71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7F71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7F71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94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6.000,00 kn</izvorni_sadrzaj>
    <derivirana_varijabla naziv="DomainObject.Primjedba_1">predujam u iznosu od 6.000,00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St-236/2016</izvorni_sadrzaj>
    <derivirana_varijabla naziv="DomainObject.Predmet.OznakaBroj_1">St-236/2016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UZORITA d.o.o. zastupanog po punomoćniku Ivan Zovko</izvorni_sadrzaj>
    <derivirana_varijabla naziv="DomainObject.Predmet.ProtustrankaFormated_1">  UZORITA d.o.o. zastupanog po punomoćniku Ivan Zovko</derivirana_varijabla>
  </DomainObject.Predmet.ProtustrankaFormated>
  <DomainObject.Predmet.ProtustrankaFormatedOIB>
    <izvorni_sadrzaj>  UZORITA d.o.o., OIB 27692494132 zastupanog po punomoćniku Ivan Zovko</izvorni_sadrzaj>
    <derivirana_varijabla naziv="DomainObject.Predmet.ProtustrankaFormatedOIB_1">  UZORITA d.o.o., OIB 27692494132 zastupanog po punomoćniku Ivan Zovko</derivirana_varijabla>
  </DomainObject.Predmet.ProtustrankaFormatedOIB>
  <DomainObject.Predmet.ProtustrankaFormatedWithAdress>
    <izvorni_sadrzaj> UZORITA d.o.o., Damira Tomjanovića Gavrana 7, 10000 Zagreb zastupanog po punomoćniku Ivan Zovko</izvorni_sadrzaj>
    <derivirana_varijabla naziv="DomainObject.Predmet.ProtustrankaFormatedWithAdress_1"> UZORITA d.o.o., Damira Tomjanovića Gavrana 7, 10000 Zagreb zastupanog po punomoćniku Ivan Zovko</derivirana_varijabla>
  </DomainObject.Predmet.ProtustrankaFormatedWithAdress>
  <DomainObject.Predmet.ProtustrankaFormatedWithAdressOIB>
    <izvorni_sadrzaj> UZORITA d.o.o., OIB 27692494132, Damira Tomjanovića Gavrana 7, 10000 Zagreb zastupanog po punomoćniku Ivan Zovko</izvorni_sadrzaj>
    <derivirana_varijabla naziv="DomainObject.Predmet.ProtustrankaFormatedWithAdressOIB_1"> UZORITA d.o.o., OIB 27692494132, Damira Tomjanovića Gavrana 7, 10000 Zagreb zastupanog po punomoćniku Ivan Zovko</derivirana_varijabla>
  </DomainObject.Predmet.ProtustrankaFormatedWithAdressOIB>
  <DomainObject.Predmet.ProtustrankaWithAdress>
    <izvorni_sadrzaj>UZORITA d.o.o. Damira Tomjanovića Gavrana 7, 10000 Zagreb</izvorni_sadrzaj>
    <derivirana_varijabla naziv="DomainObject.Predmet.ProtustrankaWithAdress_1">UZORITA d.o.o. Damira Tomjanovića Gavrana 7, 10000 Zagreb</derivirana_varijabla>
  </DomainObject.Predmet.ProtustrankaWithAdress>
  <DomainObject.Predmet.ProtustrankaWithAdressOIB>
    <izvorni_sadrzaj>UZORITA d.o.o., OIB 27692494132, Damira Tomjanovića Gavrana 7, 10000 Zagreb</izvorni_sadrzaj>
    <derivirana_varijabla naziv="DomainObject.Predmet.ProtustrankaWithAdressOIB_1">UZORITA d.o.o., OIB 27692494132, Damira Tomjanovića Gavrana 7, 10000 Zagreb</derivirana_varijabla>
  </DomainObject.Predmet.ProtustrankaWithAdressOIB>
  <DomainObject.Predmet.ProtustrankaNazivFormated>
    <izvorni_sadrzaj>UZORITA d.o.o.</izvorni_sadrzaj>
    <derivirana_varijabla naziv="DomainObject.Predmet.ProtustrankaNazivFormated_1">UZORITA d.o.o.</derivirana_varijabla>
  </DomainObject.Predmet.ProtustrankaNazivFormated>
  <DomainObject.Predmet.ProtustrankaNazivFormatedOIB>
    <izvorni_sadrzaj>UZORITA d.o.o., OIB 27692494132</izvorni_sadrzaj>
    <derivirana_varijabla naziv="DomainObject.Predmet.ProtustrankaNazivFormatedOIB_1">UZORITA d.o.o., OIB 27692494132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UZORITA d.o.o. zastupanog po punomoćniku Ivan Zovko</item>
    </izvorni_sadrzaj>
    <derivirana_varijabla naziv="DomainObject.Predmet.ProtuStrankaListFormated_1">
      <item>UZORITA d.o.o. zastupanog po punomoćniku Ivan Zovko</item>
    </derivirana_varijabla>
  </DomainObject.Predmet.ProtuStrankaListFormated>
  <DomainObject.Predmet.ProtuStrankaListFormatedOIB>
    <izvorni_sadrzaj>
      <item>UZORITA d.o.o., OIB 27692494132 zastupanog po punomoćniku Ivan Zovko</item>
    </izvorni_sadrzaj>
    <derivirana_varijabla naziv="DomainObject.Predmet.ProtuStrankaListFormatedOIB_1">
      <item>UZORITA d.o.o., OIB 27692494132 zastupanog po punomoćniku Ivan Zovko</item>
    </derivirana_varijabla>
  </DomainObject.Predmet.ProtuStrankaListFormatedOIB>
  <DomainObject.Predmet.ProtuStrankaListFormatedWithAdress>
    <izvorni_sadrzaj>
      <item>UZORITA d.o.o., Damira Tomjanovića Gavrana 7, 10000 Zagreb zastupanog po punomoćniku Ivan Zovko</item>
    </izvorni_sadrzaj>
    <derivirana_varijabla naziv="DomainObject.Predmet.ProtuStrankaListFormatedWithAdress_1">
      <item>UZORITA d.o.o., Damira Tomjanovića Gavrana 7, 10000 Zagreb zastupanog po punomoćniku Ivan Zovko</item>
    </derivirana_varijabla>
  </DomainObject.Predmet.ProtuStrankaListFormatedWithAdress>
  <DomainObject.Predmet.ProtuStrankaListFormatedWithAdressOIB>
    <izvorni_sadrzaj>
      <item>UZORITA d.o.o., OIB 27692494132, Damira Tomjanovića Gavrana 7, 10000 Zagreb zastupanog po punomoćniku Ivan Zovko</item>
    </izvorni_sadrzaj>
    <derivirana_varijabla naziv="DomainObject.Predmet.ProtuStrankaListFormatedWithAdressOIB_1">
      <item>UZORITA d.o.o., OIB 27692494132, Damira Tomjanovića Gavrana 7, 10000 Zagreb zastupanog po punomoćniku Ivan Zovko</item>
    </derivirana_varijabla>
  </DomainObject.Predmet.ProtuStrankaListFormatedWithAdressOIB>
  <DomainObject.Predmet.ProtuStrankaListNazivFormated>
    <izvorni_sadrzaj>
      <item>UZORITA d.o.o.</item>
    </izvorni_sadrzaj>
    <derivirana_varijabla naziv="DomainObject.Predmet.ProtuStrankaListNazivFormated_1">
      <item>UZORITA d.o.o.</item>
    </derivirana_varijabla>
  </DomainObject.Predmet.ProtuStrankaListNazivFormated>
  <DomainObject.Predmet.ProtuStrankaListNazivFormatedOIB>
    <izvorni_sadrzaj>
      <item>UZORITA d.o.o., OIB 27692494132</item>
    </izvorni_sadrzaj>
    <derivirana_varijabla naziv="DomainObject.Predmet.ProtuStrankaListNazivFormatedOIB_1">
      <item>UZORITA d.o.o., OIB 27692494132</item>
    </derivirana_varijabla>
  </DomainObject.Predmet.ProtuStrankaListNazivFormatedOIB>
  <DomainObject.Predmet.OstaliListFormated>
    <izvorni_sadrzaj>
      <item>Ivan Zovko punomoćnik sudionika u postupku UZORITA d.o.o.</item>
    </izvorni_sadrzaj>
    <derivirana_varijabla naziv="DomainObject.Predmet.OstaliListFormated_1">
      <item>Ivan Zovko punomoćnik sudionika u postupku UZORITA d.o.o.</item>
    </derivirana_varijabla>
  </DomainObject.Predmet.OstaliListFormated>
  <DomainObject.Predmet.OstaliListFormatedOIB>
    <izvorni_sadrzaj>
      <item>Ivan Zovko, OIB 42376466194 punomoćnik sudionika u postupku UZORITA d.o.o.</item>
    </izvorni_sadrzaj>
    <derivirana_varijabla naziv="DomainObject.Predmet.OstaliListFormatedOIB_1">
      <item>Ivan Zovko, OIB 42376466194 punomoćnik sudionika u postupku UZORITA d.o.o.</item>
    </derivirana_varijabla>
  </DomainObject.Predmet.OstaliListFormatedOIB>
  <DomainObject.Predmet.OstaliListFormatedWithAdress>
    <izvorni_sadrzaj>
      <item>Ivan Zovko, Vinogradi Odvojak 20a, 10000 Zagreb punomoćnik sudionika u postupku UZORITA d.o.o.</item>
    </izvorni_sadrzaj>
    <derivirana_varijabla naziv="DomainObject.Predmet.OstaliListFormatedWithAdress_1">
      <item>Ivan Zovko, Vinogradi Odvojak 20a, 10000 Zagreb punomoćnik sudionika u postupku UZORITA d.o.o.</item>
    </derivirana_varijabla>
  </DomainObject.Predmet.OstaliListFormatedWithAdress>
  <DomainObject.Predmet.OstaliListFormatedWithAdressOIB>
    <izvorni_sadrzaj>
      <item>Ivan Zovko, OIB 42376466194, Vinogradi Odvojak 20a, 10000 Zagreb punomoćnik sudionika u postupku UZORITA d.o.o.</item>
    </izvorni_sadrzaj>
    <derivirana_varijabla naziv="DomainObject.Predmet.OstaliListFormatedWithAdressOIB_1">
      <item>Ivan Zovko, OIB 42376466194, Vinogradi Odvojak 20a, 10000 Zagreb punomoćnik sudionika u postupku UZORITA d.o.o.</item>
    </derivirana_varijabla>
  </DomainObject.Predmet.OstaliListFormatedWithAdressOIB>
  <DomainObject.Predmet.OstaliListNazivFormated>
    <izvorni_sadrzaj>
      <item>Ivan Zovko</item>
    </izvorni_sadrzaj>
    <derivirana_varijabla naziv="DomainObject.Predmet.OstaliListNazivFormated_1">
      <item>Ivan Zovko</item>
    </derivirana_varijabla>
  </DomainObject.Predmet.OstaliListNazivFormated>
  <DomainObject.Predmet.OstaliListNazivFormatedOIB>
    <izvorni_sadrzaj>
      <item>Ivan Zovko, OIB 42376466194</item>
    </izvorni_sadrzaj>
    <derivirana_varijabla naziv="DomainObject.Predmet.OstaliListNazivFormatedOIB_1">
      <item>Ivan Zovko, OIB 42376466194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UZORITA d.o.o.</izvorni_sadrzaj>
    <derivirana_varijabla naziv="DomainObject.Predmet.ProtustrankaIDrugi_1">UZORITA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UZORITA d.o.o., OIB 27692494132, Damira Tomjanovića Gavrana 7, 10000 Zagreb</izvorni_sadrzaj>
    <derivirana_varijabla naziv="DomainObject.Predmet.ProtustrankaIDrugiAdressOIB_1">UZORITA d.o.o., OIB 27692494132, Damira Tomjanovića Gavrana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UZORITA d.o.o.</item>
      <item>Ivan Zovko</item>
    </izvorni_sadrzaj>
    <derivirana_varijabla naziv="DomainObject.Predmet.SudioniciListNaziv_1">
      <item>FINA Regionalni centar Zagreb</item>
      <item>UZORITA d.o.o.</item>
      <item>Ivan Zovko</item>
    </derivirana_varijabla>
  </DomainObject.Predmet.SudioniciListNaziv>
  <DomainObject.Predmet.SudioniciListAdressOIB>
    <izvorni_sadrzaj>
      <item>FINA Regionalni centar Zagreb, OIB 85821130368, Trg svibanjskih žrtava 1995. 1,10000 Zagreb</item>
      <item>UZORITA d.o.o., OIB 27692494132, Damira Tomjanovića Gavrana 7,10000 Zagreb</item>
      <item>Ivan Zovko, OIB 42376466194, Vinogradi Odvojak 20a,10000 Zagreb</item>
    </izvorni_sadrzaj>
    <derivirana_varijabla naziv="DomainObject.Predmet.SudioniciListAdressOIB_1">
      <item>FINA Regionalni centar Zagreb, OIB 85821130368, Trg svibanjskih žrtava 1995. 1,10000 Zagreb</item>
      <item>UZORITA d.o.o., OIB 27692494132, Damira Tomjanovića Gavrana 7,10000 Zagreb</item>
      <item>Ivan Zovko, OIB 42376466194, Vinogradi Odvojak 20a,10000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27692494132</item>
      <item>, OIB 42376466194</item>
    </izvorni_sadrzaj>
    <derivirana_varijabla naziv="DomainObject.Predmet.SudioniciListNazivOIB_1">
      <item>, OIB 85821130368</item>
      <item>, OIB 27692494132</item>
      <item>, OIB 42376466194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2456</properties:Characters>
  <properties:Lines>75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2017-02-16T09:02:00Z</dcterms:created>
  <dc:creator>Draženka Prpić</dc:creator>
  <cp:lastModifiedBy>Draženka Prpić</cp:lastModifiedBy>
  <cp:lastPrinted>2017-02-16T09:02:00Z</cp:lastPrinted>
  <dcterms:modified xmlns:xsi="http://www.w3.org/2001/XMLSchema-instance" xsi:type="dcterms:W3CDTF">2017-02-16T09:02:00Z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