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406f" w14:paraId="60c406f" w:rsidRDefault="00A50366" w:rsidP="003E79A0" w:rsidR="00064577" w:rsidRPr="00FC23A4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>
        <w:rPr>
          <w:b/>
        </w:rPr>
        <w:t>Posl</w:t>
      </w:r>
      <w:proofErr w:type="spellEnd"/>
      <w:r>
        <w:rPr>
          <w:b/>
        </w:rPr>
        <w:t>. br. 7. St. 492/13</w:t>
      </w:r>
    </w:p>
    <w:p w:rsidRDefault="003A6E92" w:rsidR="003E79A0" w:rsidRPr="00FC23A4">
      <w:pPr>
        <w:ind w:firstLine="708" w:left="708"/>
        <w:rPr>
          <w:color w:val="000000"/>
        </w:rPr>
      </w:pPr>
      <w:r w:rsidRPr="00FC23A4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9A0" w:rsidR="003E79A0" w:rsidRPr="00FC23A4">
      <w:pPr>
        <w:ind w:firstLine="708" w:left="708"/>
        <w:rPr>
          <w:color w:val="000000"/>
        </w:rPr>
      </w:pPr>
    </w:p>
    <w:p w:rsidRDefault="003E79A0" w:rsidR="003E79A0" w:rsidRPr="00FC23A4">
      <w:pPr>
        <w:rPr>
          <w:b/>
        </w:rPr>
      </w:pPr>
      <w:r w:rsidRPr="00FC23A4">
        <w:rPr>
          <w:color w:val="000000"/>
        </w:rPr>
        <w:t xml:space="preserve">        </w:t>
      </w:r>
      <w:r w:rsidRPr="00FC23A4">
        <w:rPr>
          <w:b/>
        </w:rPr>
        <w:t>REPUBLIKA HRVATSKA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 TRGOVAČKI SUD U SPLITU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>STALNA SLUŽBA U DUBROVNIKU</w:t>
      </w:r>
    </w:p>
    <w:p w:rsidRDefault="003E79A0" w:rsidR="003E79A0" w:rsidRPr="00FC23A4">
      <w:pPr>
        <w:rPr>
          <w:b/>
        </w:rPr>
      </w:pPr>
      <w:r w:rsidRPr="00FC23A4">
        <w:rPr>
          <w:b/>
        </w:rPr>
        <w:t xml:space="preserve">    Dr. Ante Starčevića 23, Dubrovnik</w:t>
      </w:r>
    </w:p>
    <w:p w:rsidRDefault="003E79A0" w:rsidR="003E79A0" w:rsidRPr="00FC23A4">
      <w:pPr>
        <w:jc w:val="both"/>
        <w:rPr>
          <w:b/>
        </w:rPr>
      </w:pPr>
    </w:p>
    <w:p w:rsidRDefault="003E79A0" w:rsidR="00064577" w:rsidRPr="00FC23A4">
      <w:r w:rsidRPr="00FC23A4">
        <w:t xml:space="preserve"> </w:t>
      </w:r>
    </w:p>
    <w:p w:rsidRDefault="00064577" w:rsidP="00064577" w:rsidR="00064577" w:rsidRPr="00FC23A4">
      <w:pPr>
        <w:jc w:val="right"/>
        <w:rPr>
          <w:b/>
        </w:rPr>
      </w:pPr>
    </w:p>
    <w:p w:rsidRDefault="00FA251E" w:rsidP="00FA251E" w:rsidR="00064577" w:rsidRPr="00FC23A4">
      <w:pPr>
        <w:jc w:val="center"/>
        <w:rPr>
          <w:b/>
        </w:rPr>
      </w:pPr>
      <w:r w:rsidRPr="00FC23A4">
        <w:rPr>
          <w:b/>
        </w:rPr>
        <w:t>R E P U B L I K A  H R V A T S K A</w:t>
      </w: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A K</w:t>
      </w:r>
    </w:p>
    <w:p w:rsidRDefault="00F70E7F" w:rsidP="00F70E7F" w:rsidR="00F70E7F" w:rsidRPr="00FC23A4">
      <w:pPr>
        <w:jc w:val="right"/>
        <w:rPr>
          <w:b/>
        </w:rPr>
      </w:pPr>
    </w:p>
    <w:p w:rsidRDefault="00F70E7F" w:rsidP="00F70E7F" w:rsidR="00F70E7F" w:rsidRPr="00FC23A4">
      <w:pPr>
        <w:jc w:val="both"/>
      </w:pPr>
    </w:p>
    <w:p w:rsidRDefault="00FC23A4" w:rsidP="00FC23A4" w:rsidR="00A50366">
      <w:pPr>
        <w:ind w:firstLine="720"/>
        <w:jc w:val="both"/>
      </w:pPr>
      <w:r w:rsidRPr="00FC23A4">
        <w:t>Trgovački sud u Splitu, Stalna služba u Dubrovniku, po sucu tog suda Diani Butigan Granić, u stečajnom postupku nad dužnikom</w:t>
      </w:r>
      <w:r w:rsidR="00554DD2" w:rsidRPr="00554DD2">
        <w:t xml:space="preserve"> </w:t>
      </w:r>
      <w:r w:rsidR="00A50366" w:rsidRPr="00FB017D">
        <w:t>DU-DEMOS d.o.o. u stečaju, Dubrovnik, A. Hebranga 5, OIB: 77551440523, zastupanog po stečajnom upravitelju Marku Loncu iz Dubrovnika,</w:t>
      </w:r>
      <w:r w:rsidR="00A50366">
        <w:t xml:space="preserve"> dana 2. svibnja 2017.g.</w:t>
      </w:r>
    </w:p>
    <w:p w:rsidRDefault="00A50366" w:rsidP="00FC23A4" w:rsidR="00A50366">
      <w:pPr>
        <w:ind w:firstLine="720"/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center"/>
        <w:rPr>
          <w:b/>
        </w:rPr>
      </w:pPr>
      <w:r w:rsidRPr="00FC23A4">
        <w:rPr>
          <w:b/>
        </w:rPr>
        <w:t>z a k l j u č i o    j e</w:t>
      </w: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A50366">
      <w:pPr>
        <w:jc w:val="both"/>
      </w:pPr>
      <w:r w:rsidRPr="00FC23A4">
        <w:tab/>
        <w:t xml:space="preserve">Saziva se skupština vjerovnika za dan </w:t>
      </w:r>
      <w:r w:rsidR="00A50366">
        <w:rPr>
          <w:b/>
        </w:rPr>
        <w:t>19. svibnja 2017.g. u 10,30</w:t>
      </w:r>
      <w:r w:rsidR="00554DD2">
        <w:rPr>
          <w:b/>
        </w:rPr>
        <w:t xml:space="preserve"> </w:t>
      </w:r>
      <w:r w:rsidRPr="00FC23A4">
        <w:rPr>
          <w:b/>
        </w:rPr>
        <w:t xml:space="preserve">sati </w:t>
      </w:r>
      <w:r w:rsidRPr="00FC23A4">
        <w:t xml:space="preserve">u prostorijama Trgovačkog suda u </w:t>
      </w:r>
      <w:r w:rsidR="00DA640A" w:rsidRPr="00FC23A4">
        <w:t xml:space="preserve">Splitu, Stalna služba u Dubrovniku, Dr. Ante Starčevića 23, </w:t>
      </w:r>
      <w:r w:rsidRPr="00FC23A4">
        <w:t xml:space="preserve">radi </w:t>
      </w:r>
      <w:r w:rsidR="00554DD2">
        <w:t xml:space="preserve">donošenja odluke </w:t>
      </w:r>
      <w:r w:rsidR="00A50366">
        <w:t xml:space="preserve">o prijedlogu nagodbe sa Jasminom </w:t>
      </w:r>
      <w:proofErr w:type="spellStart"/>
      <w:r w:rsidR="00A50366">
        <w:t>Sarić</w:t>
      </w:r>
      <w:proofErr w:type="spellEnd"/>
      <w:r w:rsidR="00A50366">
        <w:t>.</w:t>
      </w:r>
    </w:p>
    <w:p w:rsidRDefault="00A50366" w:rsidP="00064577" w:rsidR="00A50366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</w:pPr>
    </w:p>
    <w:p w:rsidRDefault="00064577" w:rsidP="00064577" w:rsidR="00554DD2">
      <w:pPr>
        <w:jc w:val="center"/>
        <w:rPr>
          <w:b/>
        </w:rPr>
      </w:pPr>
      <w:r w:rsidRPr="00FC23A4">
        <w:rPr>
          <w:b/>
        </w:rPr>
        <w:t xml:space="preserve">U Dubrovniku, </w:t>
      </w:r>
      <w:r w:rsidR="00A50366">
        <w:rPr>
          <w:b/>
        </w:rPr>
        <w:t>2. svibnja 2017</w:t>
      </w:r>
      <w:r w:rsidR="00554DD2">
        <w:rPr>
          <w:b/>
        </w:rPr>
        <w:t>.g.</w:t>
      </w:r>
    </w:p>
    <w:p w:rsidRDefault="00554DD2" w:rsidP="00064577" w:rsidR="00554DD2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064577" w:rsidP="00064577" w:rsidR="00064577" w:rsidRPr="00FC23A4">
      <w:pPr>
        <w:jc w:val="center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064577" w:rsidRPr="00FC23A4">
        <w:rPr>
          <w:b/>
        </w:rPr>
        <w:t>Stečajni sudac:</w:t>
      </w:r>
    </w:p>
    <w:p w:rsidRDefault="00064577" w:rsidP="00064577" w:rsidR="00064577" w:rsidRPr="00FC23A4">
      <w:pPr>
        <w:jc w:val="both"/>
        <w:rPr>
          <w:b/>
        </w:rPr>
      </w:pPr>
    </w:p>
    <w:p w:rsidRDefault="007B1782" w:rsidP="00064577" w:rsidR="00064577" w:rsidRPr="00FC23A4">
      <w:pPr>
        <w:jc w:val="both"/>
        <w:rPr>
          <w:b/>
        </w:rPr>
      </w:pP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Pr="00FC23A4">
        <w:rPr>
          <w:b/>
        </w:rPr>
        <w:tab/>
      </w:r>
      <w:r w:rsidR="00211AF8" w:rsidRPr="00FC23A4">
        <w:rPr>
          <w:b/>
        </w:rPr>
        <w:t>Diana Butigan Granić</w:t>
      </w:r>
    </w:p>
    <w:p w:rsidRDefault="009E3FD9" w:rsidP="00064577" w:rsidR="009E3FD9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PRAVNA POUKA</w:t>
      </w:r>
    </w:p>
    <w:p w:rsidRDefault="00064577" w:rsidP="00064577" w:rsidR="00064577" w:rsidRPr="00FC23A4">
      <w:pPr>
        <w:jc w:val="both"/>
      </w:pPr>
      <w:r w:rsidRPr="00FC23A4">
        <w:t>Protiv ovog zaključka nije dopuštena žalba.</w:t>
      </w:r>
    </w:p>
    <w:p w:rsidRDefault="00064577" w:rsidP="00064577" w:rsidR="00064577" w:rsidRPr="00FC23A4">
      <w:pPr>
        <w:jc w:val="both"/>
      </w:pPr>
    </w:p>
    <w:p w:rsidRDefault="00064577" w:rsidP="00064577" w:rsidR="00064577" w:rsidRPr="00FC23A4">
      <w:pPr>
        <w:jc w:val="both"/>
        <w:rPr>
          <w:b/>
        </w:rPr>
      </w:pPr>
      <w:r w:rsidRPr="00FC23A4">
        <w:rPr>
          <w:b/>
        </w:rPr>
        <w:t>DN-a:</w:t>
      </w:r>
    </w:p>
    <w:p w:rsidRDefault="00554DD2" w:rsidP="00064577" w:rsidR="00064577" w:rsidRPr="00FC23A4">
      <w:pPr>
        <w:numPr>
          <w:ilvl w:val="0"/>
          <w:numId w:val="1"/>
        </w:numPr>
        <w:jc w:val="both"/>
      </w:pPr>
      <w:r>
        <w:t xml:space="preserve">e - </w:t>
      </w:r>
      <w:r w:rsidR="00064577" w:rsidRPr="00FC23A4">
        <w:t>oglasna plo</w:t>
      </w:r>
      <w:r w:rsidR="00310C6E" w:rsidRPr="00FC23A4">
        <w:t>ča suda</w:t>
      </w:r>
    </w:p>
    <w:sectPr w:rsidSect="00871BAD" w:rsidR="00064577" w:rsidRPr="00FC23A4">
      <w:pgSz w:h="16838" w:w="11906"/>
      <w:pgMar w:gutter="0" w:footer="720" w:header="720" w:left="1797" w:bottom="1440" w:right="1797" w:top="144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BF2E6E"/>
    <w:multiLevelType w:val="hybridMultilevel"/>
    <w:tmpl w:val="299461A6"/>
    <w:lvl w:tplc="6CCE95E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577"/>
    <w:rsid w:val="000030D0"/>
    <w:rsid w:val="00016F91"/>
    <w:rsid w:val="00064577"/>
    <w:rsid w:val="00130BC5"/>
    <w:rsid w:val="001F31AE"/>
    <w:rsid w:val="00211AF8"/>
    <w:rsid w:val="002F65C7"/>
    <w:rsid w:val="00310C6E"/>
    <w:rsid w:val="00354355"/>
    <w:rsid w:val="003678B9"/>
    <w:rsid w:val="00386CF4"/>
    <w:rsid w:val="003A6E92"/>
    <w:rsid w:val="003B1E9E"/>
    <w:rsid w:val="003E79A0"/>
    <w:rsid w:val="00437DC8"/>
    <w:rsid w:val="004435C0"/>
    <w:rsid w:val="004A5052"/>
    <w:rsid w:val="005334B7"/>
    <w:rsid w:val="00554DD2"/>
    <w:rsid w:val="00584ADA"/>
    <w:rsid w:val="006E5771"/>
    <w:rsid w:val="007756D9"/>
    <w:rsid w:val="007B1782"/>
    <w:rsid w:val="007B6140"/>
    <w:rsid w:val="007F4A46"/>
    <w:rsid w:val="00871BAD"/>
    <w:rsid w:val="008D3262"/>
    <w:rsid w:val="009154DF"/>
    <w:rsid w:val="009530CB"/>
    <w:rsid w:val="009A2F41"/>
    <w:rsid w:val="009E3FD9"/>
    <w:rsid w:val="00A3790D"/>
    <w:rsid w:val="00A50366"/>
    <w:rsid w:val="00A50ED1"/>
    <w:rsid w:val="00A87FC5"/>
    <w:rsid w:val="00AC2766"/>
    <w:rsid w:val="00AD0F77"/>
    <w:rsid w:val="00C91378"/>
    <w:rsid w:val="00CD40C1"/>
    <w:rsid w:val="00CD7839"/>
    <w:rsid w:val="00D11E3E"/>
    <w:rsid w:val="00DA640A"/>
    <w:rsid w:val="00DD1B2C"/>
    <w:rsid w:val="00EB1293"/>
    <w:rsid w:val="00EC3BAA"/>
    <w:rsid w:val="00EE5D4C"/>
    <w:rsid w:val="00F1646D"/>
    <w:rsid w:val="00F24F37"/>
    <w:rsid w:val="00F252EF"/>
    <w:rsid w:val="00F70E7F"/>
    <w:rsid w:val="00FA251E"/>
    <w:rsid w:val="00FC23A4"/>
    <w:rsid w:val="00FE3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D4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D4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D4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D4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B178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5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D4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D4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D4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D4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2013.</izvorni_sadrzaj>
    <derivirana_varijabla naziv="DomainObject.Predmet.DatumOsnivanja_1">29.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St-492/2013</izvorni_sadrzaj>
    <derivirana_varijabla naziv="DomainObject.Predmet.OznakaBroj_1">St-492/2013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DU-DEMOS d.o.o.</izvorni_sadrzaj>
    <derivirana_varijabla naziv="DomainObject.Predmet.ProtustrankaFormated_1">  DU-DEMOS d.o.o.</derivirana_varijabla>
  </DomainObject.Predmet.ProtustrankaFormated>
  <DomainObject.Predmet.ProtustrankaFormatedOIB>
    <izvorni_sadrzaj>  DU-DEMOS d.o.o., OIB 77551440523</izvorni_sadrzaj>
    <derivirana_varijabla naziv="DomainObject.Predmet.ProtustrankaFormatedOIB_1">  DU-DEMOS d.o.o., OIB 77551440523</derivirana_varijabla>
  </DomainObject.Predmet.ProtustrankaFormatedOIB>
  <DomainObject.Predmet.ProtustrankaFormatedWithAdress>
    <izvorni_sadrzaj> DU-DEMOS d.o.o., A. Hebranga 5, 20000 Dubrovnik</izvorni_sadrzaj>
    <derivirana_varijabla naziv="DomainObject.Predmet.ProtustrankaFormatedWithAdress_1"> DU-DEMOS d.o.o., A. Hebranga 5, 20000 Dubrovnik</derivirana_varijabla>
  </DomainObject.Predmet.ProtustrankaFormatedWithAdress>
  <DomainObject.Predmet.ProtustrankaFormatedWithAdressOIB>
    <izvorni_sadrzaj> DU-DEMOS d.o.o., OIB 77551440523, A. Hebranga 5, 20000 Dubrovnik</izvorni_sadrzaj>
    <derivirana_varijabla naziv="DomainObject.Predmet.ProtustrankaFormatedWithAdressOIB_1"> DU-DEMOS d.o.o., OIB 77551440523, A. Hebranga 5, 20000 Dubrovnik</derivirana_varijabla>
  </DomainObject.Predmet.ProtustrankaFormatedWithAdressOIB>
  <DomainObject.Predmet.ProtustrankaWithAdress>
    <izvorni_sadrzaj>DU-DEMOS d.o.o. A. Hebranga 5, 20000 Dubrovnik</izvorni_sadrzaj>
    <derivirana_varijabla naziv="DomainObject.Predmet.ProtustrankaWithAdress_1">DU-DEMOS d.o.o. A. Hebranga 5, 20000 Dubrovnik</derivirana_varijabla>
  </DomainObject.Predmet.ProtustrankaWithAdress>
  <DomainObject.Predmet.ProtustrankaWithAdressOIB>
    <izvorni_sadrzaj>DU-DEMOS d.o.o., OIB 77551440523, A. Hebranga 5, 20000 Dubrovnik</izvorni_sadrzaj>
    <derivirana_varijabla naziv="DomainObject.Predmet.ProtustrankaWithAdressOIB_1">DU-DEMOS d.o.o., OIB 77551440523, A. Hebranga 5, 20000 Dubrovnik</derivirana_varijabla>
  </DomainObject.Predmet.ProtustrankaWithAdressOIB>
  <DomainObject.Predmet.ProtustrankaNazivFormated>
    <izvorni_sadrzaj>DU-DEMOS d.o.o.</izvorni_sadrzaj>
    <derivirana_varijabla naziv="DomainObject.Predmet.ProtustrankaNazivFormated_1">DU-DEMOS d.o.o.</derivirana_varijabla>
  </DomainObject.Predmet.ProtustrankaNazivFormated>
  <DomainObject.Predmet.ProtustrankaNazivFormatedOIB>
    <izvorni_sadrzaj>DU-DEMOS d.o.o., OIB 77551440523</izvorni_sadrzaj>
    <derivirana_varijabla naziv="DomainObject.Predmet.ProtustrankaNazivFormatedOIB_1">DU-DEMOS d.o.o., OIB 77551440523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DU-DEMOS d.o.o.</item>
    </izvorni_sadrzaj>
    <derivirana_varijabla naziv="DomainObject.Predmet.ProtuStrankaListFormated_1">
      <item>DU-DEMOS d.o.o.</item>
    </derivirana_varijabla>
  </DomainObject.Predmet.ProtuStrankaListFormated>
  <DomainObject.Predmet.ProtuStrankaListFormatedOIB>
    <izvorni_sadrzaj>
      <item>DU-DEMOS d.o.o., OIB 77551440523</item>
    </izvorni_sadrzaj>
    <derivirana_varijabla naziv="DomainObject.Predmet.ProtuStrankaListFormatedOIB_1">
      <item>DU-DEMOS d.o.o., OIB 77551440523</item>
    </derivirana_varijabla>
  </DomainObject.Predmet.ProtuStrankaListFormatedOIB>
  <DomainObject.Predmet.ProtuStrankaListFormatedWithAdress>
    <izvorni_sadrzaj>
      <item>DU-DEMOS d.o.o., A. Hebranga 5, 20000 Dubrovnik</item>
    </izvorni_sadrzaj>
    <derivirana_varijabla naziv="DomainObject.Predmet.ProtuStrankaListFormatedWithAdress_1">
      <item>DU-DEMOS d.o.o., A. Hebranga 5, 20000 Dubrovnik</item>
    </derivirana_varijabla>
  </DomainObject.Predmet.ProtuStrankaListFormatedWithAdress>
  <DomainObject.Predmet.ProtuStrankaListFormatedWithAdressOIB>
    <izvorni_sadrzaj>
      <item>DU-DEMOS d.o.o., OIB 77551440523, A. Hebranga 5, 20000 Dubrovnik</item>
    </izvorni_sadrzaj>
    <derivirana_varijabla naziv="DomainObject.Predmet.ProtuStrankaListFormatedWithAdressOIB_1">
      <item>DU-DEMOS d.o.o., OIB 77551440523, A. Hebranga 5, 20000 Dubrovnik</item>
    </derivirana_varijabla>
  </DomainObject.Predmet.ProtuStrankaListFormatedWithAdressOIB>
  <DomainObject.Predmet.ProtuStrankaListNazivFormated>
    <izvorni_sadrzaj>
      <item>DU-DEMOS d.o.o.</item>
    </izvorni_sadrzaj>
    <derivirana_varijabla naziv="DomainObject.Predmet.ProtuStrankaListNazivFormated_1">
      <item>DU-DEMOS d.o.o.</item>
    </derivirana_varijabla>
  </DomainObject.Predmet.ProtuStrankaListNazivFormated>
  <DomainObject.Predmet.ProtuStrankaListNazivFormatedOIB>
    <izvorni_sadrzaj>
      <item>DU-DEMOS d.o.o., OIB 77551440523</item>
    </izvorni_sadrzaj>
    <derivirana_varijabla naziv="DomainObject.Predmet.ProtuStrankaListNazivFormatedOIB_1">
      <item>DU-DEMOS d.o.o., OIB 77551440523</item>
    </derivirana_varijabla>
  </DomainObject.Predmet.ProtuStrankaListNazivFormatedOIB>
  <DomainObject.Predmet.OstaliList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Formated_1">
      <item>Marko Lonac</item>
      <item>HRVATSKA POŠTANSKA BANKA, dioničko društvo</item>
      <item>ŽDO DUBROVNIK</item>
      <item>odv. Iva Orlić</item>
      <item>Željko Šišić</item>
    </derivirana_varijabla>
  </DomainObject.Predmet.OstaliListFormated>
  <DomainObject.Predmet.OstaliList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FormatedOIB>
  <DomainObject.Predmet.OstaliListFormatedWithAdress>
    <izvorni_sadrzaj>
      <item>Marko Lonac, Brdasta 12, 20000 Dubrovnik</item>
      <item>HRVATSKA POŠTANSKA BANKA, dioničko društvo, Jurišićeva 4, Zagreb</item>
      <item>ŽDO DUBROVNIK</item>
      <item>odv. Iva Orlić</item>
      <item>Željko Šišić</item>
    </izvorni_sadrzaj>
    <derivirana_varijabla naziv="DomainObject.Predmet.OstaliListFormatedWithAdress_1">
      <item>Marko Lonac, Brdasta 12, 20000 Dubrovnik</item>
      <item>HRVATSKA POŠTANSKA BANKA, dioničko društvo, Jurišićeva 4, Zagreb</item>
      <item>ŽDO DUBROVNIK</item>
      <item>odv. Iva Orlić</item>
      <item>Željko Šišić</item>
    </derivirana_varijabla>
  </DomainObject.Predmet.OstaliListFormatedWithAdress>
  <DomainObject.Predmet.OstaliListFormatedWithAdressOIB>
    <izvorni_sadrzaj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izvorni_sadrzaj>
    <derivirana_varijabla naziv="DomainObject.Predmet.OstaliListFormatedWithAdressOIB_1">
      <item>Marko Lonac, OIB 43471049776, Brdasta 12, 20000 Dubrovnik</item>
      <item>HRVATSKA POŠTANSKA BANKA, dioničko društvo, OIB 87939104217, Jurišićeva 4, Zagreb</item>
      <item>ŽDO DUBROVNIK</item>
      <item>odv. Iva Orlić</item>
      <item>Željko Šišić</item>
    </derivirana_varijabla>
  </DomainObject.Predmet.OstaliListFormatedWithAdressOIB>
  <DomainObject.Predmet.OstaliListNazivFormated>
    <izvorni_sadrzaj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OstaliListNazivFormated_1">
      <item>Marko Lonac</item>
      <item>HRVATSKA POŠTANSKA BANKA, dioničko društvo</item>
      <item>ŽDO DUBROVNIK</item>
      <item>odv. Iva Orlić</item>
      <item>Željko Šišić</item>
    </derivirana_varijabla>
  </DomainObject.Predmet.OstaliListNazivFormated>
  <DomainObject.Predmet.OstaliListNazivFormatedOIB>
    <izvorni_sadrzaj>
      <item>Marko Lonac, OIB 43471049776</item>
      <item>HRVATSKA POŠTANSKA BANKA, dioničko društvo, OIB 87939104217</item>
      <item>ŽDO DUBROVNIK</item>
      <item>odv. Iva Orlić</item>
      <item>Željko Šišić</item>
    </izvorni_sadrzaj>
    <derivirana_varijabla naziv="DomainObject.Predmet.OstaliListNazivFormatedOIB_1">
      <item>Marko Lonac, OIB 43471049776</item>
      <item>HRVATSKA POŠTANSKA BANKA, dioničko društvo, OIB 87939104217</item>
      <item>ŽDO DUBROVNIK</item>
      <item>odv. Iva Orlić</item>
      <item>Željko Šišić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DU-DEMOS d.o.o.</izvorni_sadrzaj>
    <derivirana_varijabla naziv="DomainObject.Predmet.ProtustrankaIDrugi_1">DU-DEMOS d.o.o.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DU-DEMOS d.o.o., OIB 77551440523, A. Hebranga 5, 20000 Dubrovnik</izvorni_sadrzaj>
    <derivirana_varijabla naziv="DomainObject.Predmet.ProtustrankaIDrugiAdressOIB_1">DU-DEMOS d.o.o., OIB 77551440523, A. Hebranga 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DU-DEMOS d.o.o.</item>
      <item>FINA Split</item>
      <item>Marko Lonac</item>
      <item>HRVATSKA POŠTANSKA BANKA, dioničko društvo</item>
      <item>ŽDO DUBROVNIK</item>
      <item>odv. Iva Orlić</item>
      <item>Željko Šišić</item>
    </izvorni_sadrzaj>
    <derivirana_varijabla naziv="DomainObject.Predmet.SudioniciListNaziv_1">
      <item>DU-DEMOS d.o.o.</item>
      <item>FINA Split</item>
      <item>Marko Lonac</item>
      <item>HRVATSKA POŠTANSKA BANKA, dioničko društvo</item>
      <item>ŽDO DUBROVNIK</item>
      <item>odv. Iva Orlić</item>
      <item>Željko Šišić</item>
    </derivirana_varijabla>
  </DomainObject.Predmet.SudioniciListNaziv>
  <DomainObject.Predmet.SudioniciListAdressOIB>
    <izvorni_sadrzaj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izvorni_sadrzaj>
    <derivirana_varijabla naziv="DomainObject.Predmet.SudioniciListAdressOIB_1">
      <item>DU-DEMOS d.o.o., OIB 77551440523, A. Hebranga 5,20000 Dubrovnik</item>
      <item>FINA Split, OIB 85821130368, Mažuranićevo šetalište 24b,21000 Split</item>
      <item>Marko Lonac, OIB 43471049776, Brdasta 12,20000 Dubrovnik</item>
      <item>HRVATSKA POŠTANSKA BANKA, dioničko društvo, OIB 87939104217, Jurišićeva 4,Zagreb</item>
      <item>ŽDO DUBROVNIK</item>
      <item>odv. Iva Orlić</item>
      <item>Željko Šišić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77551440523</item>
      <item>, OIB 85821130368</item>
      <item>, OIB 43471049776</item>
      <item>, OIB 87939104217</item>
      <item>, OIB null</item>
      <item>, OIB null</item>
      <item>, OIB null</item>
    </izvorni_sadrzaj>
    <derivirana_varijabla naziv="DomainObject.Predmet.SudioniciListNazivOIB_1">
      <item>, OIB 77551440523</item>
      <item>, OIB 85821130368</item>
      <item>, OIB 43471049776</item>
      <item>, OIB 87939104217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159</properties:Words>
  <properties:Characters>709</properties:Characters>
  <properties:Lines>42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2017-05-02T08:25:00Z</dcterms:created>
  <dc:creator>Mara Marčinko</dc:creator>
  <cp:lastModifiedBy>Mara Marčinko</cp:lastModifiedBy>
  <cp:lastPrinted>2015-09-01T08:11:00Z</cp:lastPrinted>
  <dcterms:modified xmlns:xsi="http://www.w3.org/2001/XMLSchema-instance" xsi:type="dcterms:W3CDTF">2017-05-02T08:28:00Z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