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ab26" w14:paraId="cabab26" w:rsidRDefault="00941170" w:rsidP="00941170" w:rsidR="0094117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Calibri" w:hAnsi="Calibri" w:ascii="Calibri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br w:clear="all" w:type="textWrapping"/>
        <w:t>REPUBLIKA HRVATSKA</w:t>
      </w:r>
    </w:p>
    <w:p w:rsidRDefault="00941170" w:rsidP="00941170" w:rsidR="0094117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41170" w:rsidP="00941170" w:rsidR="0094117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41170" w:rsidP="00941170" w:rsidR="00941170">
      <w:pPr>
        <w:pStyle w:val="Odlomakpopisa"/>
        <w:ind w:left="0"/>
        <w:jc w:val="both"/>
      </w:pPr>
    </w:p>
    <w:p w:rsidRDefault="00941170" w:rsidP="00941170" w:rsidR="00941170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 w:rsidRPr="000473B4"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2C2A27">
        <w:t xml:space="preserve"> UGOSTITELJSTVO MARŠIĆ d.o.o., Zagreb, Rugvička 1, MBS: 080797219, OIB: 41392396578</w:t>
      </w:r>
      <w:r>
        <w:t>, dana 1</w:t>
      </w:r>
      <w:r w:rsidR="00F17580">
        <w:t>9</w:t>
      </w:r>
      <w:r>
        <w:t>. s</w:t>
      </w:r>
      <w:r w:rsidR="00F17580">
        <w:t>rpn</w:t>
      </w:r>
      <w:r>
        <w:t>ja 2017.,</w:t>
      </w: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41170" w:rsidP="00941170" w:rsidR="00941170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Pr="0098165C">
        <w:t xml:space="preserve"> </w:t>
      </w:r>
      <w:r w:rsidR="007941AF">
        <w:t>UGOSTITELJSTVO MARŠIĆ d.o.o., Zagreb, Rugvička 1, MBS: 080797219, OIB: 41392396578</w:t>
      </w:r>
      <w:r>
        <w:t xml:space="preserve">. Stečajni postupak otvoren je dana </w:t>
      </w:r>
      <w:r w:rsidR="00F17580">
        <w:t xml:space="preserve">19. srpnja </w:t>
      </w:r>
      <w:r>
        <w:t>2017., u 15 sati i 00 minuta, kada je ovo rješenje objavljeno na mrežnoj stranici e-Oglasna ploča ovog suda.</w:t>
      </w: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 se Lovro Badžim, Hebrangova 9, Zagreb, OIB: 81431059298.</w:t>
      </w:r>
    </w:p>
    <w:p w:rsidRDefault="00941170" w:rsidP="00941170" w:rsidR="00941170" w:rsidRPr="007941A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 w:rsidRPr="007941A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41AF"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 w:rsidRPr="007941A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 w:rsidRPr="007941AF">
        <w:rPr>
          <w:rFonts w:cs="Times New Roman" w:hAnsi="Times New Roman" w:ascii="Times New Roman"/>
          <w:sz w:val="24"/>
          <w:szCs w:val="24"/>
        </w:rPr>
        <w:t xml:space="preserve"> dužnikom </w:t>
      </w:r>
      <w:r w:rsidR="007941AF" w:rsidRPr="007941AF">
        <w:rPr>
          <w:rFonts w:cs="Times New Roman" w:hAnsi="Times New Roman" w:ascii="Times New Roman"/>
          <w:sz w:val="24"/>
          <w:szCs w:val="24"/>
        </w:rPr>
        <w:t>UGOSTITELJSTVO MARŠIĆ d.o.o., Zagreb, Rugvička 1, MBS: 080797219, OIB: 41392396578</w:t>
      </w:r>
      <w:r w:rsidRPr="007941AF">
        <w:rPr>
          <w:rFonts w:cs="Times New Roman" w:hAnsi="Times New Roman" w:ascii="Times New Roman"/>
          <w:sz w:val="24"/>
          <w:szCs w:val="24"/>
        </w:rPr>
        <w:t>.</w:t>
      </w:r>
      <w:r w:rsidRPr="007941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41170" w:rsidP="00941170" w:rsidR="00941170" w:rsidRPr="007941A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41AF"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 w:rsidRPr="007941A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brisati iz sudskog registra.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539D" w:rsidP="00941170" w:rsidR="0094117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28</w:t>
      </w:r>
      <w:r w:rsidR="00941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siječnj</w:t>
      </w:r>
      <w:r w:rsidR="00941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941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</w:t>
      </w:r>
      <w:r w:rsidR="00796719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796719">
        <w:rPr>
          <w:rFonts w:cs="Times New Roman" w:eastAsia="Times New Roman" w:hAnsi="Times New Roman" w:ascii="Times New Roman"/>
          <w:sz w:val="24"/>
          <w:szCs w:val="20"/>
          <w:lang w:eastAsia="hr-HR"/>
        </w:rPr>
        <w:t>svib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nja 201</w:t>
      </w:r>
      <w:r w:rsidR="00796719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941170" w:rsidP="00941170" w:rsidR="0094117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941170" w:rsidP="00941170" w:rsidR="0094117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941170" w:rsidP="00941170" w:rsidR="0094117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41170" w:rsidP="00941170" w:rsidR="00941170" w:rsidRPr="00F175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Pr="00F175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17580">
        <w:rPr>
          <w:rFonts w:cs="Times New Roman" w:hAnsi="Times New Roman" w:ascii="Times New Roman"/>
          <w:sz w:val="24"/>
          <w:szCs w:val="24"/>
        </w:rPr>
        <w:t xml:space="preserve"> </w:t>
      </w:r>
      <w:r w:rsidR="00F17580" w:rsidRPr="00F17580">
        <w:rPr>
          <w:rFonts w:cs="Times New Roman" w:hAnsi="Times New Roman" w:ascii="Times New Roman"/>
          <w:sz w:val="24"/>
          <w:szCs w:val="24"/>
        </w:rPr>
        <w:t xml:space="preserve">19. srpnja </w:t>
      </w:r>
      <w:r w:rsidRPr="00F17580">
        <w:rPr>
          <w:rFonts w:cs="Times New Roman" w:hAnsi="Times New Roman" w:ascii="Times New Roman"/>
          <w:sz w:val="24"/>
          <w:szCs w:val="24"/>
        </w:rPr>
        <w:t>2017</w:t>
      </w:r>
      <w:r w:rsidRPr="00F175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41170" w:rsidP="00941170" w:rsidR="009411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941170" w:rsidP="00941170" w:rsidR="0094117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941170" w:rsidP="00941170" w:rsidR="0094117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941170" w:rsidP="00941170" w:rsidR="0094117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941170" w:rsidP="00941170" w:rsidR="009411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F17580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580" w:rsidP="00F17580" w:rsidR="00F17580">
      <w:pPr>
        <w:spacing w:lineRule="auto" w:line="240" w:after="0"/>
      </w:pPr>
      <w:r>
        <w:separator/>
      </w:r>
    </w:p>
  </w:endnote>
  <w:endnote w:id="0" w:type="continuationSeparator">
    <w:p w:rsidRDefault="00F17580" w:rsidP="00F17580" w:rsidR="00F175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499581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17580" w:rsidR="00F17580" w:rsidRPr="00F1758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1758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1758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1758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4F1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1758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17580" w:rsidR="00F175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580" w:rsidP="00F17580" w:rsidR="00F17580">
      <w:pPr>
        <w:spacing w:lineRule="auto" w:line="240" w:after="0"/>
      </w:pPr>
      <w:r>
        <w:separator/>
      </w:r>
    </w:p>
  </w:footnote>
  <w:footnote w:id="0" w:type="continuationSeparator">
    <w:p w:rsidRDefault="00F17580" w:rsidP="00F17580" w:rsidR="00F175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80" w:rsidP="00F17580" w:rsidR="00F17580" w:rsidRPr="00F1758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St-927/2016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580" w:rsidP="00F17580" w:rsidR="00F17580" w:rsidRPr="00F1758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St-927/2016</w:t>
    </w:r>
  </w:p>
  <w:p w:rsidRDefault="00F17580" w:rsidP="00F17580" w:rsidR="00F17580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9FA"/>
    <w:rsid w:val="000316FE"/>
    <w:rsid w:val="001D0364"/>
    <w:rsid w:val="002C2A27"/>
    <w:rsid w:val="002D3D38"/>
    <w:rsid w:val="00487127"/>
    <w:rsid w:val="005B1B4E"/>
    <w:rsid w:val="005B29FA"/>
    <w:rsid w:val="005E4F1B"/>
    <w:rsid w:val="007941AF"/>
    <w:rsid w:val="00796719"/>
    <w:rsid w:val="00845B4F"/>
    <w:rsid w:val="008A539D"/>
    <w:rsid w:val="00941170"/>
    <w:rsid w:val="00A1281B"/>
    <w:rsid w:val="00DC5853"/>
    <w:rsid w:val="00F1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117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4117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41170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75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580"/>
  </w:style>
  <w:style w:styleId="Podnoje" w:type="paragraph">
    <w:name w:val="footer"/>
    <w:basedOn w:val="Normal"/>
    <w:link w:val="PodnojeChar"/>
    <w:uiPriority w:val="99"/>
    <w:unhideWhenUsed/>
    <w:rsid w:val="00F175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580"/>
  </w:style>
  <w:style w:styleId="Tekstrezerviranogmjesta" w:type="character">
    <w:name w:val="Placeholder Text"/>
    <w:basedOn w:val="Zadanifontodlomka"/>
    <w:uiPriority w:val="99"/>
    <w:semiHidden/>
    <w:rsid w:val="005E4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F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E4F1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E4F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E4F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117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4117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41170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75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17580"/>
  </w:style>
  <w:style w:styleId="Podnoje" w:type="paragraph">
    <w:name w:val="footer"/>
    <w:basedOn w:val="Normal"/>
    <w:link w:val="PodnojeChar"/>
    <w:uiPriority w:val="99"/>
    <w:unhideWhenUsed/>
    <w:rsid w:val="00F175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17580"/>
  </w:style>
  <w:style w:styleId="Tekstrezerviranogmjesta" w:type="character">
    <w:name w:val="Placeholder Text"/>
    <w:basedOn w:val="Zadanifontodlomka"/>
    <w:uiPriority w:val="99"/>
    <w:semiHidden/>
    <w:rsid w:val="005E4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F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E4F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E4F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E4F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MARŠIĆ d.o.o.</izvorni_sadrzaj>
    <derivirana_varijabla naziv="DomainObject.Predmet.ProtustrankaFormated_1">  UGOSTITELJSTVO MARŠIĆ d.o.o.</derivirana_varijabla>
  </DomainObject.Predmet.ProtustrankaFormated>
  <DomainObject.Predmet.ProtustrankaFormatedOIB>
    <izvorni_sadrzaj>  UGOSTITELJSTVO MARŠIĆ d.o.o., OIB 41392396578</izvorni_sadrzaj>
    <derivirana_varijabla naziv="DomainObject.Predmet.ProtustrankaFormatedOIB_1">  UGOSTITELJSTVO MARŠIĆ d.o.o., OIB 41392396578</derivirana_varijabla>
  </DomainObject.Predmet.ProtustrankaFormatedOIB>
  <DomainObject.Predmet.ProtustrankaFormatedWithAdress>
    <izvorni_sadrzaj> UGOSTITELJSTVO MARŠIĆ d.o.o., Rugvička 1, 10000 Zagreb</izvorni_sadrzaj>
    <derivirana_varijabla naziv="DomainObject.Predmet.ProtustrankaFormatedWithAdress_1"> UGOSTITELJSTVO MARŠIĆ d.o.o., Rugvička 1, 10000 Zagreb</derivirana_varijabla>
  </DomainObject.Predmet.ProtustrankaFormatedWithAdress>
  <DomainObject.Predmet.ProtustrankaFormatedWithAdressOIB>
    <izvorni_sadrzaj> UGOSTITELJSTVO MARŠIĆ d.o.o., OIB 41392396578, Rugvička 1, 10000 Zagreb</izvorni_sadrzaj>
    <derivirana_varijabla naziv="DomainObject.Predmet.ProtustrankaFormatedWithAdressOIB_1"> UGOSTITELJSTVO MARŠIĆ d.o.o., OIB 41392396578, Rugvička 1, 10000 Zagreb</derivirana_varijabla>
  </DomainObject.Predmet.ProtustrankaFormatedWithAdressOIB>
  <DomainObject.Predmet.ProtustrankaWithAdress>
    <izvorni_sadrzaj>UGOSTITELJSTVO MARŠIĆ d.o.o. Rugvička 1, 10000 Zagreb</izvorni_sadrzaj>
    <derivirana_varijabla naziv="DomainObject.Predmet.ProtustrankaWithAdress_1">UGOSTITELJSTVO MARŠIĆ d.o.o. Rugvička 1, 10000 Zagreb</derivirana_varijabla>
  </DomainObject.Predmet.ProtustrankaWithAdress>
  <DomainObject.Predmet.ProtustrankaWithAdressOIB>
    <izvorni_sadrzaj>UGOSTITELJSTVO MARŠIĆ d.o.o., OIB 41392396578, Rugvička 1, 10000 Zagreb</izvorni_sadrzaj>
    <derivirana_varijabla naziv="DomainObject.Predmet.ProtustrankaWithAdressOIB_1">UGOSTITELJSTVO MARŠIĆ d.o.o., OIB 41392396578, Rugvička 1, 10000 Zagreb</derivirana_varijabla>
  </DomainObject.Predmet.ProtustrankaWithAdressOIB>
  <DomainObject.Predmet.ProtustrankaNazivFormated>
    <izvorni_sadrzaj>UGOSTITELJSTVO MARŠIĆ d.o.o.</izvorni_sadrzaj>
    <derivirana_varijabla naziv="DomainObject.Predmet.ProtustrankaNazivFormated_1">UGOSTITELJSTVO MARŠIĆ d.o.o.</derivirana_varijabla>
  </DomainObject.Predmet.ProtustrankaNazivFormated>
  <DomainObject.Predmet.ProtustrankaNazivFormatedOIB>
    <izvorni_sadrzaj>UGOSTITELJSTVO MARŠIĆ d.o.o., OIB 41392396578</izvorni_sadrzaj>
    <derivirana_varijabla naziv="DomainObject.Predmet.ProtustrankaNazivFormatedOIB_1">UGOSTITELJSTVO MARŠIĆ d.o.o., OIB 41392396578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MARŠIĆ d.o.o.</item>
    </izvorni_sadrzaj>
    <derivirana_varijabla naziv="DomainObject.Predmet.ProtuStrankaListFormated_1">
      <item>UGOSTITELJSTVO MARŠIĆ d.o.o.</item>
    </derivirana_varijabla>
  </DomainObject.Predmet.ProtuStrankaListFormated>
  <DomainObject.Predmet.ProtuStrankaListFormatedOIB>
    <izvorni_sadrzaj>
      <item>UGOSTITELJSTVO MARŠIĆ d.o.o., OIB 41392396578</item>
    </izvorni_sadrzaj>
    <derivirana_varijabla naziv="DomainObject.Predmet.ProtuStrankaListFormatedOIB_1">
      <item>UGOSTITELJSTVO MARŠIĆ d.o.o., OIB 41392396578</item>
    </derivirana_varijabla>
  </DomainObject.Predmet.ProtuStrankaListFormatedOIB>
  <DomainObject.Predmet.ProtuStrankaListFormatedWithAdress>
    <izvorni_sadrzaj>
      <item>UGOSTITELJSTVO MARŠIĆ d.o.o., Rugvička 1, 10000 Zagreb</item>
    </izvorni_sadrzaj>
    <derivirana_varijabla naziv="DomainObject.Predmet.ProtuStrankaListFormatedWithAdress_1">
      <item>UGOSTITELJSTVO MARŠIĆ d.o.o., Rugvička 1, 10000 Zagreb</item>
    </derivirana_varijabla>
  </DomainObject.Predmet.ProtuStrankaListFormatedWithAdress>
  <DomainObject.Predmet.ProtuStrankaListFormatedWithAdressOIB>
    <izvorni_sadrzaj>
      <item>UGOSTITELJSTVO MARŠIĆ d.o.o., OIB 41392396578, Rugvička 1, 10000 Zagreb</item>
    </izvorni_sadrzaj>
    <derivirana_varijabla naziv="DomainObject.Predmet.ProtuStrankaListFormatedWithAdressOIB_1">
      <item>UGOSTITELJSTVO MARŠIĆ d.o.o., OIB 41392396578, Rugvička 1, 10000 Zagreb</item>
    </derivirana_varijabla>
  </DomainObject.Predmet.ProtuStrankaListFormatedWithAdressOIB>
  <DomainObject.Predmet.ProtuStrankaListNazivFormated>
    <izvorni_sadrzaj>
      <item>UGOSTITELJSTVO MARŠIĆ d.o.o.</item>
    </izvorni_sadrzaj>
    <derivirana_varijabla naziv="DomainObject.Predmet.ProtuStrankaListNazivFormated_1">
      <item>UGOSTITELJSTVO MARŠIĆ d.o.o.</item>
    </derivirana_varijabla>
  </DomainObject.Predmet.ProtuStrankaListNazivFormated>
  <DomainObject.Predmet.ProtuStrankaListNazivFormatedOIB>
    <izvorni_sadrzaj>
      <item>UGOSTITELJSTVO MARŠIĆ d.o.o., OIB 41392396578</item>
    </izvorni_sadrzaj>
    <derivirana_varijabla naziv="DomainObject.Predmet.ProtuStrankaListNazivFormatedOIB_1">
      <item>UGOSTITELJSTVO MARŠIĆ d.o.o., OIB 41392396578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MARŠIĆ d.o.o.</izvorni_sadrzaj>
    <derivirana_varijabla naziv="DomainObject.Predmet.ProtustrankaIDrugi_1">UGOSTITELJSTVO MARŠIĆ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MARŠIĆ d.o.o., OIB 41392396578, Rugvička 1, 10000 Zagreb</izvorni_sadrzaj>
    <derivirana_varijabla naziv="DomainObject.Predmet.ProtustrankaIDrugiAdressOIB_1">UGOSTITELJSTVO MARŠIĆ d.o.o., OIB 41392396578, Rugvička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MARŠIĆ d.o.o.</item>
    </izvorni_sadrzaj>
    <derivirana_varijabla naziv="DomainObject.Predmet.SudioniciListNaziv_1">
      <item>FINA Regionalni centar Zagreb</item>
      <item>UGOSTITELJSTVO MARŠIĆ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MARŠIĆ d.o.o., OIB 41392396578, Rugvička 1,10000 Zagreb</item>
    </izvorni_sadrzaj>
    <derivirana_varijabla naziv="DomainObject.Predmet.SudioniciListAdressOIB_1">
      <item>FINA Regionalni centar Zagreb, OIB 85821130368, Trg svibanjskih žrtava 1995. 1,10000 Zagreb</item>
      <item>UGOSTITELJSTVO MARŠIĆ d.o.o., OIB 41392396578, Rugvička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41392396578</item>
    </izvorni_sadrzaj>
    <derivirana_varijabla naziv="DomainObject.Predmet.SudioniciListNazivOIB_1">
      <item>, OIB 85821130368</item>
      <item>, OIB 41392396578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2767</properties:Characters>
  <properties:Lines>76</properties:Lines>
  <properties:Paragraphs>32</properties:Paragraphs>
  <properties:TotalTime>3</properties:TotalTime>
  <properties:ScaleCrop>false</properties:ScaleCrop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2017-07-19T09:39:00Z</dcterms:created>
  <dc:creator>Tihana Božičević</dc:creator>
  <dc:description/>
  <cp:keywords/>
  <cp:lastModifiedBy>Tihana Božičević</cp:lastModifiedBy>
  <dcterms:modified xmlns:xsi="http://www.w3.org/2001/XMLSchema-instance" xsi:type="dcterms:W3CDTF">2017-07-19T09:44:00Z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