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94677" w14:paraId="d494677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E84785">
        <w:t>2100</w:t>
      </w:r>
      <w:r w:rsidR="002C4416">
        <w:t>/16</w:t>
      </w:r>
    </w:p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   </w:t>
      </w:r>
      <w:r w:rsidR="00060133" w:rsidRPr="00B74CF9">
        <w:t xml:space="preserve">STALNA SLUŽBA </w:t>
      </w:r>
    </w:p>
    <w:p w:rsidRDefault="00B74CF9" w:rsidP="00060133" w:rsidR="00D21534" w:rsidRPr="00B74CF9">
      <w:r>
        <w:t xml:space="preserve">  </w:t>
      </w:r>
      <w:r w:rsidR="00D21534" w:rsidRPr="00B74CF9">
        <w:t xml:space="preserve">Karlovac, </w:t>
      </w:r>
      <w:r w:rsidR="008B73DD" w:rsidRPr="00B74CF9">
        <w:t>Ljudevita Šestića 4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AA7637" w:rsidP="00060133" w:rsidR="00AA7637" w:rsidRPr="00AF1EFD">
      <w:pPr>
        <w:tabs>
          <w:tab w:pos="4050" w:val="left"/>
        </w:tabs>
        <w:jc w:val="center"/>
        <w:rPr>
          <w:b/>
        </w:rPr>
      </w:pP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 stečajnom postupku nad dužnikom </w:t>
      </w:r>
      <w:r w:rsidR="00E84785" w:rsidRPr="00E84785">
        <w:t>A.B.-ŠIMIĆ d.o.o., Sesvete, Orhideja 6, OIB: 08236972408</w:t>
      </w:r>
      <w:r w:rsidR="00B74CF9">
        <w:t>,</w:t>
      </w:r>
      <w:r w:rsidR="00D5399D" w:rsidRPr="00AF1EFD">
        <w:t xml:space="preserve"> </w:t>
      </w:r>
      <w:r w:rsidR="00E84785">
        <w:t>10. travnja</w:t>
      </w:r>
      <w:r w:rsidR="00410421">
        <w:t xml:space="preserve"> 2017.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E84785" w:rsidRPr="00E84785">
        <w:t>A.B.-ŠIMIĆ d.o.o., Sesvete, Orhideja 6, OIB: 08236972408</w:t>
      </w:r>
      <w:r w:rsidR="00410421">
        <w:t xml:space="preserve">. </w:t>
      </w:r>
      <w:r w:rsidRPr="00AF1EFD">
        <w:t xml:space="preserve">Stečajni postupak je otvoren dana </w:t>
      </w:r>
      <w:r w:rsidR="00E84785">
        <w:t>10. travnja</w:t>
      </w:r>
      <w:r w:rsidR="00410421">
        <w:t xml:space="preserve"> 2017.</w:t>
      </w:r>
      <w:r w:rsidRPr="00AF1EFD">
        <w:t xml:space="preserve"> u </w:t>
      </w:r>
      <w:r w:rsidR="008327B4">
        <w:t>1</w:t>
      </w:r>
      <w:r w:rsidR="00E84785">
        <w:t>4</w:t>
      </w:r>
      <w:r w:rsidR="008327B4">
        <w:t>,</w:t>
      </w:r>
      <w:r w:rsidR="00E84785">
        <w:t>45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416B1B">
        <w:t>Dragutin Ježić, Zagreb, Česmičkoga 10, OIB: 50868688359</w:t>
      </w:r>
      <w:r w:rsidR="00B74CF9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E84785" w:rsidRPr="00E84785">
        <w:t>A.B.-ŠIMIĆ d.o.o., Sesvete, Orhideja 6, OIB: 08236972408</w:t>
      </w:r>
      <w:r w:rsidR="00410421">
        <w:t>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E84785" w:rsidRPr="00E84785">
        <w:t>A.B.-ŠIMIĆ d.o.o., Sesvete, Orhideja 6, OIB: 08236972408</w:t>
      </w:r>
      <w:r w:rsidR="008B73DD" w:rsidRPr="00AF1EFD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410421" w:rsidP="00AA7637" w:rsidR="00410421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410421" w:rsidP="00AA7637" w:rsidR="00410421" w:rsidRPr="00AF1EFD">
      <w:pPr>
        <w:jc w:val="center"/>
      </w:pPr>
    </w:p>
    <w:p w:rsidRDefault="007170B8" w:rsidP="002C5A29" w:rsidR="007170B8" w:rsidRPr="00AF1EFD"/>
    <w:p w:rsidRDefault="00B74CF9" w:rsidP="00B74CF9" w:rsidR="00B74CF9">
      <w:pPr>
        <w:ind w:firstLine="708"/>
        <w:jc w:val="both"/>
      </w:pPr>
      <w:r w:rsidRPr="00B26DB0">
        <w:t xml:space="preserve">Financijska agencija je podnijela prijedlog za pokretanje stečajnog postupka nad dužnikom </w:t>
      </w:r>
      <w:r w:rsidR="00E84785" w:rsidRPr="00E84785">
        <w:t>A.B.-ŠIMIĆ d.o.o., Sesvete, Orhideja 6, OIB: 08236972408</w:t>
      </w:r>
      <w:r w:rsidRPr="00F018E1">
        <w:t>,</w:t>
      </w:r>
      <w:r>
        <w:t xml:space="preserve"> dana </w:t>
      </w:r>
      <w:r w:rsidR="00416B1B">
        <w:t>4. ožujka</w:t>
      </w:r>
      <w:r w:rsidR="00410421">
        <w:t xml:space="preserve"> 2016.</w:t>
      </w:r>
    </w:p>
    <w:p w:rsidRDefault="00B74CF9" w:rsidP="00B74CF9" w:rsidR="00B74CF9">
      <w:pPr>
        <w:ind w:firstLine="708"/>
        <w:jc w:val="both"/>
      </w:pPr>
    </w:p>
    <w:p w:rsidRDefault="00416B1B" w:rsidP="002C4416" w:rsidR="00416B1B">
      <w:pPr>
        <w:ind w:firstLine="708"/>
        <w:jc w:val="both"/>
      </w:pPr>
    </w:p>
    <w:p w:rsidRDefault="00416B1B" w:rsidP="002C4416" w:rsidR="00416B1B">
      <w:pPr>
        <w:ind w:firstLine="708"/>
        <w:jc w:val="both"/>
      </w:pPr>
      <w:r>
        <w:lastRenderedPageBreak/>
        <w:t>Zakonski zastupnik dužnika do otvaranja stečajnog postupka je dostavio izvještaj o stanju imovine i obveza prema kojem proizlazi da društvo nema nikakve imovine, da ima obveza oko 300.000,00 kn, te da je suglasan s prijedlogom za otvaranje stečajnog postupka.</w:t>
      </w:r>
    </w:p>
    <w:p w:rsidRDefault="00416B1B" w:rsidP="002C4416" w:rsidR="00416B1B">
      <w:pPr>
        <w:ind w:firstLine="708"/>
        <w:jc w:val="both"/>
      </w:pPr>
    </w:p>
    <w:p w:rsidRDefault="00416B1B" w:rsidP="002C4416" w:rsidR="00416B1B">
      <w:pPr>
        <w:ind w:firstLine="708"/>
        <w:jc w:val="both"/>
      </w:pPr>
      <w:r>
        <w:t>Iz potvrde Porezne uprave od 3. ožujka 2017. proizlazi da dužnik ne posjeduje pokretnu odnosno nepokretnu imovinu (list 15 spisa).</w:t>
      </w:r>
    </w:p>
    <w:p w:rsidRDefault="00416B1B" w:rsidP="002C4416" w:rsidR="00416B1B">
      <w:pPr>
        <w:ind w:firstLine="708"/>
        <w:jc w:val="both"/>
      </w:pPr>
    </w:p>
    <w:p w:rsidRDefault="00B74CF9" w:rsidP="00B74CF9" w:rsidR="00B74CF9" w:rsidRPr="00B26DB0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E84785" w:rsidRPr="00E84785">
        <w:t>A.B.-ŠIMIĆ d.o.o., Sesvete, Orhideja 6, OIB: 08236972408</w:t>
      </w:r>
      <w:r w:rsidR="00410421">
        <w:t xml:space="preserve">, </w:t>
      </w:r>
      <w:r w:rsidRPr="00B26DB0">
        <w:t>nije dovoljna ni za namirenje troškova stečajnog postupka.</w:t>
      </w:r>
    </w:p>
    <w:p w:rsidRDefault="00A40812" w:rsidP="00D5399D" w:rsidR="00A40812">
      <w:pPr>
        <w:ind w:firstLine="708"/>
        <w:jc w:val="both"/>
      </w:pPr>
    </w:p>
    <w:p w:rsidRDefault="005E4D08" w:rsidP="00D5399D" w:rsidR="00A40812">
      <w:pPr>
        <w:ind w:firstLine="708"/>
        <w:jc w:val="both"/>
      </w:pPr>
      <w:r w:rsidRPr="00AF1EFD">
        <w:t>Uvidom u potvrdu FINA-e utvrđeno je da</w:t>
      </w:r>
      <w:r w:rsidR="008327B4">
        <w:t xml:space="preserve"> </w:t>
      </w:r>
      <w:r w:rsidR="00A40812">
        <w:t>dužnik u razdoblju dužem od 60 dana ima</w:t>
      </w:r>
      <w:r w:rsidR="00B74CF9">
        <w:t xml:space="preserve"> evidentirane</w:t>
      </w:r>
      <w:r w:rsidR="00A40812">
        <w:t xml:space="preserve"> neizvršen</w:t>
      </w:r>
      <w:r w:rsidR="00B74CF9">
        <w:t>e</w:t>
      </w:r>
      <w:r w:rsidR="00A40812">
        <w:t xml:space="preserve"> osnov</w:t>
      </w:r>
      <w:r w:rsidR="00B74CF9">
        <w:t>e</w:t>
      </w:r>
      <w:r w:rsidR="00A40812">
        <w:t xml:space="preserve"> za plaćanje, a koje je trebalo na temelju valjanih osnova za plaćanje, bez daljnjeg pristanka dužnika naplatiti s bilo kojeg od njegovih računa</w:t>
      </w:r>
      <w:r w:rsidR="00410421">
        <w:t xml:space="preserve"> u ukupnom iznosu od </w:t>
      </w:r>
      <w:r w:rsidR="00416B1B">
        <w:t>53.083,37</w:t>
      </w:r>
      <w:r w:rsidR="00410421">
        <w:t xml:space="preserve"> kn</w:t>
      </w:r>
      <w:r w:rsidR="00A40812">
        <w:t xml:space="preserve"> (list </w:t>
      </w:r>
      <w:r w:rsidR="00410421">
        <w:t>10 spisa).</w:t>
      </w:r>
    </w:p>
    <w:p w:rsidRDefault="00A40812" w:rsidP="00D5399D" w:rsidR="00A40812">
      <w:pPr>
        <w:ind w:firstLine="708"/>
        <w:jc w:val="both"/>
      </w:pPr>
    </w:p>
    <w:p w:rsidRDefault="005E4D08" w:rsidP="00D5399D" w:rsidR="00D5399D" w:rsidRPr="00AF1EFD">
      <w:pPr>
        <w:ind w:firstLine="708"/>
        <w:jc w:val="both"/>
      </w:pPr>
      <w:r w:rsidRPr="00AF1EFD">
        <w:t xml:space="preserve">Dakle, utvrđeno je da imovina dužnika nije dovoljna ni za namirenje troškova postupka, pa je valjalo temeljem čl. </w:t>
      </w:r>
      <w:r w:rsidR="00B74CF9">
        <w:t>132. st.2.</w:t>
      </w:r>
      <w:r w:rsidRPr="00AF1EFD">
        <w:t xml:space="preserve"> Stečajnog zakona</w:t>
      </w:r>
      <w:r w:rsidR="00B74CF9">
        <w:t xml:space="preserve"> (Narodne novine broj 71/15, dalje:SZ)</w:t>
      </w:r>
      <w:r w:rsidRPr="00AF1EFD">
        <w:t xml:space="preserve"> donijeti rješenje kojim se stečajni postupak otvara i istodobno zaključuje, te je riješeno kao u toči 1.i 3. izreke. 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B74CF9">
        <w:t xml:space="preserve">132. st. 2 u vezi čl. </w:t>
      </w:r>
      <w:r w:rsidR="003567A1">
        <w:t>432. SZ-a</w:t>
      </w:r>
      <w:r w:rsidRPr="00AF1EFD">
        <w:t xml:space="preserve"> odlučeno je kao u točki 2. izreke rješenja.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12</w:t>
      </w:r>
      <w:r w:rsidRPr="00AF1EFD">
        <w:t xml:space="preserve">. st. </w:t>
      </w:r>
      <w:r w:rsidR="003567A1">
        <w:t>1</w:t>
      </w:r>
      <w:r w:rsidRPr="00AF1EFD">
        <w:t>. SZ-a riješeno je kao u točki 4. izreke.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286. st. 3.</w:t>
      </w:r>
      <w:r w:rsidRPr="00AF1EFD">
        <w:t xml:space="preserve">  SZ-a odlučeno je kao u točki 5. izreke rješenja.</w:t>
      </w:r>
    </w:p>
    <w:p w:rsidRDefault="00D21534" w:rsidP="00D21534" w:rsidR="00D21534" w:rsidRPr="00AF1EFD">
      <w:pPr>
        <w:jc w:val="both"/>
      </w:pPr>
    </w:p>
    <w:p w:rsidRDefault="00D21534" w:rsidP="00D21534" w:rsidR="00D21534">
      <w:pPr>
        <w:jc w:val="both"/>
      </w:pPr>
      <w:r w:rsidRPr="00AF1EFD">
        <w:tab/>
        <w:t>Prije donošenja ovog rješenja sud je ovosudnim rješenjem posl. br. St-</w:t>
      </w:r>
      <w:r w:rsidR="00416B1B">
        <w:t>2100</w:t>
      </w:r>
      <w:r w:rsidR="002C4416">
        <w:t xml:space="preserve">/16 od </w:t>
      </w:r>
      <w:r w:rsidR="00416B1B">
        <w:t>8. ožujka 2017</w:t>
      </w:r>
      <w:r w:rsidR="002C4416">
        <w:t>.</w:t>
      </w:r>
      <w:r w:rsidR="005E4D08" w:rsidRPr="00AF1EFD">
        <w:t xml:space="preserve"> </w:t>
      </w:r>
      <w:r w:rsidRPr="00AF1EFD">
        <w:t xml:space="preserve">pozvao osobe koje bi imale pravni interes da se stečajni postupak nad dužnikom provede, da u roku </w:t>
      </w:r>
      <w:r w:rsidR="005E4D08" w:rsidRPr="00AF1EFD">
        <w:t>15</w:t>
      </w:r>
      <w:r w:rsidRPr="00AF1EFD">
        <w:t xml:space="preserve"> dana na žiro račun suda predujme iznos od </w:t>
      </w:r>
      <w:r w:rsidR="00410421">
        <w:t>1</w:t>
      </w:r>
      <w:r w:rsidR="008B73DD">
        <w:t>0.000,00</w:t>
      </w:r>
      <w:r w:rsidRPr="00AF1EFD">
        <w:t xml:space="preserve"> kn za pokriće troškova prethodnog i stečajnog postupka. Navedeno rješenje objavljeno je </w:t>
      </w:r>
      <w:r w:rsidR="008B73DD">
        <w:t xml:space="preserve">na e-oglasnoj ploči ovog suda </w:t>
      </w:r>
      <w:r w:rsidR="00416B1B">
        <w:t>8. ožujka</w:t>
      </w:r>
      <w:r w:rsidR="00410421">
        <w:t xml:space="preserve"> 2017</w:t>
      </w:r>
      <w:r w:rsidR="002C4416">
        <w:t>.</w:t>
      </w:r>
      <w:r w:rsidRPr="00AF1EFD">
        <w:t xml:space="preserve"> te traženi predujam nije uplaćen pa je postupak zaključen kao u točki 3. izreke, a temeljem čl. </w:t>
      </w:r>
      <w:r w:rsidR="003567A1">
        <w:t>132. st. 2</w:t>
      </w:r>
      <w:r w:rsidRPr="00AF1EFD">
        <w:t>. SZ-a.</w:t>
      </w:r>
    </w:p>
    <w:p w:rsidRDefault="0097440A" w:rsidP="00D21534" w:rsidR="0097440A" w:rsidRPr="00AF1EFD">
      <w:pPr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>
      <w:pPr>
        <w:jc w:val="center"/>
      </w:pPr>
      <w:r w:rsidRPr="00AF1EFD">
        <w:t>U Karlovcu</w:t>
      </w:r>
      <w:r w:rsidR="00233CF9" w:rsidRPr="00AF1EFD">
        <w:t xml:space="preserve"> </w:t>
      </w:r>
      <w:r w:rsidR="00E84785">
        <w:t>10. travnja</w:t>
      </w:r>
      <w:r w:rsidR="00410421">
        <w:t xml:space="preserve"> 2017.</w:t>
      </w:r>
    </w:p>
    <w:p w:rsidRDefault="00410421" w:rsidP="002C5A29" w:rsidR="00410421">
      <w:pPr>
        <w:jc w:val="both"/>
      </w:pPr>
    </w:p>
    <w:p w:rsidRDefault="00410421" w:rsidP="002C5A29" w:rsidR="00410421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410421">
      <w:r>
        <w:t xml:space="preserve">                                                                                                    Draženka Prpić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P="00AB25BE" w:rsidR="008327B4">
      <w:pPr>
        <w:jc w:val="right"/>
      </w:pPr>
    </w:p>
    <w:p w:rsidRDefault="00AB25BE" w:rsidP="00AB25BE" w:rsidR="00AB25BE">
      <w:pPr>
        <w:jc w:val="right"/>
      </w:pPr>
    </w:p>
    <w:p w:rsidRDefault="00AB25BE" w:rsidP="00AB25BE" w:rsidR="00AB25BE">
      <w:pPr>
        <w:jc w:val="right"/>
      </w:pPr>
    </w:p>
    <w:p w:rsidRDefault="00AB25BE" w:rsidP="00AB25BE" w:rsidR="00AB25BE">
      <w:pPr>
        <w:jc w:val="right"/>
      </w:pPr>
    </w:p>
    <w:p w:rsidRDefault="008327B4" w:rsidR="008327B4"/>
    <w:p w:rsidRDefault="008327B4" w:rsidR="008327B4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D36" w:rsidR="003C4D36">
      <w:r>
        <w:separator/>
      </w:r>
    </w:p>
  </w:endnote>
  <w:endnote w:id="0" w:type="continuationSeparator">
    <w:p w:rsidRDefault="003C4D36" w:rsidR="003C4D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D36" w:rsidR="003C4D36">
      <w:r>
        <w:separator/>
      </w:r>
    </w:p>
  </w:footnote>
  <w:footnote w:id="0" w:type="continuationSeparator">
    <w:p w:rsidRDefault="003C4D36" w:rsidR="003C4D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668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E84785">
      <w:t>2100</w:t>
    </w:r>
    <w:r w:rsidR="002C4416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174993"/>
    <w:rsid w:val="00191009"/>
    <w:rsid w:val="001A044D"/>
    <w:rsid w:val="001C02F6"/>
    <w:rsid w:val="001D564F"/>
    <w:rsid w:val="00233CF9"/>
    <w:rsid w:val="00293964"/>
    <w:rsid w:val="002944F5"/>
    <w:rsid w:val="00296BD4"/>
    <w:rsid w:val="002B5B9E"/>
    <w:rsid w:val="002B6E67"/>
    <w:rsid w:val="002C4416"/>
    <w:rsid w:val="002C5A29"/>
    <w:rsid w:val="002D6432"/>
    <w:rsid w:val="003567A1"/>
    <w:rsid w:val="003905DD"/>
    <w:rsid w:val="003C4D36"/>
    <w:rsid w:val="00407FE0"/>
    <w:rsid w:val="00410421"/>
    <w:rsid w:val="00416B1B"/>
    <w:rsid w:val="0043031F"/>
    <w:rsid w:val="0044721B"/>
    <w:rsid w:val="004A1BE7"/>
    <w:rsid w:val="004F47B9"/>
    <w:rsid w:val="00502549"/>
    <w:rsid w:val="0051668E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C786C"/>
    <w:rsid w:val="007170B8"/>
    <w:rsid w:val="00717D4A"/>
    <w:rsid w:val="007861DF"/>
    <w:rsid w:val="007A550F"/>
    <w:rsid w:val="007D7A92"/>
    <w:rsid w:val="00812051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EFD"/>
    <w:rsid w:val="00AF6F8E"/>
    <w:rsid w:val="00AF7F9B"/>
    <w:rsid w:val="00B74CF9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6510E"/>
    <w:rsid w:val="00E84785"/>
    <w:rsid w:val="00EE61A0"/>
    <w:rsid w:val="00F10CB7"/>
    <w:rsid w:val="00F22E0A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66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66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66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66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66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66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66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66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66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66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2100</izvorni_sadrzaj>
    <derivirana_varijabla naziv="DomainObject.Predmet.Broj_1">2100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St-2100/2016</izvorni_sadrzaj>
    <derivirana_varijabla naziv="DomainObject.Predmet.OznakaBroj_1">St-2100/2016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A.B.-ŠIMIĆ d.o.o. zastupanog po punomoćniku Anita Šimić</izvorni_sadrzaj>
    <derivirana_varijabla naziv="DomainObject.Predmet.ProtustrankaFormated_1">  A.B.-ŠIMIĆ d.o.o. zastupanog po punomoćniku Anita Šimić</derivirana_varijabla>
  </DomainObject.Predmet.ProtustrankaFormated>
  <DomainObject.Predmet.ProtustrankaFormatedOIB>
    <izvorni_sadrzaj>  A.B.-ŠIMIĆ d.o.o., OIB 08236972408 zastupanog po punomoćniku Anita Šimić</izvorni_sadrzaj>
    <derivirana_varijabla naziv="DomainObject.Predmet.ProtustrankaFormatedOIB_1">  A.B.-ŠIMIĆ d.o.o., OIB 08236972408 zastupanog po punomoćniku Anita Šimić</derivirana_varijabla>
  </DomainObject.Predmet.ProtustrankaFormatedOIB>
  <DomainObject.Predmet.ProtustrankaFormatedWithAdress>
    <izvorni_sadrzaj> A.B.-ŠIMIĆ d.o.o., Orhideja 6, 10360 Sesvete zastupanog po punomoćniku Anita Šimić</izvorni_sadrzaj>
    <derivirana_varijabla naziv="DomainObject.Predmet.ProtustrankaFormatedWithAdress_1"> A.B.-ŠIMIĆ d.o.o., Orhideja 6, 10360 Sesvete zastupanog po punomoćniku Anita Šimić</derivirana_varijabla>
  </DomainObject.Predmet.ProtustrankaFormatedWithAdress>
  <DomainObject.Predmet.ProtustrankaFormatedWithAdressOIB>
    <izvorni_sadrzaj> A.B.-ŠIMIĆ d.o.o., OIB 08236972408, Orhideja 6, 10360 Sesvete zastupanog po punomoćniku Anita Šimić</izvorni_sadrzaj>
    <derivirana_varijabla naziv="DomainObject.Predmet.ProtustrankaFormatedWithAdressOIB_1"> A.B.-ŠIMIĆ d.o.o., OIB 08236972408, Orhideja 6, 10360 Sesvete zastupanog po punomoćniku Anita Šimić</derivirana_varijabla>
  </DomainObject.Predmet.ProtustrankaFormatedWithAdressOIB>
  <DomainObject.Predmet.ProtustrankaWithAdress>
    <izvorni_sadrzaj>A.B.-ŠIMIĆ d.o.o. Orhideja 6, 10360 Sesvete</izvorni_sadrzaj>
    <derivirana_varijabla naziv="DomainObject.Predmet.ProtustrankaWithAdress_1">A.B.-ŠIMIĆ d.o.o. Orhideja 6, 10360 Sesvete</derivirana_varijabla>
  </DomainObject.Predmet.ProtustrankaWithAdress>
  <DomainObject.Predmet.ProtustrankaWithAdressOIB>
    <izvorni_sadrzaj>A.B.-ŠIMIĆ d.o.o., OIB 08236972408, Orhideja 6, 10360 Sesvete</izvorni_sadrzaj>
    <derivirana_varijabla naziv="DomainObject.Predmet.ProtustrankaWithAdressOIB_1">A.B.-ŠIMIĆ d.o.o., OIB 08236972408, Orhideja 6, 10360 Sesvete</derivirana_varijabla>
  </DomainObject.Predmet.ProtustrankaWithAdressOIB>
  <DomainObject.Predmet.ProtustrankaNazivFormated>
    <izvorni_sadrzaj>A.B.-ŠIMIĆ d.o.o.</izvorni_sadrzaj>
    <derivirana_varijabla naziv="DomainObject.Predmet.ProtustrankaNazivFormated_1">A.B.-ŠIMIĆ d.o.o.</derivirana_varijabla>
  </DomainObject.Predmet.ProtustrankaNazivFormated>
  <DomainObject.Predmet.ProtustrankaNazivFormatedOIB>
    <izvorni_sadrzaj>A.B.-ŠIMIĆ d.o.o., OIB 08236972408</izvorni_sadrzaj>
    <derivirana_varijabla naziv="DomainObject.Predmet.ProtustrankaNazivFormatedOIB_1">A.B.-ŠIMIĆ d.o.o., OIB 08236972408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A.B.-ŠIMIĆ d.o.o. zastupanog po punomoćniku Anita Šimić</item>
    </izvorni_sadrzaj>
    <derivirana_varijabla naziv="DomainObject.Predmet.ProtuStrankaListFormated_1">
      <item>A.B.-ŠIMIĆ d.o.o. zastupanog po punomoćniku Anita Šimić</item>
    </derivirana_varijabla>
  </DomainObject.Predmet.ProtuStrankaListFormated>
  <DomainObject.Predmet.ProtuStrankaListFormatedOIB>
    <izvorni_sadrzaj>
      <item>A.B.-ŠIMIĆ d.o.o., OIB 08236972408 zastupanog po punomoćniku Anita Šimić</item>
    </izvorni_sadrzaj>
    <derivirana_varijabla naziv="DomainObject.Predmet.ProtuStrankaListFormatedOIB_1">
      <item>A.B.-ŠIMIĆ d.o.o., OIB 08236972408 zastupanog po punomoćniku Anita Šimić</item>
    </derivirana_varijabla>
  </DomainObject.Predmet.ProtuStrankaListFormatedOIB>
  <DomainObject.Predmet.ProtuStrankaListFormatedWithAdress>
    <izvorni_sadrzaj>
      <item>A.B.-ŠIMIĆ d.o.o., Orhideja 6, 10360 Sesvete zastupanog po punomoćniku Anita Šimić</item>
    </izvorni_sadrzaj>
    <derivirana_varijabla naziv="DomainObject.Predmet.ProtuStrankaListFormatedWithAdress_1">
      <item>A.B.-ŠIMIĆ d.o.o., Orhideja 6, 10360 Sesvete zastupanog po punomoćniku Anita Šimić</item>
    </derivirana_varijabla>
  </DomainObject.Predmet.ProtuStrankaListFormatedWithAdress>
  <DomainObject.Predmet.ProtuStrankaListFormatedWithAdressOIB>
    <izvorni_sadrzaj>
      <item>A.B.-ŠIMIĆ d.o.o., OIB 08236972408, Orhideja 6, 10360 Sesvete zastupanog po punomoćniku Anita Šimić</item>
    </izvorni_sadrzaj>
    <derivirana_varijabla naziv="DomainObject.Predmet.ProtuStrankaListFormatedWithAdressOIB_1">
      <item>A.B.-ŠIMIĆ d.o.o., OIB 08236972408, Orhideja 6, 10360 Sesvete zastupanog po punomoćniku Anita Šimić</item>
    </derivirana_varijabla>
  </DomainObject.Predmet.ProtuStrankaListFormatedWithAdressOIB>
  <DomainObject.Predmet.ProtuStrankaListNazivFormated>
    <izvorni_sadrzaj>
      <item>A.B.-ŠIMIĆ d.o.o.</item>
    </izvorni_sadrzaj>
    <derivirana_varijabla naziv="DomainObject.Predmet.ProtuStrankaListNazivFormated_1">
      <item>A.B.-ŠIMIĆ d.o.o.</item>
    </derivirana_varijabla>
  </DomainObject.Predmet.ProtuStrankaListNazivFormated>
  <DomainObject.Predmet.ProtuStrankaListNazivFormatedOIB>
    <izvorni_sadrzaj>
      <item>A.B.-ŠIMIĆ d.o.o., OIB 08236972408</item>
    </izvorni_sadrzaj>
    <derivirana_varijabla naziv="DomainObject.Predmet.ProtuStrankaListNazivFormatedOIB_1">
      <item>A.B.-ŠIMIĆ d.o.o., OIB 08236972408</item>
    </derivirana_varijabla>
  </DomainObject.Predmet.ProtuStrankaListNazivFormatedOIB>
  <DomainObject.Predmet.OstaliListFormated>
    <izvorni_sadrzaj>
      <item>Anita Šimić punomoćnik sudionika u postupku A.B.-ŠIMIĆ d.o.o.</item>
    </izvorni_sadrzaj>
    <derivirana_varijabla naziv="DomainObject.Predmet.OstaliListFormated_1">
      <item>Anita Šimić punomoćnik sudionika u postupku A.B.-ŠIMIĆ d.o.o.</item>
    </derivirana_varijabla>
  </DomainObject.Predmet.OstaliListFormated>
  <DomainObject.Predmet.OstaliListFormatedOIB>
    <izvorni_sadrzaj>
      <item>Anita Šimić, OIB 71122221336 punomoćnik sudionika u postupku A.B.-ŠIMIĆ d.o.o.</item>
    </izvorni_sadrzaj>
    <derivirana_varijabla naziv="DomainObject.Predmet.OstaliListFormatedOIB_1">
      <item>Anita Šimić, OIB 71122221336 punomoćnik sudionika u postupku A.B.-ŠIMIĆ d.o.o.</item>
    </derivirana_varijabla>
  </DomainObject.Predmet.OstaliListFormatedOIB>
  <DomainObject.Predmet.OstaliListFormatedWithAdress>
    <izvorni_sadrzaj>
      <item>Anita Šimić, Ulica Orhideja 6, 10360 Sesvete punomoćnik sudionika u postupku A.B.-ŠIMIĆ d.o.o.</item>
    </izvorni_sadrzaj>
    <derivirana_varijabla naziv="DomainObject.Predmet.OstaliListFormatedWithAdress_1">
      <item>Anita Šimić, Ulica Orhideja 6, 10360 Sesvete punomoćnik sudionika u postupku A.B.-ŠIMIĆ d.o.o.</item>
    </derivirana_varijabla>
  </DomainObject.Predmet.OstaliListFormatedWithAdress>
  <DomainObject.Predmet.OstaliListFormatedWithAdressOIB>
    <izvorni_sadrzaj>
      <item>Anita Šimić, OIB 71122221336, Ulica Orhideja 6, 10360 Sesvete punomoćnik sudionika u postupku A.B.-ŠIMIĆ d.o.o.</item>
    </izvorni_sadrzaj>
    <derivirana_varijabla naziv="DomainObject.Predmet.OstaliListFormatedWithAdressOIB_1">
      <item>Anita Šimić, OIB 71122221336, Ulica Orhideja 6, 10360 Sesvete punomoćnik sudionika u postupku A.B.-ŠIMIĆ d.o.o.</item>
    </derivirana_varijabla>
  </DomainObject.Predmet.OstaliListFormatedWithAdressOIB>
  <DomainObject.Predmet.OstaliListNazivFormated>
    <izvorni_sadrzaj>
      <item>Anita Šimić</item>
    </izvorni_sadrzaj>
    <derivirana_varijabla naziv="DomainObject.Predmet.OstaliListNazivFormated_1">
      <item>Anita Šimić</item>
    </derivirana_varijabla>
  </DomainObject.Predmet.OstaliListNazivFormated>
  <DomainObject.Predmet.OstaliListNazivFormatedOIB>
    <izvorni_sadrzaj>
      <item>Anita Šimić, OIB 71122221336</item>
    </izvorni_sadrzaj>
    <derivirana_varijabla naziv="DomainObject.Predmet.OstaliListNazivFormatedOIB_1">
      <item>Anita Šimić, OIB 71122221336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A.B.-ŠIMIĆ d.o.o.</izvorni_sadrzaj>
    <derivirana_varijabla naziv="DomainObject.Predmet.ProtustrankaIDrugi_1">A.B.-ŠIMIĆ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A.B.-ŠIMIĆ d.o.o., OIB 08236972408, Orhideja 6, 10360 Sesvete</izvorni_sadrzaj>
    <derivirana_varijabla naziv="DomainObject.Predmet.ProtustrankaIDrugiAdressOIB_1">A.B.-ŠIMIĆ d.o.o., OIB 08236972408, Orhideja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A.B.-ŠIMIĆ d.o.o.</item>
      <item>Anita Šimić</item>
    </izvorni_sadrzaj>
    <derivirana_varijabla naziv="DomainObject.Predmet.SudioniciListNaziv_1">
      <item>FINA Regionalni centar Zagreb</item>
      <item>A.B.-ŠIMIĆ d.o.o.</item>
      <item>Anita Šimić</item>
    </derivirana_varijabla>
  </DomainObject.Predmet.SudioniciListNaziv>
  <DomainObject.Predmet.SudioniciListAdressOIB>
    <izvorni_sadrzaj>
      <item>FINA Regionalni centar Zagreb, OIB 85821130368, Trg svibanjskih žrtava 1995. 1,10000 Zagreb</item>
      <item>A.B.-ŠIMIĆ d.o.o., OIB 08236972408, Orhideja 6,10360 Sesvete</item>
      <item>Anita Šimić, OIB 71122221336, Ulica Orhideja 6,10360 Sesvete</item>
    </izvorni_sadrzaj>
    <derivirana_varijabla naziv="DomainObject.Predmet.SudioniciListAdressOIB_1">
      <item>FINA Regionalni centar Zagreb, OIB 85821130368, Trg svibanjskih žrtava 1995. 1,10000 Zagreb</item>
      <item>A.B.-ŠIMIĆ d.o.o., OIB 08236972408, Orhideja 6,10360 Sesvete</item>
      <item>Anita Šimić, OIB 71122221336, Ulica Orhideja 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08236972408</item>
      <item>, OIB 71122221336</item>
    </izvorni_sadrzaj>
    <derivirana_varijabla naziv="DomainObject.Predmet.SudioniciListNazivOIB_1">
      <item>, OIB 85821130368</item>
      <item>, OIB 08236972408</item>
      <item>, OIB 71122221336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566</properties:Words>
  <properties:Characters>2962</properties:Characters>
  <properties:Lines>101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2017-04-10T12:29:00Z</dcterms:created>
  <dc:creator>Korisnik</dc:creator>
  <cp:lastModifiedBy>Draženka Prpić</cp:lastModifiedBy>
  <cp:lastPrinted>2017-04-10T12:30:00Z</cp:lastPrinted>
  <dcterms:modified xmlns:xsi="http://www.w3.org/2001/XMLSchema-instance" xsi:type="dcterms:W3CDTF">2017-04-10T12:30:00Z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