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98df" w14:paraId="c7d98d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8123BC">
        <w:t>2253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 xml:space="preserve">Financijske agencije Regionalni centar Osijek Podružnica Osijek, L. </w:t>
      </w:r>
      <w:proofErr w:type="spellStart"/>
      <w:r w:rsidR="00640DB3">
        <w:t>Jagera</w:t>
      </w:r>
      <w:proofErr w:type="spellEnd"/>
      <w:r w:rsidR="00640DB3">
        <w:t xml:space="preserve">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8123BC">
        <w:t>Braniteljska zadruga CRVENI FIĆO za ugostiteljstvo, trgovinu i usluge, Osijek, Kuhačeva 13, OIB: 41211470236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8123BC">
        <w:t xml:space="preserve">Braniteljska zadruga CRVENI FIĆO za ugostiteljstvo, trgovinu i usluge, Osijek, Kuhačeva 13, OIB: 41211470236 </w:t>
      </w:r>
      <w:r w:rsidR="00224AFF">
        <w:t xml:space="preserve">iznosi </w:t>
      </w:r>
      <w:r w:rsidR="008123BC">
        <w:t>7.349,92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8123BC">
        <w:t xml:space="preserve">Željko </w:t>
      </w:r>
      <w:proofErr w:type="spellStart"/>
      <w:r w:rsidR="008123BC">
        <w:t>Zvonarić</w:t>
      </w:r>
      <w:proofErr w:type="spellEnd"/>
      <w:r w:rsidR="008123BC">
        <w:t>, Osijek, Umaška 1, OIB: 74803988401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8123BC">
        <w:t>2253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18CE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1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2253</izvorni_sadrzaj>
    <derivirana_varijabla naziv="DomainObject.Predmet.Broj_1">2253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St-2253/2016</izvorni_sadrzaj>
    <derivirana_varijabla naziv="DomainObject.Predmet.OznakaBroj_1">St-2253/2016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CRVENI FIĆO za ugostiteljstvo, trgovinu i usluge</izvorni_sadrzaj>
    <derivirana_varijabla naziv="DomainObject.Predmet.ProtustrankaFormated_1">  Braniteljska zadruga CRVENI FIĆO za ugostiteljstvo, trgovinu i usluge</derivirana_varijabla>
  </DomainObject.Predmet.ProtustrankaFormated>
  <DomainObject.Predmet.ProtustrankaFormatedOIB>
    <izvorni_sadrzaj>  Braniteljska zadruga CRVENI FIĆO za ugostiteljstvo, trgovinu i usluge, OIB 41211470236</izvorni_sadrzaj>
    <derivirana_varijabla naziv="DomainObject.Predmet.ProtustrankaFormatedOIB_1">  Braniteljska zadruga CRVENI FIĆO za ugostiteljstvo, trgovinu i usluge, OIB 41211470236</derivirana_varijabla>
  </DomainObject.Predmet.ProtustrankaFormatedOIB>
  <DomainObject.Predmet.ProtustrankaFormatedWithAdress>
    <izvorni_sadrzaj> Braniteljska zadruga CRVENI FIĆO za ugostiteljstvo, trgovinu i usluge, Kuhačeva 13 , 31000 Osijek</izvorni_sadrzaj>
    <derivirana_varijabla naziv="DomainObject.Predmet.ProtustrankaFormatedWithAdress_1"> Braniteljska zadruga CRVENI FIĆO za ugostiteljstvo, trgovinu i usluge, Kuhačeva 13 , 31000 Osijek</derivirana_varijabla>
  </DomainObject.Predmet.ProtustrankaFormatedWithAdress>
  <DomainObject.Predmet.ProtustrankaFormatedWithAdressOIB>
    <izvorni_sadrzaj> Braniteljska zadruga CRVENI FIĆO za ugostiteljstvo, trgovinu i usluge, OIB 41211470236, Kuhačeva 13 , 31000 Osijek</izvorni_sadrzaj>
    <derivirana_varijabla naziv="DomainObject.Predmet.ProtustrankaFormatedWithAdressOIB_1"> Braniteljska zadruga CRVENI FIĆO za ugostiteljstvo, trgovinu i usluge, OIB 41211470236, Kuhačeva 13 , 31000 Osijek</derivirana_varijabla>
  </DomainObject.Predmet.ProtustrankaFormatedWithAdressOIB>
  <DomainObject.Predmet.ProtustrankaWithAdress>
    <izvorni_sadrzaj>Braniteljska zadruga CRVENI FIĆO za ugostiteljstvo, trgovinu i usluge Kuhačeva 13 , 31000 Osijek</izvorni_sadrzaj>
    <derivirana_varijabla naziv="DomainObject.Predmet.ProtustrankaWithAdress_1">Braniteljska zadruga CRVENI FIĆO za ugostiteljstvo, trgovinu i usluge Kuhačeva 13 , 31000 Osijek</derivirana_varijabla>
  </DomainObject.Predmet.ProtustrankaWithAdress>
  <DomainObject.Predmet.ProtustrankaWithAdressOIB>
    <izvorni_sadrzaj>Braniteljska zadruga CRVENI FIĆO za ugostiteljstvo, trgovinu i usluge, OIB 41211470236, Kuhačeva 13 , 31000 Osijek</izvorni_sadrzaj>
    <derivirana_varijabla naziv="DomainObject.Predmet.ProtustrankaWithAdressOIB_1">Braniteljska zadruga CRVENI FIĆO za ugostiteljstvo, trgovinu i usluge, OIB 41211470236, Kuhačeva 13 , 31000 Osijek</derivirana_varijabla>
  </DomainObject.Predmet.ProtustrankaWithAdressOIB>
  <DomainObject.Predmet.ProtustrankaNazivFormated>
    <izvorni_sadrzaj>Braniteljska zadruga CRVENI FIĆO za ugostiteljstvo, trgovinu i usluge</izvorni_sadrzaj>
    <derivirana_varijabla naziv="DomainObject.Predmet.ProtustrankaNazivFormated_1">Braniteljska zadruga CRVENI FIĆO za ugostiteljstvo, trgovinu i usluge</derivirana_varijabla>
  </DomainObject.Predmet.ProtustrankaNazivFormated>
  <DomainObject.Predmet.ProtustrankaNazivFormatedOIB>
    <izvorni_sadrzaj>Braniteljska zadruga CRVENI FIĆO za ugostiteljstvo, trgovinu i usluge, OIB 41211470236</izvorni_sadrzaj>
    <derivirana_varijabla naziv="DomainObject.Predmet.ProtustrankaNazivFormatedOIB_1">Braniteljska zadruga CRVENI FIĆO za ugostiteljstvo, trgovinu i usluge, OIB 41211470236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CRVENI FIĆO za ugostiteljstvo, trgovinu i usluge</item>
    </izvorni_sadrzaj>
    <derivirana_varijabla naziv="DomainObject.Predmet.ProtuStrankaListFormated_1">
      <item>Braniteljska zadruga CRVENI FIĆO za ugostiteljstvo, trgovinu i usluge</item>
    </derivirana_varijabla>
  </DomainObject.Predmet.ProtuStrankaListFormated>
  <DomainObject.Predmet.ProtuStrankaListFormatedOIB>
    <izvorni_sadrzaj>
      <item>Braniteljska zadruga CRVENI FIĆO za ugostiteljstvo, trgovinu i usluge, OIB 41211470236</item>
    </izvorni_sadrzaj>
    <derivirana_varijabla naziv="DomainObject.Predmet.ProtuStrankaListFormatedOIB_1">
      <item>Braniteljska zadruga CRVENI FIĆO za ugostiteljstvo, trgovinu i usluge, OIB 41211470236</item>
    </derivirana_varijabla>
  </DomainObject.Predmet.ProtuStrankaListFormatedOIB>
  <DomainObject.Predmet.ProtuStrankaListFormatedWithAdress>
    <izvorni_sadrzaj>
      <item>Braniteljska zadruga CRVENI FIĆO za ugostiteljstvo, trgovinu i usluge, Kuhačeva 13 , 31000 Osijek</item>
    </izvorni_sadrzaj>
    <derivirana_varijabla naziv="DomainObject.Predmet.ProtuStrankaListFormatedWithAdress_1">
      <item>Braniteljska zadruga CRVENI FIĆO za ugostiteljstvo, trgovinu i usluge, Kuhačeva 13 , 31000 Osijek</item>
    </derivirana_varijabla>
  </DomainObject.Predmet.ProtuStrankaListFormatedWithAdress>
  <DomainObject.Predmet.ProtuStrankaListFormatedWithAdressOIB>
    <izvorni_sadrzaj>
      <item>Braniteljska zadruga CRVENI FIĆO za ugostiteljstvo, trgovinu i usluge, OIB 41211470236, Kuhačeva 13 , 31000 Osijek</item>
    </izvorni_sadrzaj>
    <derivirana_varijabla naziv="DomainObject.Predmet.ProtuStrankaListFormatedWithAdressOIB_1">
      <item>Braniteljska zadruga CRVENI FIĆO za ugostiteljstvo, trgovinu i usluge, OIB 41211470236, Kuhačeva 13 , 31000 Osijek</item>
    </derivirana_varijabla>
  </DomainObject.Predmet.ProtuStrankaListFormatedWithAdressOIB>
  <DomainObject.Predmet.ProtuStrankaListNazivFormated>
    <izvorni_sadrzaj>
      <item>Braniteljska zadruga CRVENI FIĆO za ugostiteljstvo, trgovinu i usluge</item>
    </izvorni_sadrzaj>
    <derivirana_varijabla naziv="DomainObject.Predmet.ProtuStrankaListNazivFormated_1">
      <item>Braniteljska zadruga CRVENI FIĆO za ugostiteljstvo, trgovinu i usluge</item>
    </derivirana_varijabla>
  </DomainObject.Predmet.ProtuStrankaListNazivFormated>
  <DomainObject.Predmet.ProtuStrankaListNazivFormatedOIB>
    <izvorni_sadrzaj>
      <item>Braniteljska zadruga CRVENI FIĆO za ugostiteljstvo, trgovinu i usluge, OIB 41211470236</item>
    </izvorni_sadrzaj>
    <derivirana_varijabla naziv="DomainObject.Predmet.ProtuStrankaListNazivFormatedOIB_1">
      <item>Braniteljska zadruga CRVENI FIĆO za ugostiteljstvo, trgovinu i usluge, OIB 41211470236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CRVENI FIĆO za ugostiteljstvo, trgovinu i usluge</izvorni_sadrzaj>
    <derivirana_varijabla naziv="DomainObject.Predmet.ProtustrankaIDrugi_1">Braniteljska zadruga CRVENI FIĆO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CRVENI FIĆO za ugostiteljstvo, trgovinu i usluge, OIB 41211470236, Kuhačeva 13 , 31000 Osijek</izvorni_sadrzaj>
    <derivirana_varijabla naziv="DomainObject.Predmet.ProtustrankaIDrugiAdressOIB_1">Braniteljska zadruga CRVENI FIĆO za ugostiteljstvo, trgovinu i usluge, OIB 41211470236, Kuhačeva 13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CRVENI FIĆO za ugostiteljstvo, trgovinu i usluge</item>
    </izvorni_sadrzaj>
    <derivirana_varijabla naziv="DomainObject.Predmet.SudioniciListNaziv_1">
      <item>FINA RC OSIJEK</item>
      <item>Braniteljska zadruga CRVENI FIĆO za ugostiteljstvo, trgovinu i usluge</item>
    </derivirana_varijabla>
  </DomainObject.Predmet.SudioniciListNaziv>
  <DomainObject.Predmet.SudioniciListAdressOIB>
    <izvorni_sadrzaj>
      <item>FINA RC OSIJEK, OIB 85821130368</item>
      <item>Braniteljska zadruga CRVENI FIĆO za ugostiteljstvo, trgovinu i usluge, OIB 41211470236, Kuhačeva 13 ,31000 Osijek</item>
    </izvorni_sadrzaj>
    <derivirana_varijabla naziv="DomainObject.Predmet.SudioniciListAdressOIB_1">
      <item>FINA RC OSIJEK, OIB 85821130368</item>
      <item>Braniteljska zadruga CRVENI FIĆO za ugostiteljstvo, trgovinu i usluge, OIB 41211470236, Kuhačeva 13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41211470236</item>
    </izvorni_sadrzaj>
    <derivirana_varijabla naziv="DomainObject.Predmet.SudioniciListNazivOIB_1">
      <item>, OIB 85821130368</item>
      <item>, OIB 41211470236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2016-10-10T07:03:00Z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