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66e71" w14:paraId="d566e71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6C2022" w:rsidRPr="005E5D6E">
        <w:rPr>
          <w:rFonts w:hAnsi="Times New Roman" w:ascii="Times New Roman"/>
          <w:szCs w:val="24"/>
        </w:rPr>
        <w:t>ZONA EVENT d.o.o. za rekreaciju i usluge, OIB: 41431376144, Za</w:t>
      </w:r>
      <w:r w:rsidR="006C2022">
        <w:rPr>
          <w:rFonts w:hAnsi="Times New Roman" w:ascii="Times New Roman"/>
          <w:szCs w:val="24"/>
        </w:rPr>
        <w:t>greb (Grad Zagreb), Vrhovec 160</w:t>
      </w:r>
      <w:r w:rsidR="00FE5E1F" w:rsidRPr="002C3C91">
        <w:rPr>
          <w:rFonts w:hAnsi="Times New Roman" w:ascii="Times New Roman"/>
          <w:color w:val="FF0000"/>
          <w:szCs w:val="24"/>
          <w:lang w:val="hr-HR"/>
        </w:rPr>
        <w:t>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6C2022">
        <w:rPr>
          <w:rFonts w:hAnsi="Times New Roman" w:ascii="Times New Roman"/>
          <w:szCs w:val="24"/>
          <w:lang w:val="hr-HR"/>
        </w:rPr>
        <w:t>25</w:t>
      </w:r>
      <w:r w:rsidR="00995579" w:rsidRPr="00C72F8C">
        <w:rPr>
          <w:rFonts w:hAnsi="Times New Roman" w:ascii="Times New Roman"/>
          <w:szCs w:val="24"/>
          <w:lang w:val="hr-HR"/>
        </w:rPr>
        <w:t xml:space="preserve">. </w:t>
      </w:r>
      <w:r w:rsidR="006C2022">
        <w:rPr>
          <w:rFonts w:hAnsi="Times New Roman" w:ascii="Times New Roman"/>
          <w:szCs w:val="24"/>
          <w:lang w:val="hr-HR"/>
        </w:rPr>
        <w:t>listopada</w:t>
      </w:r>
      <w:r w:rsidR="00995579" w:rsidRPr="00C72F8C">
        <w:rPr>
          <w:rFonts w:hAnsi="Times New Roman" w:ascii="Times New Roman"/>
          <w:szCs w:val="24"/>
          <w:lang w:val="hr-HR"/>
        </w:rPr>
        <w:t xml:space="preserve"> 2017</w:t>
      </w:r>
      <w:r w:rsidR="009B6170" w:rsidRPr="00C72F8C">
        <w:rPr>
          <w:rFonts w:hAnsi="Times New Roman" w:ascii="Times New Roman"/>
          <w:szCs w:val="24"/>
          <w:lang w:val="hr-HR"/>
        </w:rPr>
        <w:t>.</w:t>
      </w:r>
      <w:r w:rsidR="00951D00" w:rsidRPr="00C72F8C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6C2022" w:rsidRPr="005E5D6E">
        <w:rPr>
          <w:rFonts w:hAnsi="Times New Roman" w:ascii="Times New Roman"/>
          <w:szCs w:val="24"/>
        </w:rPr>
        <w:t>ZONA EVENT d.o.o. za rekreaciju i usluge, OIB: 41431376144, Za</w:t>
      </w:r>
      <w:r w:rsidR="006C2022">
        <w:rPr>
          <w:rFonts w:hAnsi="Times New Roman" w:ascii="Times New Roman"/>
          <w:szCs w:val="24"/>
        </w:rPr>
        <w:t>greb (Grad Zagreb), Vrhovec 160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6C2022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6C2022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6C2022">
        <w:rPr>
          <w:rFonts w:hAnsi="Times New Roman" w:ascii="Times New Roman"/>
          <w:b/>
          <w:i/>
          <w:szCs w:val="24"/>
          <w:lang w:val="hr-HR"/>
        </w:rPr>
        <w:t>3005</w:t>
      </w:r>
      <w:r w:rsidR="00492618">
        <w:rPr>
          <w:rFonts w:hAnsi="Times New Roman" w:ascii="Times New Roman"/>
          <w:b/>
          <w:i/>
          <w:szCs w:val="24"/>
          <w:lang w:val="hr-HR"/>
        </w:rPr>
        <w:t>16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</w:t>
      </w:r>
      <w:r>
        <w:rPr>
          <w:rFonts w:hAnsi="Times New Roman" w:ascii="Times New Roman"/>
          <w:szCs w:val="24"/>
          <w:lang w:val="hr-HR"/>
        </w:rPr>
        <w:lastRenderedPageBreak/>
        <w:t xml:space="preserve">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6C2022">
        <w:rPr>
          <w:rFonts w:hAnsi="Times New Roman" w:ascii="Times New Roman"/>
          <w:szCs w:val="24"/>
          <w:lang w:val="hr-HR"/>
        </w:rPr>
        <w:t>25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6C2022">
        <w:rPr>
          <w:rFonts w:hAnsi="Times New Roman" w:ascii="Times New Roman"/>
          <w:szCs w:val="24"/>
          <w:lang w:val="hr-HR"/>
        </w:rPr>
        <w:t>listopada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89588F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89588F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89588F" w:rsidP="00324504" w:rsidR="0089588F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9588F" w:rsidP="00324504" w:rsidR="0089588F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C0E18" w:rsidP="0089588F" w:rsidR="00EC0E18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89588F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6C2022">
      <w:rPr>
        <w:rFonts w:hAnsi="Times New Roman" w:ascii="Times New Roman"/>
        <w:szCs w:val="24"/>
        <w:lang w:val="hr-HR"/>
      </w:rPr>
      <w:t>3005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6C2022">
      <w:rPr>
        <w:rFonts w:hAnsi="Times New Roman" w:ascii="Times New Roman"/>
        <w:szCs w:val="24"/>
        <w:lang w:val="hr-HR"/>
      </w:rPr>
      <w:t>3005</w:t>
    </w:r>
    <w:r w:rsidR="00C72F8C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2022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481B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588F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958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8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88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8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8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958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8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88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8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8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3005</izvorni_sadrzaj>
    <derivirana_varijabla naziv="DomainObject.Predmet.Broj_1">3005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St-3005/2016</izvorni_sadrzaj>
    <derivirana_varijabla naziv="DomainObject.Predmet.OznakaBroj_1">St-3005/2016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ZONA EVENT d.o.o. za rekreaciju i usluge zastupanog po punomoćniku Maja-nicole Kovačević Peričić</izvorni_sadrzaj>
    <derivirana_varijabla naziv="DomainObject.Predmet.ProtustrankaFormated_1">  ZONA EVENT d.o.o. za rekreaciju i usluge zastupanog po punomoćniku Maja-nicole Kovačević Peričić</derivirana_varijabla>
  </DomainObject.Predmet.ProtustrankaFormated>
  <DomainObject.Predmet.ProtustrankaFormatedOIB>
    <izvorni_sadrzaj>  ZONA EVENT d.o.o. za rekreaciju i usluge, OIB 41431376144 zastupanog po punomoćniku Maja-nicole Kovačević Peričić</izvorni_sadrzaj>
    <derivirana_varijabla naziv="DomainObject.Predmet.ProtustrankaFormatedOIB_1">  ZONA EVENT d.o.o. za rekreaciju i usluge, OIB 41431376144 zastupanog po punomoćniku Maja-nicole Kovačević Peričić</derivirana_varijabla>
  </DomainObject.Predmet.ProtustrankaFormatedOIB>
  <DomainObject.Predmet.ProtustrankaFormatedWithAdress>
    <izvorni_sadrzaj> ZONA EVENT d.o.o. za rekreaciju i usluge, Vrhovec 160, 10000 Zagreb zastupanog po punomoćniku Maja-nicole Kovačević Peričić</izvorni_sadrzaj>
    <derivirana_varijabla naziv="DomainObject.Predmet.ProtustrankaFormatedWithAdress_1"> ZONA EVENT d.o.o. za rekreaciju i usluge, Vrhovec 160, 10000 Zagreb zastupanog po punomoćniku Maja-nicole Kovačević Peričić</derivirana_varijabla>
  </DomainObject.Predmet.ProtustrankaFormatedWithAdress>
  <DomainObject.Predmet.ProtustrankaFormatedWithAdressOIB>
    <izvorni_sadrzaj> ZONA EVENT d.o.o. za rekreaciju i usluge, OIB 41431376144, Vrhovec 160, 10000 Zagreb zastupanog po punomoćniku Maja-nicole Kovačević Peričić</izvorni_sadrzaj>
    <derivirana_varijabla naziv="DomainObject.Predmet.ProtustrankaFormatedWithAdressOIB_1"> ZONA EVENT d.o.o. za rekreaciju i usluge, OIB 41431376144, Vrhovec 160, 10000 Zagreb zastupanog po punomoćniku Maja-nicole Kovačević Peričić</derivirana_varijabla>
  </DomainObject.Predmet.ProtustrankaFormatedWithAdressOIB>
  <DomainObject.Predmet.ProtustrankaWithAdress>
    <izvorni_sadrzaj>ZONA EVENT d.o.o. za rekreaciju i usluge Vrhovec 160, 10000 Zagreb</izvorni_sadrzaj>
    <derivirana_varijabla naziv="DomainObject.Predmet.ProtustrankaWithAdress_1">ZONA EVENT d.o.o. za rekreaciju i usluge Vrhovec 160, 10000 Zagreb</derivirana_varijabla>
  </DomainObject.Predmet.ProtustrankaWithAdress>
  <DomainObject.Predmet.ProtustrankaWithAdressOIB>
    <izvorni_sadrzaj>ZONA EVENT d.o.o. za rekreaciju i usluge, OIB 41431376144, Vrhovec 160, 10000 Zagreb</izvorni_sadrzaj>
    <derivirana_varijabla naziv="DomainObject.Predmet.ProtustrankaWithAdressOIB_1">ZONA EVENT d.o.o. za rekreaciju i usluge, OIB 41431376144, Vrhovec 160, 10000 Zagreb</derivirana_varijabla>
  </DomainObject.Predmet.ProtustrankaWithAdressOIB>
  <DomainObject.Predmet.ProtustrankaNazivFormated>
    <izvorni_sadrzaj>ZONA EVENT d.o.o. za rekreaciju i usluge</izvorni_sadrzaj>
    <derivirana_varijabla naziv="DomainObject.Predmet.ProtustrankaNazivFormated_1">ZONA EVENT d.o.o. za rekreaciju i usluge</derivirana_varijabla>
  </DomainObject.Predmet.ProtustrankaNazivFormated>
  <DomainObject.Predmet.ProtustrankaNazivFormatedOIB>
    <izvorni_sadrzaj>ZONA EVENT d.o.o. za rekreaciju i usluge, OIB 41431376144</izvorni_sadrzaj>
    <derivirana_varijabla naziv="DomainObject.Predmet.ProtustrankaNazivFormatedOIB_1">ZONA EVENT d.o.o. za rekreaciju i usluge, OIB 41431376144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ZONA EVENT d.o.o. za rekreaciju i usluge zastupanog po punomoćniku Maja-nicole Kovačević Peričić</item>
    </izvorni_sadrzaj>
    <derivirana_varijabla naziv="DomainObject.Predmet.ProtuStrankaListFormated_1">
      <item>ZONA EVENT d.o.o. za rekreaciju i usluge zastupanog po punomoćniku Maja-nicole Kovačević Peričić</item>
    </derivirana_varijabla>
  </DomainObject.Predmet.ProtuStrankaListFormated>
  <DomainObject.Predmet.ProtuStrankaListFormatedOIB>
    <izvorni_sadrzaj>
      <item>ZONA EVENT d.o.o. za rekreaciju i usluge, OIB 41431376144 zastupanog po punomoćniku Maja-nicole Kovačević Peričić</item>
    </izvorni_sadrzaj>
    <derivirana_varijabla naziv="DomainObject.Predmet.ProtuStrankaListFormatedOIB_1">
      <item>ZONA EVENT d.o.o. za rekreaciju i usluge, OIB 41431376144 zastupanog po punomoćniku Maja-nicole Kovačević Peričić</item>
    </derivirana_varijabla>
  </DomainObject.Predmet.ProtuStrankaListFormatedOIB>
  <DomainObject.Predmet.ProtuStrankaListFormatedWithAdress>
    <izvorni_sadrzaj>
      <item>ZONA EVENT d.o.o. za rekreaciju i usluge, Vrhovec 160, 10000 Zagreb zastupanog po punomoćniku Maja-nicole Kovačević Peričić</item>
    </izvorni_sadrzaj>
    <derivirana_varijabla naziv="DomainObject.Predmet.ProtuStrankaListFormatedWithAdress_1">
      <item>ZONA EVENT d.o.o. za rekreaciju i usluge, Vrhovec 160, 10000 Zagreb zastupanog po punomoćniku Maja-nicole Kovačević Peričić</item>
    </derivirana_varijabla>
  </DomainObject.Predmet.ProtuStrankaListFormatedWithAdress>
  <DomainObject.Predmet.ProtuStrankaListFormatedWithAdressOIB>
    <izvorni_sadrzaj>
      <item>ZONA EVENT d.o.o. za rekreaciju i usluge, OIB 41431376144, Vrhovec 160, 10000 Zagreb zastupanog po punomoćniku Maja-nicole Kovačević Peričić</item>
    </izvorni_sadrzaj>
    <derivirana_varijabla naziv="DomainObject.Predmet.ProtuStrankaListFormatedWithAdressOIB_1">
      <item>ZONA EVENT d.o.o. za rekreaciju i usluge, OIB 41431376144, Vrhovec 160, 10000 Zagreb zastupanog po punomoćniku Maja-nicole Kovačević Peričić</item>
    </derivirana_varijabla>
  </DomainObject.Predmet.ProtuStrankaListFormatedWithAdressOIB>
  <DomainObject.Predmet.ProtuStrankaListNazivFormated>
    <izvorni_sadrzaj>
      <item>ZONA EVENT d.o.o. za rekreaciju i usluge</item>
    </izvorni_sadrzaj>
    <derivirana_varijabla naziv="DomainObject.Predmet.ProtuStrankaListNazivFormated_1">
      <item>ZONA EVENT d.o.o. za rekreaciju i usluge</item>
    </derivirana_varijabla>
  </DomainObject.Predmet.ProtuStrankaListNazivFormated>
  <DomainObject.Predmet.ProtuStrankaListNazivFormatedOIB>
    <izvorni_sadrzaj>
      <item>ZONA EVENT d.o.o. za rekreaciju i usluge, OIB 41431376144</item>
    </izvorni_sadrzaj>
    <derivirana_varijabla naziv="DomainObject.Predmet.ProtuStrankaListNazivFormatedOIB_1">
      <item>ZONA EVENT d.o.o. za rekreaciju i usluge, OIB 41431376144</item>
    </derivirana_varijabla>
  </DomainObject.Predmet.ProtuStrankaListNazivFormatedOIB>
  <DomainObject.Predmet.OstaliListFormated>
    <izvorni_sadrzaj>
      <item>Maja-nicole Kovačević Peričić punomoćnik sudionika u postupku ZONA EVENT d.o.o. za rekreaciju i usluge</item>
    </izvorni_sadrzaj>
    <derivirana_varijabla naziv="DomainObject.Predmet.OstaliListFormated_1">
      <item>Maja-nicole Kovačević Peričić punomoćnik sudionika u postupku ZONA EVENT d.o.o. za rekreaciju i usluge</item>
    </derivirana_varijabla>
  </DomainObject.Predmet.OstaliListFormated>
  <DomainObject.Predmet.OstaliListFormatedOIB>
    <izvorni_sadrzaj>
      <item>Maja-nicole Kovačević Peričić, OIB 19806084425 punomoćnik sudionika u postupku ZONA EVENT d.o.o. za rekreaciju i usluge</item>
    </izvorni_sadrzaj>
    <derivirana_varijabla naziv="DomainObject.Predmet.OstaliListFormatedOIB_1">
      <item>Maja-nicole Kovačević Peričić, OIB 19806084425 punomoćnik sudionika u postupku ZONA EVENT d.o.o. za rekreaciju i usluge</item>
    </derivirana_varijabla>
  </DomainObject.Predmet.OstaliListFormatedOIB>
  <DomainObject.Predmet.OstaliListFormatedWithAdress>
    <izvorni_sadrzaj>
      <item>Maja-nicole Kovačević Peričić, Prevoj 64, 10000 Zagreb punomoćnik sudionika u postupku ZONA EVENT d.o.o. za rekreaciju i usluge</item>
    </izvorni_sadrzaj>
    <derivirana_varijabla naziv="DomainObject.Predmet.OstaliListFormatedWithAdress_1">
      <item>Maja-nicole Kovačević Peričić, Prevoj 64, 10000 Zagreb punomoćnik sudionika u postupku ZONA EVENT d.o.o. za rekreaciju i usluge</item>
    </derivirana_varijabla>
  </DomainObject.Predmet.OstaliListFormatedWithAdress>
  <DomainObject.Predmet.OstaliListFormatedWithAdressOIB>
    <izvorni_sadrzaj>
      <item>Maja-nicole Kovačević Peričić, OIB 19806084425, Prevoj 64, 10000 Zagreb punomoćnik sudionika u postupku ZONA EVENT d.o.o. za rekreaciju i usluge</item>
    </izvorni_sadrzaj>
    <derivirana_varijabla naziv="DomainObject.Predmet.OstaliListFormatedWithAdressOIB_1">
      <item>Maja-nicole Kovačević Peričić, OIB 19806084425, Prevoj 64, 10000 Zagreb punomoćnik sudionika u postupku ZONA EVENT d.o.o. za rekreaciju i usluge</item>
    </derivirana_varijabla>
  </DomainObject.Predmet.OstaliListFormatedWithAdressOIB>
  <DomainObject.Predmet.OstaliListNazivFormated>
    <izvorni_sadrzaj>
      <item>Maja-nicole Kovačević Peričić</item>
    </izvorni_sadrzaj>
    <derivirana_varijabla naziv="DomainObject.Predmet.OstaliListNazivFormated_1">
      <item>Maja-nicole Kovačević Peričić</item>
    </derivirana_varijabla>
  </DomainObject.Predmet.OstaliListNazivFormated>
  <DomainObject.Predmet.OstaliListNazivFormatedOIB>
    <izvorni_sadrzaj>
      <item>Maja-nicole Kovačević Peričić, OIB 19806084425</item>
    </izvorni_sadrzaj>
    <derivirana_varijabla naziv="DomainObject.Predmet.OstaliListNazivFormatedOIB_1">
      <item>Maja-nicole Kovačević Peričić, OIB 19806084425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ZONA EVENT d.o.o. za rekreaciju i usluge</izvorni_sadrzaj>
    <derivirana_varijabla naziv="DomainObject.Predmet.ProtustrankaIDrugi_1">ZONA EVENT d.o.o. za rekreaciju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ZONA EVENT d.o.o. za rekreaciju i usluge, OIB 41431376144, Vrhovec 160, 10000 Zagreb</izvorni_sadrzaj>
    <derivirana_varijabla naziv="DomainObject.Predmet.ProtustrankaIDrugiAdressOIB_1">ZONA EVENT d.o.o. za rekreaciju i usluge, OIB 41431376144, Vrhovec 160,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ZONA EVENT d.o.o. za rekreaciju i usluge</item>
      <item>Maja-nicole Kovačević Peričić</item>
    </izvorni_sadrzaj>
    <derivirana_varijabla naziv="DomainObject.Predmet.SudioniciListNaziv_1">
      <item>FINA Regionalni centar Zagreb</item>
      <item>ZONA EVENT d.o.o. za rekreaciju i usluge</item>
      <item>Maja-nicole Kovačević Peričić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ZONA EVENT d.o.o. za rekreaciju i usluge, OIB 41431376144, Vrhovec 160,10000 Zagreb</item>
      <item>Maja-nicole Kovačević Peričić, OIB 19806084425, Prevoj 64,10000 Zagreb</item>
    </izvorni_sadrzaj>
    <derivirana_varijabla naziv="DomainObject.Predmet.SudioniciListAdressOIB_1">
      <item>FINA Regionalni centar Zagreb, OIB 85821130368, Trg svibanjskih žrtava 1995. br. 1,10000 Zagreb</item>
      <item>ZONA EVENT d.o.o. za rekreaciju i usluge, OIB 41431376144, Vrhovec 160,10000 Zagreb</item>
      <item>Maja-nicole Kovačević Peričić, OIB 19806084425, Prevoj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41431376144</item>
      <item>, OIB 19806084425</item>
    </izvorni_sadrzaj>
    <derivirana_varijabla naziv="DomainObject.Predmet.SudioniciListNazivOIB_1">
      <item>, OIB 85821130368</item>
      <item>, OIB 41431376144</item>
      <item>, OIB 19806084425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2903</properties:Characters>
  <properties:Lines>76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2017-10-25T07:35:00Z</dcterms:created>
  <dc:creator>rsticn</dc:creator>
  <cp:lastModifiedBy>Monika Grbac</cp:lastModifiedBy>
  <cp:lastPrinted>2017-01-24T09:27:00Z</cp:lastPrinted>
  <dcterms:modified xmlns:xsi="http://www.w3.org/2001/XMLSchema-instance" xsi:type="dcterms:W3CDTF">2017-10-25T07:37:00Z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