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47d0" w14:paraId="08247d0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>13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>2018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3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>STARA 13 j.d.o.o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sa sjedištem u Zadru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Grad Zadar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), </w:t>
      </w:r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>Postrojbi spec. policije Zadar 19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>03540998955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>direktoru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 xml:space="preserve">Josipu </w:t>
      </w:r>
      <w:proofErr w:type="spellStart"/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>Valčiću</w:t>
      </w:r>
      <w:proofErr w:type="spellEnd"/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>Postrojbi spec. policije Zadar 19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>22.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2E3E4C" w:rsidR="009312A3" w:rsidRPr="0057197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="00B67A80">
        <w:rPr>
          <w:rFonts w:eastAsia="Times New Roman" w:hAnsi="Times New Roman" w:ascii="Times New Roman"/>
          <w:b/>
          <w:sz w:val="24"/>
          <w:szCs w:val="24"/>
          <w:lang w:eastAsia="hr-HR"/>
        </w:rPr>
        <w:t>dan</w:t>
      </w:r>
      <w:r w:rsidR="00BD74CD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8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BD74CD">
        <w:rPr>
          <w:rFonts w:eastAsia="Times New Roman" w:hAnsi="Times New Roman" w:ascii="Times New Roman"/>
          <w:b/>
          <w:sz w:val="24"/>
          <w:szCs w:val="24"/>
          <w:lang w:eastAsia="hr-HR"/>
        </w:rPr>
        <w:t>10,00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 izreke ovog zaključka poziva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se osoba ovlaštena za zastupanje dužnika po zakonu </w:t>
      </w:r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 xml:space="preserve">Josip </w:t>
      </w:r>
      <w:proofErr w:type="spellStart"/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>Valčić</w:t>
      </w:r>
      <w:proofErr w:type="spellEnd"/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 xml:space="preserve"> iz Zadra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</w:t>
      </w:r>
      <w:r w:rsidRPr="00F9553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zakonu </w:t>
      </w:r>
      <w:r w:rsidR="00B67A8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Josip </w:t>
      </w:r>
      <w:proofErr w:type="spellStart"/>
      <w:r w:rsidR="00B67A80">
        <w:rPr>
          <w:rFonts w:eastAsia="Times New Roman" w:hAnsi="Times New Roman" w:ascii="Times New Roman"/>
          <w:b/>
          <w:sz w:val="24"/>
          <w:szCs w:val="24"/>
          <w:lang w:eastAsia="hr-HR"/>
        </w:rPr>
        <w:t>Valčić</w:t>
      </w:r>
      <w:proofErr w:type="spellEnd"/>
      <w:r w:rsidR="00B67A8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iz Zadra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>e</w:t>
      </w:r>
      <w:r w:rsidR="00B67A8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govo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6237A1" w:rsidP="009312A3" w:rsidR="006237A1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67A80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Direktoru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Josipu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Valčiću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Zadra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Postrojbi spec. policije Zadar 19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5D3665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</w:t>
      </w:r>
    </w:p>
    <w:p w:rsidRDefault="00BD74CD" w:rsidP="009312A3" w:rsidR="00BD74CD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ŽDO – Zadar - predlagatelj</w:t>
      </w:r>
    </w:p>
    <w:p w:rsidRDefault="00DB22F2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BE4772">
      <w:pPr>
        <w:spacing w:lineRule="auto" w:line="240" w:after="0"/>
      </w:pPr>
      <w:r>
        <w:separator/>
      </w:r>
    </w:p>
  </w:endnote>
  <w:endnote w:id="0" w:type="continuationSeparator">
    <w:p w:rsidRDefault="004F479E" w:rsidR="00BE47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BE4772">
      <w:pPr>
        <w:spacing w:lineRule="auto" w:line="240" w:after="0"/>
      </w:pPr>
      <w:r>
        <w:separator/>
      </w:r>
    </w:p>
  </w:footnote>
  <w:footnote w:id="0" w:type="continuationSeparator">
    <w:p w:rsidRDefault="004F479E" w:rsidR="00BE47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DB22F2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B67A80">
      <w:rPr>
        <w:rFonts w:eastAsia="Times New Roman" w:hAnsi="Times New Roman" w:ascii="Times New Roman"/>
        <w:sz w:val="24"/>
        <w:szCs w:val="24"/>
        <w:lang w:eastAsia="hr-HR"/>
      </w:rPr>
      <w:t>13/2018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-</w:t>
    </w:r>
    <w:r w:rsidR="005D3665">
      <w:rPr>
        <w:rFonts w:eastAsia="Times New Roman" w:hAnsi="Times New Roman" w:ascii="Times New Roman"/>
        <w:sz w:val="24"/>
        <w:szCs w:val="24"/>
        <w:lang w:eastAsia="hr-HR"/>
      </w:rPr>
      <w:t>3</w:t>
    </w:r>
  </w:p>
  <w:p w:rsidRDefault="00DB22F2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DB22F2" w:rsidR="00571970">
    <w:pPr>
      <w:pStyle w:val="Zaglavlje"/>
      <w:jc w:val="center"/>
    </w:pPr>
  </w:p>
  <w:p w:rsidRDefault="00DB22F2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2E3E4C"/>
    <w:rsid w:val="004901DF"/>
    <w:rsid w:val="004D2225"/>
    <w:rsid w:val="004F479E"/>
    <w:rsid w:val="0052527F"/>
    <w:rsid w:val="005D3665"/>
    <w:rsid w:val="006237A1"/>
    <w:rsid w:val="006F033E"/>
    <w:rsid w:val="0078096A"/>
    <w:rsid w:val="0079293D"/>
    <w:rsid w:val="008222BA"/>
    <w:rsid w:val="00836FCC"/>
    <w:rsid w:val="008D48A1"/>
    <w:rsid w:val="009312A3"/>
    <w:rsid w:val="009863C1"/>
    <w:rsid w:val="009E1014"/>
    <w:rsid w:val="00A35FF5"/>
    <w:rsid w:val="00A57BE4"/>
    <w:rsid w:val="00A86265"/>
    <w:rsid w:val="00AB387D"/>
    <w:rsid w:val="00B04B1B"/>
    <w:rsid w:val="00B217F4"/>
    <w:rsid w:val="00B67A80"/>
    <w:rsid w:val="00BC5760"/>
    <w:rsid w:val="00BD74CD"/>
    <w:rsid w:val="00BE4772"/>
    <w:rsid w:val="00BE4EBD"/>
    <w:rsid w:val="00CB0B72"/>
    <w:rsid w:val="00D06F0F"/>
    <w:rsid w:val="00D51416"/>
    <w:rsid w:val="00DB22F2"/>
    <w:rsid w:val="00E253A8"/>
    <w:rsid w:val="00E3741B"/>
    <w:rsid w:val="00E80148"/>
    <w:rsid w:val="00F62F4E"/>
    <w:rsid w:val="00F9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B217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17F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17F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17F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17F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B217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17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17F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17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17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St-13/2018-2</izvorni_sadrzaj>
    <derivirana_varijabla naziv="DomainObject.Oznaka_1">St-13/2018-2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St-13/2018</izvorni_sadrzaj>
    <derivirana_varijabla naziv="DomainObject.Predmet.OznakaBroj_1">St-13/2018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13 j.d.o.o. za iznajmljivanje plovila i djelatnost turističke agencije</izvorni_sadrzaj>
    <derivirana_varijabla naziv="DomainObject.Predmet.ProtustrankaFormated_1">  STARA 13 j.d.o.o. za iznajmljivanje plovila i djelatnost turističke agencije</derivirana_varijabla>
  </DomainObject.Predmet.ProtustrankaFormated>
  <DomainObject.Predmet.ProtustrankaFormatedOIB>
    <izvorni_sadrzaj>  STARA 13 j.d.o.o. za iznajmljivanje plovila i djelatnost turističke agencije, OIB 03540998955</izvorni_sadrzaj>
    <derivirana_varijabla naziv="DomainObject.Predmet.ProtustrankaFormatedOIB_1">  STARA 13 j.d.o.o. za iznajmljivanje plovila i djelatnost turističke agencije, OIB 03540998955</derivirana_varijabla>
  </DomainObject.Predmet.ProtustrankaFormatedOIB>
  <DomainObject.Predmet.ProtustrankaFormatedWithAdress>
    <izvorni_sadrzaj> STARA 13 j.d.o.o. za iznajmljivanje plovila i djelatnost turističke agencije, Postrojbi spec. policije Zadar 19, 23000 Zadar</izvorni_sadrzaj>
    <derivirana_varijabla naziv="DomainObject.Predmet.ProtustrankaFormatedWithAdress_1"> STARA 13 j.d.o.o. za iznajmljivanje plovila i djelatnost turističke agencije, Postrojbi spec. policije Zadar 19, 23000 Zadar</derivirana_varijabla>
  </DomainObject.Predmet.ProtustrankaFormatedWithAdress>
  <DomainObject.Predmet.ProtustrankaFormatedWithAdressOIB>
    <izvorni_sadrzaj> STARA 13 j.d.o.o. za iznajmljivanje plovila i djelatnost turističke agencije, OIB 03540998955, Postrojbi spec. policije Zadar 19, 23000 Zadar</izvorni_sadrzaj>
    <derivirana_varijabla naziv="DomainObject.Predmet.ProtustrankaFormatedWithAdressOIB_1"> STARA 13 j.d.o.o. za iznajmljivanje plovila i djelatnost turističke agencije, OIB 03540998955, Postrojbi spec. policije Zadar 19, 23000 Zadar</derivirana_varijabla>
  </DomainObject.Predmet.ProtustrankaFormatedWithAdressOIB>
  <DomainObject.Predmet.ProtustrankaWithAdress>
    <izvorni_sadrzaj>STARA 13 j.d.o.o. za iznajmljivanje plovila i djelatnost turističke agencije Postrojbi spec. policije Zadar 19, 23000 Zadar</izvorni_sadrzaj>
    <derivirana_varijabla naziv="DomainObject.Predmet.ProtustrankaWithAdress_1">STARA 13 j.d.o.o. za iznajmljivanje plovila i djelatnost turističke agencije Postrojbi spec. policije Zadar 19, 23000 Zadar</derivirana_varijabla>
  </DomainObject.Predmet.ProtustrankaWithAdress>
  <DomainObject.Predmet.ProtustrankaWithAdressOIB>
    <izvorni_sadrzaj>STARA 13 j.d.o.o. za iznajmljivanje plovila i djelatnost turističke agencije, OIB 03540998955, Postrojbi spec. policije Zadar 19, 23000 Zadar</izvorni_sadrzaj>
    <derivirana_varijabla naziv="DomainObject.Predmet.ProtustrankaWithAdressOIB_1">STARA 13 j.d.o.o. za iznajmljivanje plovila i djelatnost turističke agencije, OIB 03540998955, Postrojbi spec. policije Zadar 19, 23000 Zadar</derivirana_varijabla>
  </DomainObject.Predmet.ProtustrankaWithAdressOIB>
  <DomainObject.Predmet.ProtustrankaNazivFormated>
    <izvorni_sadrzaj>STARA 13 j.d.o.o. za iznajmljivanje plovila i djelatnost turističke agencije</izvorni_sadrzaj>
    <derivirana_varijabla naziv="DomainObject.Predmet.ProtustrankaNazivFormated_1">STARA 13 j.d.o.o. za iznajmljivanje plovila i djelatnost turističke agencije</derivirana_varijabla>
  </DomainObject.Predmet.ProtustrankaNazivFormated>
  <DomainObject.Predmet.ProtustrankaNazivFormatedOIB>
    <izvorni_sadrzaj>STARA 13 j.d.o.o. za iznajmljivanje plovila i djelatnost turističke agencije, OIB 03540998955</izvorni_sadrzaj>
    <derivirana_varijabla naziv="DomainObject.Predmet.ProtustrankaNazivFormatedOIB_1">STARA 13 j.d.o.o. za iznajmljivanje plovila i djelatnost turističke agencije, OIB 03540998955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Josip Valčić</izvorni_sadrzaj>
    <derivirana_varijabla naziv="DomainObject.Predmet.StrankaFormated_1">  FINA; Josip Valčić</derivirana_varijabla>
  </DomainObject.Predmet.StrankaFormated>
  <DomainObject.Predmet.StrankaFormatedOIB>
    <izvorni_sadrzaj>  FINA, OIB 85821130368; Josip Valčić, OIB 91537003214</izvorni_sadrzaj>
    <derivirana_varijabla naziv="DomainObject.Predmet.StrankaFormatedOIB_1">  FINA, OIB 85821130368; Josip Valčić, OIB 91537003214</derivirana_varijabla>
  </DomainObject.Predmet.StrankaFormatedOIB>
  <DomainObject.Predmet.StrankaFormatedWithAdress>
    <izvorni_sadrzaj> FINA; Josip Valčić, Pazinska Ulica 4, 10000 Zagreb</izvorni_sadrzaj>
    <derivirana_varijabla naziv="DomainObject.Predmet.StrankaFormatedWithAdress_1"> FINA; Josip Valčić, Pazinska Ulica 4, 10000 Zagreb</derivirana_varijabla>
  </DomainObject.Predmet.StrankaFormatedWithAdress>
  <DomainObject.Predmet.StrankaFormatedWithAdressOIB>
    <izvorni_sadrzaj> FINA, OIB 85821130368; Josip Valčić, OIB 91537003214, Pazinska Ulica 4, 10000 Zagreb</izvorni_sadrzaj>
    <derivirana_varijabla naziv="DomainObject.Predmet.StrankaFormatedWithAdressOIB_1"> FINA, OIB 85821130368; Josip Valčić, OIB 91537003214, Pazinska Ulica 4, 10000 Zagreb</derivirana_varijabla>
  </DomainObject.Predmet.StrankaFormatedWithAdressOIB>
  <DomainObject.Predmet.StrankaWithAdress>
    <izvorni_sadrzaj>FINA ,Josip Valčić Pazinska Ulica 4,10000 Zagreb</izvorni_sadrzaj>
    <derivirana_varijabla naziv="DomainObject.Predmet.StrankaWithAdress_1">FINA ,Josip Valčić Pazinska Ulica 4,10000 Zagreb</derivirana_varijabla>
  </DomainObject.Predmet.StrankaWithAdress>
  <DomainObject.Predmet.StrankaWithAdressOIB>
    <izvorni_sadrzaj>FINA, OIB 85821130368,Josip Valčić, OIB 91537003214, Pazinska Ulica 4,10000 Zagreb</izvorni_sadrzaj>
    <derivirana_varijabla naziv="DomainObject.Predmet.StrankaWithAdressOIB_1">FINA, OIB 85821130368,Josip Valčić, OIB 91537003214, Pazinska Ulica 4,10000 Zagreb</derivirana_varijabla>
  </DomainObject.Predmet.StrankaWithAdressOIB>
  <DomainObject.Predmet.StrankaNazivFormated>
    <izvorni_sadrzaj>FINA,Josip Valčić</izvorni_sadrzaj>
    <derivirana_varijabla naziv="DomainObject.Predmet.StrankaNazivFormated_1">FINA,Josip Valčić</derivirana_varijabla>
  </DomainObject.Predmet.StrankaNazivFormated>
  <DomainObject.Predmet.StrankaNazivFormatedOIB>
    <izvorni_sadrzaj>FINA, OIB 85821130368,Josip Valčić, OIB 91537003214</izvorni_sadrzaj>
    <derivirana_varijabla naziv="DomainObject.Predmet.StrankaNazivFormatedOIB_1">FINA, OIB 85821130368,Josip Valčić, OIB 91537003214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Josip Valčić</item>
    </izvorni_sadrzaj>
    <derivirana_varijabla naziv="DomainObject.Predmet.StrankaListFormated_1">
      <item>FINA</item>
      <item>Josip Valčić</item>
    </derivirana_varijabla>
  </DomainObject.Predmet.StrankaListFormated>
  <DomainObject.Predmet.StrankaListFormatedOIB>
    <izvorni_sadrzaj>
      <item>FINA, OIB 85821130368</item>
      <item>Josip Valčić, OIB 91537003214</item>
    </izvorni_sadrzaj>
    <derivirana_varijabla naziv="DomainObject.Predmet.StrankaListFormatedOIB_1">
      <item>FINA, OIB 85821130368</item>
      <item>Josip Valčić, OIB 91537003214</item>
    </derivirana_varijabla>
  </DomainObject.Predmet.StrankaListFormatedOIB>
  <DomainObject.Predmet.StrankaListFormatedWithAdress>
    <izvorni_sadrzaj>
      <item>FINA</item>
      <item>Josip Valčić, Pazinska Ulica 4, 10000 Zagreb</item>
    </izvorni_sadrzaj>
    <derivirana_varijabla naziv="DomainObject.Predmet.StrankaListFormatedWithAdress_1">
      <item>FINA</item>
      <item>Josip Valčić, Pazinska Ulica 4, 10000 Zagreb</item>
    </derivirana_varijabla>
  </DomainObject.Predmet.StrankaListFormatedWithAdress>
  <DomainObject.Predmet.StrankaListFormatedWithAdressOIB>
    <izvorni_sadrzaj>
      <item>FINA, OIB 85821130368</item>
      <item>Josip Valčić, OIB 91537003214, Pazinska Ulica 4, 10000 Zagreb</item>
    </izvorni_sadrzaj>
    <derivirana_varijabla naziv="DomainObject.Predmet.StrankaListFormatedWithAdressOIB_1">
      <item>FINA, OIB 85821130368</item>
      <item>Josip Valčić, OIB 91537003214, Pazinska Ulica 4, 10000 Zagreb</item>
    </derivirana_varijabla>
  </DomainObject.Predmet.StrankaListFormatedWithAdressOIB>
  <DomainObject.Predmet.StrankaListNazivFormated>
    <izvorni_sadrzaj>
      <item>FINA</item>
      <item>Josip Valčić</item>
    </izvorni_sadrzaj>
    <derivirana_varijabla naziv="DomainObject.Predmet.StrankaListNazivFormated_1">
      <item>FINA</item>
      <item>Josip Valčić</item>
    </derivirana_varijabla>
  </DomainObject.Predmet.StrankaListNazivFormated>
  <DomainObject.Predmet.StrankaListNazivFormatedOIB>
    <izvorni_sadrzaj>
      <item>FINA, OIB 85821130368</item>
      <item>Josip Valčić, OIB 91537003214</item>
    </izvorni_sadrzaj>
    <derivirana_varijabla naziv="DomainObject.Predmet.StrankaListNazivFormatedOIB_1">
      <item>FINA, OIB 85821130368</item>
      <item>Josip Valčić, OIB 91537003214</item>
    </derivirana_varijabla>
  </DomainObject.Predmet.StrankaListNazivFormatedOIB>
  <DomainObject.Predmet.ProtuStrankaListFormated>
    <izvorni_sadrzaj>
      <item>STARA 13 j.d.o.o. za iznajmljivanje plovila i djelatnost turističke agencije</item>
    </izvorni_sadrzaj>
    <derivirana_varijabla naziv="DomainObject.Predmet.ProtuStrankaListFormated_1">
      <item>STARA 13 j.d.o.o. za iznajmljivanje plovila i djelatnost turističke agencije</item>
    </derivirana_varijabla>
  </DomainObject.Predmet.ProtuStrankaListFormated>
  <DomainObject.Predmet.ProtuStrankaListFormatedOIB>
    <izvorni_sadrzaj>
      <item>STARA 13 j.d.o.o. za iznajmljivanje plovila i djelatnost turističke agencije, OIB 03540998955</item>
    </izvorni_sadrzaj>
    <derivirana_varijabla naziv="DomainObject.Predmet.ProtuStrankaListFormatedOIB_1">
      <item>STARA 13 j.d.o.o. za iznajmljivanje plovila i djelatnost turističke agencije, OIB 03540998955</item>
    </derivirana_varijabla>
  </DomainObject.Predmet.ProtuStrankaListFormatedOIB>
  <DomainObject.Predmet.ProtuStrankaListFormatedWithAdress>
    <izvorni_sadrzaj>
      <item>STARA 13 j.d.o.o. za iznajmljivanje plovila i djelatnost turističke agencije, Postrojbi spec. policije Zadar 19, 23000 Zadar</item>
    </izvorni_sadrzaj>
    <derivirana_varijabla naziv="DomainObject.Predmet.ProtuStrankaListFormatedWithAdress_1">
      <item>STARA 13 j.d.o.o. za iznajmljivanje plovila i djelatnost turističke agencije, Postrojbi spec. policije Zadar 19, 23000 Zadar</item>
    </derivirana_varijabla>
  </DomainObject.Predmet.ProtuStrankaListFormatedWithAdress>
  <DomainObject.Predmet.ProtuStrankaListFormatedWithAdressOIB>
    <izvorni_sadrzaj>
      <item>STARA 13 j.d.o.o. za iznajmljivanje plovila i djelatnost turističke agencije, OIB 03540998955, Postrojbi spec. policije Zadar 19, 23000 Zadar</item>
    </izvorni_sadrzaj>
    <derivirana_varijabla naziv="DomainObject.Predmet.ProtuStrankaListFormatedWithAdressOIB_1">
      <item>STARA 13 j.d.o.o. za iznajmljivanje plovila i djelatnost turističke agencije, OIB 03540998955, Postrojbi spec. policije Zadar 19, 23000 Zadar</item>
    </derivirana_varijabla>
  </DomainObject.Predmet.ProtuStrankaListFormatedWithAdressOIB>
  <DomainObject.Predmet.ProtuStrankaListNazivFormated>
    <izvorni_sadrzaj>
      <item>STARA 13 j.d.o.o. za iznajmljivanje plovila i djelatnost turističke agencije</item>
    </izvorni_sadrzaj>
    <derivirana_varijabla naziv="DomainObject.Predmet.ProtuStrankaListNazivFormated_1">
      <item>STARA 13 j.d.o.o. za iznajmljivanje plovila i djelatnost turističke agencije</item>
    </derivirana_varijabla>
  </DomainObject.Predmet.ProtuStrankaListNazivFormated>
  <DomainObject.Predmet.ProtuStrankaListNazivFormatedOIB>
    <izvorni_sadrzaj>
      <item>STARA 13 j.d.o.o. za iznajmljivanje plovila i djelatnost turističke agencije, OIB 03540998955</item>
    </izvorni_sadrzaj>
    <derivirana_varijabla naziv="DomainObject.Predmet.ProtuStrankaListNazivFormatedOIB_1">
      <item>STARA 13 j.d.o.o. za iznajmljivanje plovila i djelatnost turističke agencije, OIB 03540998955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St-13/2018-2</izvorni_sadrzaj>
    <derivirana_varijabla naziv="DomainObject.PoslovniBrojDokumenta_1">St-13/2018-2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STARA 13 j.d.o.o. za iznajmljivanje plovila i djelatnost turističke agencije</izvorni_sadrzaj>
    <derivirana_varijabla naziv="DomainObject.Predmet.ProtustrankaIDrugi_1">STARA 13 j.d.o.o. za iznajmljivanje plovila i djelatnost turističke agencije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STARA 13 j.d.o.o. za iznajmljivanje plovila i djelatnost turističke agencije, OIB 03540998955, Postrojbi spec. policije Zadar 19, 23000 Zadar</izvorni_sadrzaj>
    <derivirana_varijabla naziv="DomainObject.Predmet.ProtustrankaIDrugiAdressOIB_1">STARA 13 j.d.o.o. za iznajmljivanje plovila i djelatnost turističke agencije, OIB 03540998955, Postrojbi spec. policije Zadar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STARA 13 j.d.o.o. za iznajmljivanje plovila i djelatnost turističke agencije</item>
      <item>Josip Valčić</item>
    </izvorni_sadrzaj>
    <derivirana_varijabla naziv="DomainObject.Predmet.SudioniciListNaziv_1">
      <item>FINA</item>
      <item>STARA 13 j.d.o.o. za iznajmljivanje plovila i djelatnost turističke agencije</item>
      <item>Josip Valčić</item>
    </derivirana_varijabla>
  </DomainObject.Predmet.SudioniciListNaziv>
  <DomainObject.Predmet.SudioniciListAdressOIB>
    <izvorni_sadrzaj>
      <item>FINA, OIB 85821130368</item>
      <item>STARA 13 j.d.o.o. za iznajmljivanje plovila i djelatnost turističke agencije, OIB 03540998955, Postrojbi spec. policije Zadar 19,23000 Zadar</item>
      <item>Josip Valčić, OIB 91537003214, Pazinska Ulica 4,10000 Zagreb</item>
    </izvorni_sadrzaj>
    <derivirana_varijabla naziv="DomainObject.Predmet.SudioniciListAdressOIB_1">
      <item>FINA, OIB 85821130368</item>
      <item>STARA 13 j.d.o.o. za iznajmljivanje plovila i djelatnost turističke agencije, OIB 03540998955, Postrojbi spec. policije Zadar 19,23000 Zadar</item>
      <item>Josip Valčić, OIB 91537003214, Pazinska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03540998955</item>
      <item>, OIB 91537003214</item>
    </izvorni_sadrzaj>
    <derivirana_varijabla naziv="DomainObject.Predmet.SudioniciListNazivOIB_1">
      <item>, OIB 85821130368</item>
      <item>, OIB 03540998955</item>
      <item>, OIB 91537003214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1828</properties:Characters>
  <properties:Lines>57</properties:Lines>
  <properties:Paragraphs>22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2018-01-23T10:46:00Z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St-13/2018-2 / Odluka - Rješenje o pokretanju prethodnog postupka nakon obustave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