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3bdaf" w14:paraId="c73bdaf" w:rsidRDefault="00623C6B" w:rsidP="00623C6B" w:rsidR="00623C6B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3C6B" w:rsidP="00623C6B" w:rsidR="00623C6B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623C6B" w:rsidP="00623C6B" w:rsidR="00623C6B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623C6B" w:rsidP="00623C6B" w:rsidR="00623C6B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623C6B" w:rsidP="00623C6B" w:rsidR="00623C6B"/>
    <w:p w:rsidRDefault="00623C6B" w:rsidP="00623C6B" w:rsidR="00623C6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623C6B" w:rsidP="00623C6B" w:rsidR="00623C6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623C6B" w:rsidP="00623C6B" w:rsidR="00623C6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623C6B" w:rsidP="00623C6B" w:rsidR="00623C6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23C6B" w:rsidP="00623C6B" w:rsidR="00623C6B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4439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HORG d. o. o. Pula, Vukovarska 11, OIB 19853597556, MBS 040130603, 14. prosinca</w:t>
      </w:r>
      <w:r w:rsidRPr="00D05CA9">
        <w:rPr>
          <w:rFonts w:cs="Times New Roman" w:eastAsia="Times New Roman"/>
          <w:szCs w:val="24"/>
          <w:lang w:eastAsia="hr-HR"/>
        </w:rPr>
        <w:t xml:space="preserve"> 2015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623C6B" w:rsidP="00623C6B" w:rsidR="00623C6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23C6B" w:rsidP="00623C6B" w:rsidR="00623C6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623C6B" w:rsidP="00623C6B" w:rsidR="00623C6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23C6B" w:rsidP="00623C6B" w:rsidR="00623C6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HORG d. o. o. Pula, Vukovarska 11, OIB 19853597556, MBS 040130603.</w:t>
      </w:r>
    </w:p>
    <w:p w:rsidRDefault="00623C6B" w:rsidP="00623C6B" w:rsidR="00623C6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623C6B" w:rsidP="00623C6B" w:rsidR="00623C6B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623C6B" w:rsidP="00623C6B" w:rsidR="00623C6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623C6B" w:rsidP="00623C6B" w:rsidR="00623C6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</w:t>
      </w:r>
      <w:r>
        <w:rPr>
          <w:rFonts w:cs="Times New Roman" w:eastAsia="Times New Roman"/>
          <w:szCs w:val="24"/>
          <w:lang w:eastAsia="hr-HR"/>
        </w:rPr>
        <w:t>44</w:t>
      </w:r>
      <w:r w:rsidRPr="00D05CA9">
        <w:rPr>
          <w:rFonts w:cs="Times New Roman" w:eastAsia="Times New Roman"/>
          <w:szCs w:val="24"/>
          <w:lang w:eastAsia="hr-HR"/>
        </w:rPr>
        <w:t>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521317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HORG d. o. o.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2266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20.448,17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623C6B" w:rsidP="00623C6B" w:rsidR="00623C6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623C6B" w:rsidP="00623C6B" w:rsidR="00623C6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623C6B" w:rsidP="00623C6B" w:rsidR="00623C6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23C6B" w:rsidP="00623C6B" w:rsidR="00623C6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14.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623C6B" w:rsidP="00623C6B" w:rsidR="00623C6B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623C6B" w:rsidP="00623C6B" w:rsidR="00623C6B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623C6B" w:rsidP="00623C6B" w:rsidR="00623C6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623C6B" w:rsidP="00623C6B" w:rsidR="00623C6B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623C6B" w:rsidP="00623C6B" w:rsidR="00623C6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623C6B" w:rsidP="00623C6B" w:rsidR="00623C6B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623C6B" w:rsidP="00623C6B" w:rsidR="00623C6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623C6B" w:rsidP="00623C6B" w:rsidR="00623C6B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623C6B" w:rsidP="00623C6B" w:rsidR="00623C6B" w:rsidRPr="00D05CA9">
      <w:pPr>
        <w:tabs>
          <w:tab w:pos="4116" w:val="left"/>
        </w:tabs>
      </w:pPr>
    </w:p>
    <w:p w:rsidRDefault="00623C6B" w:rsidP="00623C6B" w:rsidR="00623C6B" w:rsidRPr="00D05CA9">
      <w:pPr>
        <w:tabs>
          <w:tab w:pos="4116" w:val="left"/>
        </w:tabs>
      </w:pPr>
    </w:p>
    <w:p w:rsidRDefault="00623C6B" w:rsidP="00623C6B" w:rsidR="00623C6B" w:rsidRPr="00D05CA9">
      <w:pPr>
        <w:tabs>
          <w:tab w:pos="4116" w:val="left"/>
        </w:tabs>
      </w:pPr>
    </w:p>
    <w:p w:rsidRDefault="00623C6B" w:rsidP="00623C6B" w:rsidR="00623C6B" w:rsidRPr="00D05CA9">
      <w:pPr>
        <w:tabs>
          <w:tab w:pos="4116" w:val="left"/>
        </w:tabs>
      </w:pPr>
    </w:p>
    <w:p w:rsidRDefault="00623C6B" w:rsidP="00623C6B" w:rsidR="00623C6B" w:rsidRPr="00D05CA9">
      <w:pPr>
        <w:tabs>
          <w:tab w:pos="4116" w:val="left"/>
        </w:tabs>
      </w:pPr>
    </w:p>
    <w:p w:rsidRDefault="00623C6B" w:rsidP="00623C6B" w:rsidR="00623C6B" w:rsidRPr="00D05CA9">
      <w:pPr>
        <w:tabs>
          <w:tab w:pos="4116" w:val="left"/>
        </w:tabs>
      </w:pPr>
    </w:p>
    <w:p w:rsidRDefault="00623C6B" w:rsidP="00623C6B" w:rsidR="00623C6B" w:rsidRPr="00D05CA9">
      <w:pPr>
        <w:tabs>
          <w:tab w:pos="4116" w:val="left"/>
        </w:tabs>
      </w:pPr>
    </w:p>
    <w:p w:rsidRDefault="00623C6B" w:rsidP="00623C6B" w:rsidR="00623C6B" w:rsidRPr="00D05CA9">
      <w:pPr>
        <w:tabs>
          <w:tab w:pos="4116" w:val="left"/>
        </w:tabs>
      </w:pPr>
    </w:p>
    <w:p w:rsidRDefault="00623C6B" w:rsidP="00623C6B" w:rsidR="00623C6B" w:rsidRPr="00D05CA9">
      <w:pPr>
        <w:tabs>
          <w:tab w:pos="4116" w:val="left"/>
        </w:tabs>
      </w:pPr>
    </w:p>
    <w:p w:rsidRDefault="00623C6B" w:rsidP="00623C6B" w:rsidR="00623C6B" w:rsidRPr="00D05CA9"/>
    <w:p w:rsidRDefault="00623C6B" w:rsidP="00623C6B" w:rsidR="00623C6B" w:rsidRPr="00D05CA9"/>
    <w:p w:rsidRDefault="00623C6B" w:rsidP="00623C6B" w:rsidR="00623C6B" w:rsidRPr="00D05CA9"/>
    <w:p w:rsidRDefault="00623C6B" w:rsidP="00623C6B" w:rsidR="00623C6B" w:rsidRPr="00D05CA9"/>
    <w:p w:rsidRDefault="00623C6B" w:rsidP="00623C6B" w:rsidR="00623C6B" w:rsidRPr="00D05CA9"/>
    <w:p w:rsidRDefault="00623C6B" w:rsidP="00623C6B" w:rsidR="00623C6B" w:rsidRPr="00D05CA9"/>
    <w:p w:rsidRDefault="00623C6B" w:rsidP="00623C6B" w:rsidR="00623C6B" w:rsidRPr="00D05CA9"/>
    <w:p w:rsidRDefault="00623C6B" w:rsidP="00623C6B" w:rsidR="00623C6B" w:rsidRPr="00D05CA9"/>
    <w:p w:rsidRDefault="00623C6B" w:rsidP="00623C6B" w:rsidR="00623C6B" w:rsidRPr="00D05CA9"/>
    <w:p w:rsidRDefault="00623C6B" w:rsidP="00623C6B" w:rsidR="00623C6B" w:rsidRPr="00D05CA9"/>
    <w:p w:rsidRDefault="00623C6B" w:rsidP="00623C6B" w:rsidR="00623C6B" w:rsidRPr="00D05CA9"/>
    <w:p w:rsidRDefault="00623C6B" w:rsidP="00623C6B" w:rsidR="00623C6B" w:rsidRPr="00D05CA9"/>
    <w:p w:rsidRDefault="00623C6B" w:rsidP="00623C6B" w:rsidR="00623C6B" w:rsidRPr="00D05CA9"/>
    <w:p w:rsidRDefault="00623C6B" w:rsidP="00623C6B" w:rsidR="00623C6B" w:rsidRPr="00D05CA9"/>
    <w:p w:rsidRDefault="00623C6B" w:rsidP="00623C6B" w:rsidR="00623C6B" w:rsidRPr="00D05CA9"/>
    <w:p w:rsidRDefault="00623C6B" w:rsidP="00623C6B" w:rsidR="00623C6B"/>
    <w:p w:rsidRDefault="00623C6B" w:rsidP="00623C6B" w:rsidR="00623C6B"/>
    <w:p w:rsidRDefault="00623C6B" w:rsidP="00623C6B" w:rsidR="00623C6B"/>
    <w:p w:rsidRDefault="00623C6B" w:rsidP="00623C6B" w:rsidR="00623C6B"/>
    <w:p w:rsidRDefault="00623C6B" w:rsidP="00623C6B" w:rsidR="00623C6B"/>
    <w:p w:rsidRDefault="00623C6B" w:rsidP="00623C6B" w:rsidR="00623C6B"/>
    <w:p w:rsidRDefault="00623C6B" w:rsidP="00623C6B" w:rsidR="00623C6B"/>
    <w:p w:rsidRDefault="00623C6B" w:rsidP="00623C6B" w:rsidR="00623C6B"/>
    <w:p w:rsidRDefault="00623C6B" w:rsidP="00623C6B" w:rsidR="00623C6B"/>
    <w:p w:rsidRDefault="00623C6B" w:rsidP="00623C6B" w:rsidR="00623C6B"/>
    <w:p w:rsidRDefault="00623C6B" w:rsidP="00623C6B" w:rsidR="00623C6B"/>
    <w:p w:rsidRDefault="00652A76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6B06" w:rsidP="00623C6B" w:rsidR="002B6B06">
      <w:r>
        <w:separator/>
      </w:r>
    </w:p>
  </w:endnote>
  <w:endnote w:id="0" w:type="continuationSeparator">
    <w:p w:rsidRDefault="002B6B06" w:rsidP="00623C6B" w:rsidR="002B6B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6B06" w:rsidP="00623C6B" w:rsidR="002B6B06">
      <w:r>
        <w:separator/>
      </w:r>
    </w:p>
  </w:footnote>
  <w:footnote w:id="0" w:type="continuationSeparator">
    <w:p w:rsidRDefault="002B6B06" w:rsidP="00623C6B" w:rsidR="002B6B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6B06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652A76">
      <w:rPr>
        <w:noProof/>
      </w:rPr>
      <w:t>2</w:t>
    </w:r>
    <w:r>
      <w:fldChar w:fldCharType="end"/>
    </w:r>
    <w:r>
      <w:tab/>
    </w:r>
    <w:r w:rsidRPr="00F65D9B">
      <w:t>11 St-</w:t>
    </w:r>
    <w:r>
      <w:t>57</w:t>
    </w:r>
    <w:r w:rsidR="00623C6B">
      <w:t>9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6B06" w:rsidP="0021081C" w:rsidR="00A81E97">
    <w:pPr>
      <w:pStyle w:val="Zaglavlje"/>
      <w:jc w:val="right"/>
    </w:pPr>
    <w:r>
      <w:t>11 St-57</w:t>
    </w:r>
    <w:r w:rsidR="00623C6B">
      <w:t>9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0DCC"/>
    <w:rsid w:val="00260DCC"/>
    <w:rsid w:val="002B6B06"/>
    <w:rsid w:val="00623C6B"/>
    <w:rsid w:val="00652A76"/>
    <w:rsid w:val="009A6044"/>
    <w:rsid w:val="00BF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3C6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3C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3C6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3C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3C6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23C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3C6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52A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A7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A76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A7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A7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3C6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3C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3C6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3C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3C6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23C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3C6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52A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A7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A76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A7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A7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St-579/2015</izvorni_sadrzaj>
    <derivirana_varijabla naziv="DomainObject.Predmet.OznakaBroj_1">St-579/2015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HORG d.o.o. Pula</izvorni_sadrzaj>
    <derivirana_varijabla naziv="DomainObject.Predmet.ProtustrankaFormated_1">  HORG d.o.o. Pula</derivirana_varijabla>
  </DomainObject.Predmet.ProtustrankaFormated>
  <DomainObject.Predmet.ProtustrankaFormatedOIB>
    <izvorni_sadrzaj>  HORG d.o.o. Pula, OIB 19853597556</izvorni_sadrzaj>
    <derivirana_varijabla naziv="DomainObject.Predmet.ProtustrankaFormatedOIB_1">  HORG d.o.o. Pula, OIB 19853597556</derivirana_varijabla>
  </DomainObject.Predmet.ProtustrankaFormatedOIB>
  <DomainObject.Predmet.ProtustrankaFormatedWithAdress>
    <izvorni_sadrzaj> HORG d.o.o. Pula, Vukovarska 11, 52100 Pula</izvorni_sadrzaj>
    <derivirana_varijabla naziv="DomainObject.Predmet.ProtustrankaFormatedWithAdress_1"> HORG d.o.o. Pula, Vukovarska 11, 52100 Pula</derivirana_varijabla>
  </DomainObject.Predmet.ProtustrankaFormatedWithAdress>
  <DomainObject.Predmet.ProtustrankaFormatedWithAdressOIB>
    <izvorni_sadrzaj> HORG d.o.o. Pula, OIB 19853597556, Vukovarska 11, 52100 Pula</izvorni_sadrzaj>
    <derivirana_varijabla naziv="DomainObject.Predmet.ProtustrankaFormatedWithAdressOIB_1"> HORG d.o.o. Pula, OIB 19853597556, Vukovarska 11, 52100 Pula</derivirana_varijabla>
  </DomainObject.Predmet.ProtustrankaFormatedWithAdressOIB>
  <DomainObject.Predmet.ProtustrankaWithAdress>
    <izvorni_sadrzaj>HORG d.o.o. Pula Vukovarska 11, 52100 Pula</izvorni_sadrzaj>
    <derivirana_varijabla naziv="DomainObject.Predmet.ProtustrankaWithAdress_1">HORG d.o.o. Pula Vukovarska 11, 52100 Pula</derivirana_varijabla>
  </DomainObject.Predmet.ProtustrankaWithAdress>
  <DomainObject.Predmet.ProtustrankaWithAdressOIB>
    <izvorni_sadrzaj>HORG d.o.o. Pula, OIB 19853597556, Vukovarska 11, 52100 Pula</izvorni_sadrzaj>
    <derivirana_varijabla naziv="DomainObject.Predmet.ProtustrankaWithAdressOIB_1">HORG d.o.o. Pula, OIB 19853597556, Vukovarska 11, 52100 Pula</derivirana_varijabla>
  </DomainObject.Predmet.ProtustrankaWithAdressOIB>
  <DomainObject.Predmet.ProtustrankaNazivFormated>
    <izvorni_sadrzaj>HORG d.o.o. Pula</izvorni_sadrzaj>
    <derivirana_varijabla naziv="DomainObject.Predmet.ProtustrankaNazivFormated_1">HORG d.o.o. Pula</derivirana_varijabla>
  </DomainObject.Predmet.ProtustrankaNazivFormated>
  <DomainObject.Predmet.ProtustrankaNazivFormatedOIB>
    <izvorni_sadrzaj>HORG d.o.o. Pula, OIB 19853597556</izvorni_sadrzaj>
    <derivirana_varijabla naziv="DomainObject.Predmet.ProtustrankaNazivFormatedOIB_1">HORG d.o.o. Pula, OIB 19853597556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HORG d.o.o. Pula</item>
    </izvorni_sadrzaj>
    <derivirana_varijabla naziv="DomainObject.Predmet.ProtuStrankaListFormated_1">
      <item>HORG d.o.o. Pula</item>
    </derivirana_varijabla>
  </DomainObject.Predmet.ProtuStrankaListFormated>
  <DomainObject.Predmet.ProtuStrankaListFormatedOIB>
    <izvorni_sadrzaj>
      <item>HORG d.o.o. Pula, OIB 19853597556</item>
    </izvorni_sadrzaj>
    <derivirana_varijabla naziv="DomainObject.Predmet.ProtuStrankaListFormatedOIB_1">
      <item>HORG d.o.o. Pula, OIB 19853597556</item>
    </derivirana_varijabla>
  </DomainObject.Predmet.ProtuStrankaListFormatedOIB>
  <DomainObject.Predmet.ProtuStrankaListFormatedWithAdress>
    <izvorni_sadrzaj>
      <item>HORG d.o.o. Pula, Vukovarska 11, 52100 Pula</item>
    </izvorni_sadrzaj>
    <derivirana_varijabla naziv="DomainObject.Predmet.ProtuStrankaListFormatedWithAdress_1">
      <item>HORG d.o.o. Pula, Vukovarska 11, 52100 Pula</item>
    </derivirana_varijabla>
  </DomainObject.Predmet.ProtuStrankaListFormatedWithAdress>
  <DomainObject.Predmet.ProtuStrankaListFormatedWithAdressOIB>
    <izvorni_sadrzaj>
      <item>HORG d.o.o. Pula, OIB 19853597556, Vukovarska 11, 52100 Pula</item>
    </izvorni_sadrzaj>
    <derivirana_varijabla naziv="DomainObject.Predmet.ProtuStrankaListFormatedWithAdressOIB_1">
      <item>HORG d.o.o. Pula, OIB 19853597556, Vukovarska 11, 52100 Pula</item>
    </derivirana_varijabla>
  </DomainObject.Predmet.ProtuStrankaListFormatedWithAdressOIB>
  <DomainObject.Predmet.ProtuStrankaListNazivFormated>
    <izvorni_sadrzaj>
      <item>HORG d.o.o. Pula</item>
    </izvorni_sadrzaj>
    <derivirana_varijabla naziv="DomainObject.Predmet.ProtuStrankaListNazivFormated_1">
      <item>HORG d.o.o. Pula</item>
    </derivirana_varijabla>
  </DomainObject.Predmet.ProtuStrankaListNazivFormated>
  <DomainObject.Predmet.ProtuStrankaListNazivFormatedOIB>
    <izvorni_sadrzaj>
      <item>HORG d.o.o. Pula, OIB 19853597556</item>
    </izvorni_sadrzaj>
    <derivirana_varijabla naziv="DomainObject.Predmet.ProtuStrankaListNazivFormatedOIB_1">
      <item>HORG d.o.o. Pula, OIB 19853597556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HORG d.o.o. Pula</izvorni_sadrzaj>
    <derivirana_varijabla naziv="DomainObject.Predmet.ProtustrankaIDrugi_1">HORG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HORG d.o.o. Pula, OIB 19853597556, Vukovarska 11, 52100 Pula</izvorni_sadrzaj>
    <derivirana_varijabla naziv="DomainObject.Predmet.ProtustrankaIDrugiAdressOIB_1">HORG d.o.o. Pula, OIB 19853597556, Vukovarska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HORG d.o.o. Pula</item>
    </izvorni_sadrzaj>
    <derivirana_varijabla naziv="DomainObject.Predmet.SudioniciListNaziv_1">
      <item>FINANCIJSKA AGENCIJA, RC RIJEKA, PODRUŽNICA PULA, PULA</item>
      <item>HORG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HORG d.o.o. Pula, OIB 19853597556, Vukovarska 11,52100 Pula</item>
    </izvorni_sadrzaj>
    <derivirana_varijabla naziv="DomainObject.Predmet.SudioniciListAdressOIB_1">
      <item>FINANCIJSKA AGENCIJA, RC RIJEKA, PODRUŽNICA PULA, PULA, OIB 85821130368, Giardini 5,52100 Pula</item>
      <item>HORG d.o.o. Pula, OIB 19853597556, Vukovarska 11,52100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19853597556</item>
    </izvorni_sadrzaj>
    <derivirana_varijabla naziv="DomainObject.Predmet.SudioniciListNazivOIB_1">
      <item>, OIB 85821130368</item>
      <item>, OIB 19853597556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369</properties:Words>
  <properties:Characters>1986</properties:Characters>
  <properties:Lines>85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2015-12-14T09:08:00Z</dcterms:created>
  <dc:creator>Mihaela Kaligari</dc:creator>
  <dc:description/>
  <cp:keywords/>
  <cp:lastModifiedBy>Sanja Prodan</cp:lastModifiedBy>
  <cp:lastPrinted>2015-12-17T12:26:00Z</cp:lastPrinted>
  <dcterms:modified xmlns:xsi="http://www.w3.org/2001/XMLSchema-instance" xsi:type="dcterms:W3CDTF">2015-12-17T12:26:00Z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