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2672" w14:paraId="d892672" w:rsidRDefault="00890243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4A02D5">
        <w:t>909/14-50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 </w:t>
      </w:r>
      <w:r w:rsidR="004A02D5" w:rsidRPr="006E5A3C">
        <w:t>PRIMUS BANKA d.d. Zagreb u prisilnoj likvidaciji</w:t>
      </w:r>
      <w:r w:rsidR="004A02D5">
        <w:t xml:space="preserve"> - u stečaju</w:t>
      </w:r>
      <w:r w:rsidR="004A02D5" w:rsidRPr="006E5A3C">
        <w:t>, Zagreb,Boškovićeva 2 MBS: 080004162 OIB: 94984932553</w:t>
      </w:r>
      <w:r w:rsidR="004A02D5">
        <w:t xml:space="preserve"> </w:t>
      </w:r>
      <w:r w:rsidR="00CF1132" w:rsidRPr="004772E4">
        <w:t xml:space="preserve">dana </w:t>
      </w:r>
      <w:r w:rsidR="00025C6D">
        <w:t>26</w:t>
      </w:r>
      <w:r w:rsidR="004A02D5">
        <w:t>. studenog</w:t>
      </w:r>
      <w:r w:rsidR="00430B23">
        <w:t xml:space="preserve"> </w:t>
      </w:r>
      <w:r w:rsidR="004772E4">
        <w:t xml:space="preserve"> 2015. </w:t>
      </w:r>
      <w:r w:rsidRPr="004772E4">
        <w:t>godine</w:t>
      </w:r>
    </w:p>
    <w:p w:rsidRDefault="00A01B59" w:rsidP="00561A01" w:rsidR="00A01B5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4A02D5" w:rsidRPr="006E5A3C">
        <w:t>PRIMUS BANKA d.d. Zagreb u prisilnoj likvidaciji</w:t>
      </w:r>
      <w:r w:rsidR="004A02D5">
        <w:t xml:space="preserve"> - u stečaju</w:t>
      </w:r>
      <w:r w:rsidR="004A02D5" w:rsidRPr="006E5A3C">
        <w:t>, Zagreb,Boškovićeva 2 MBS: 080004162 OIB: 94984932553</w:t>
      </w:r>
      <w:r w:rsidR="004772E4">
        <w:t>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4A02D5">
        <w:t>it će se na e-oglasnoj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4A02D5">
        <w:t xml:space="preserve">13. siječnja 2015. </w:t>
      </w:r>
      <w:r w:rsidR="004772E4">
        <w:t xml:space="preserve"> </w:t>
      </w:r>
      <w:r w:rsidR="00796425" w:rsidRPr="004772E4">
        <w:t xml:space="preserve"> </w:t>
      </w:r>
      <w:r w:rsidR="00A67FDA" w:rsidRPr="004772E4">
        <w:t>godine otvoren je stečajni postupak nad stečajnim dužnikom</w:t>
      </w:r>
      <w:r w:rsidR="004A02D5">
        <w:t xml:space="preserve"> </w:t>
      </w:r>
      <w:r w:rsidR="004A02D5" w:rsidRPr="006E5A3C">
        <w:t>PRIMUS BANKA d.d. Zagreb u prisilnoj likvidaciji</w:t>
      </w:r>
      <w:r w:rsidR="004A02D5">
        <w:t xml:space="preserve"> - u stečaju</w:t>
      </w:r>
      <w:r w:rsidR="004A02D5" w:rsidRPr="006E5A3C">
        <w:t>, Zagreb,Boškovićeva 2 MBS: 080004162 OIB: 94984932553</w:t>
      </w:r>
      <w:r w:rsidR="004772E4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4A02D5" w:rsidR="004A02D5"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4A02D5">
        <w:rPr>
          <w:bCs/>
        </w:rPr>
        <w:t>10. studenog</w:t>
      </w:r>
      <w:r w:rsidR="00405178">
        <w:rPr>
          <w:bCs/>
        </w:rPr>
        <w:t xml:space="preserve"> </w:t>
      </w:r>
      <w:r w:rsidR="004772E4">
        <w:rPr>
          <w:bCs/>
        </w:rPr>
        <w:t xml:space="preserve"> 2015.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405178">
        <w:t>stečajna</w:t>
      </w:r>
      <w:r w:rsidR="005818B3" w:rsidRPr="004772E4">
        <w:t xml:space="preserve"> upravitelj</w:t>
      </w:r>
      <w:r w:rsidR="00405178">
        <w:t>ica  je podnijela</w:t>
      </w:r>
      <w:r w:rsidR="00225A28" w:rsidRPr="004772E4">
        <w:t xml:space="preserve"> </w:t>
      </w:r>
      <w:r w:rsidR="00405178">
        <w:t xml:space="preserve">izvješće </w:t>
      </w:r>
      <w:r w:rsidR="004A02D5">
        <w:t xml:space="preserve">u kojem je navela da je sukladno odluci Skupštine vjerovnika angažiran stalni sudski vještak za financije koji je sačinio nalaz i mišljenje. Isti je dostavljen zainteresiranim vjerovnicima i sudu. U ime stečajnog dužnika, a za račun DAB-a nastavljeno je pet parnica i odvjetniku angažiranom od strane DAB-a koji snosi sve troškove tih parnica dane su punomoći. Stečajni dužnik na računu nema nikakvih sredstava, a do sada nastali nepodmireni troškovi iznose 60.750,00 kuna plus PDV. Stečajnom upravitelju do sada nije namirena nikakva nagrada s obzirom na nedostatak sredstava. Prema izvješću odvjetnice koja je angažirana u ovršnom predmetu protiv društva VRBA Poljoprivredna zadruga Vrbnik ranije KATUNAR PZ Vrbnik i društva KATUNAR VINARIJA d.o.o. Vrbnik,a radi vođenja ovršnog postupka bila bi potrebna sredstava u iznosu od oko 30.000,00 kuna plus PDV. Stečajni dužnik nema sredstava za vođenje postupka, te predlaže da stečajni vjerovnici predujme iznos od 40.000,00 kuna radi vođenja tog postupka. S obzirom da nema sredstava niti za namirenje troškova stečajnog postupka predlaže da se stečajni postupak temeljem čl. 203 Stečajnog zakona obustavi i zaključi, time da će stečajni dužnik nastaviti vođenje ovršnog postupka ukoliko vjerovnici uplate gore navedeni iznos. </w:t>
      </w:r>
    </w:p>
    <w:p w:rsidRDefault="00025C6D" w:rsidP="004A02D5" w:rsidR="00025C6D"/>
    <w:p w:rsidRDefault="00025C6D" w:rsidP="004A02D5" w:rsidR="00025C6D"/>
    <w:p w:rsidRDefault="00025C6D" w:rsidP="00025C6D" w:rsidR="0031771A">
      <w:r>
        <w:tab/>
        <w:t xml:space="preserve">Punomoćnik stečajnog vjerovnika DAB je predložio odgodu Skupštine radi konzultacije sa odvjetnikom. Prijedlog je odbijen jer je vjerovnik imao dosta vremena za konzultaciju s obzirom da je poziv za Skupštinu objavljen na e-oglasnoj ploči suda dana 2. listopada 2015. godine. </w:t>
      </w:r>
    </w:p>
    <w:p w:rsidRDefault="00E11160" w:rsidP="00430B23" w:rsidR="0015294B">
      <w:pPr>
        <w:ind w:firstLine="708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E442A2" w:rsidRPr="004772E4">
        <w:t xml:space="preserve"> imovinu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025C6D">
        <w:t>26</w:t>
      </w:r>
      <w:r w:rsidR="004A02D5">
        <w:t>. studenog</w:t>
      </w:r>
      <w:r w:rsidR="00405178">
        <w:t xml:space="preserve"> </w:t>
      </w:r>
      <w:r w:rsidR="00E05C54">
        <w:t xml:space="preserve"> 2015.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F20577">
        <w:t>,v.r.</w:t>
      </w:r>
    </w:p>
    <w:p w:rsidRDefault="0050434A" w:rsidP="00430B23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>Protiv ovog rješenja vjerovnici mogu uložiti žalbu u roku od 8 dana od objave u Narodnim novinama.</w:t>
      </w:r>
    </w:p>
    <w:p w:rsidRDefault="00863798" w:rsidP="00AA6F8D" w:rsidR="00863798" w:rsidRPr="004772E4"/>
    <w:p w:rsidRDefault="00F20577" w:rsidR="00F205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20577" w:rsidP="00F20577" w:rsidR="00F20577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5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4A02D5">
      <w:t>909/14-50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5C6D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71A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B23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2D5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0243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1B5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577"/>
    <w:rsid w:val="00F20D38"/>
    <w:rsid w:val="00F218D5"/>
    <w:rsid w:val="00F2202B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0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0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St-909/2014</izvorni_sadrzaj>
    <derivirana_varijabla naziv="DomainObject.Predmet.OznakaBroj_1">St-909/2014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BANKA d.d. u prisilnoj likvidaciji</izvorni_sadrzaj>
    <derivirana_varijabla naziv="DomainObject.Predmet.ProtustrankaFormated_1">  PRIMUS BANKA d.d. u prisilnoj likvidaciji</derivirana_varijabla>
  </DomainObject.Predmet.ProtustrankaFormated>
  <DomainObject.Predmet.ProtustrankaFormatedOIB>
    <izvorni_sadrzaj>  PRIMUS BANKA d.d. u prisilnoj likvidaciji, OIB 94984932553</izvorni_sadrzaj>
    <derivirana_varijabla naziv="DomainObject.Predmet.ProtustrankaFormatedOIB_1">  PRIMUS BANKA d.d. u prisilnoj likvidaciji, OIB 94984932553</derivirana_varijabla>
  </DomainObject.Predmet.ProtustrankaFormatedOIB>
  <DomainObject.Predmet.ProtustrankaFormatedWithAdress>
    <izvorni_sadrzaj> PRIMUS BANKA d.d. u prisilnoj likvidaciji, Boškovićeva 2, 10000 Zagreb</izvorni_sadrzaj>
    <derivirana_varijabla naziv="DomainObject.Predmet.ProtustrankaFormatedWithAdress_1"> PRIMUS BANKA d.d. u prisilnoj likvidaciji, Boškovićeva 2, 10000 Zagreb</derivirana_varijabla>
  </DomainObject.Predmet.ProtustrankaFormatedWithAdress>
  <DomainObject.Predmet.ProtustrankaFormatedWithAdressOIB>
    <izvorni_sadrzaj> PRIMUS BANKA d.d. u prisilnoj likvidaciji, OIB 94984932553, Boškovićeva 2, 10000 Zagreb</izvorni_sadrzaj>
    <derivirana_varijabla naziv="DomainObject.Predmet.ProtustrankaFormatedWithAdressOIB_1"> PRIMUS BANKA d.d. u prisilnoj likvidaciji, OIB 94984932553, Boškovićeva 2, 10000 Zagreb</derivirana_varijabla>
  </DomainObject.Predmet.ProtustrankaFormatedWithAdressOIB>
  <DomainObject.Predmet.ProtustrankaWithAdress>
    <izvorni_sadrzaj>PRIMUS BANKA d.d. u prisilnoj likvidaciji Boškovićeva 2, 10000 Zagreb</izvorni_sadrzaj>
    <derivirana_varijabla naziv="DomainObject.Predmet.ProtustrankaWithAdress_1">PRIMUS BANKA d.d. u prisilnoj likvidaciji Boškovićeva 2, 10000 Zagreb</derivirana_varijabla>
  </DomainObject.Predmet.ProtustrankaWithAdress>
  <DomainObject.Predmet.ProtustrankaWithAdressOIB>
    <izvorni_sadrzaj>PRIMUS BANKA d.d. u prisilnoj likvidaciji, OIB 94984932553, Boškovićeva 2, 10000 Zagreb</izvorni_sadrzaj>
    <derivirana_varijabla naziv="DomainObject.Predmet.ProtustrankaWithAdressOIB_1">PRIMUS BANKA d.d. u prisilnoj likvidaciji, OIB 94984932553, Boškovićeva 2, 10000 Zagreb</derivirana_varijabla>
  </DomainObject.Predmet.ProtustrankaWithAdressOIB>
  <DomainObject.Predmet.ProtustrankaNazivFormated>
    <izvorni_sadrzaj>PRIMUS BANKA d.d. u prisilnoj likvidaciji</izvorni_sadrzaj>
    <derivirana_varijabla naziv="DomainObject.Predmet.ProtustrankaNazivFormated_1">PRIMUS BANKA d.d. u prisilnoj likvidaciji</derivirana_varijabla>
  </DomainObject.Predmet.ProtustrankaNazivFormated>
  <DomainObject.Predmet.ProtustrankaNazivFormatedOIB>
    <izvorni_sadrzaj>PRIMUS BANKA d.d. u prisilnoj likvidaciji, OIB 94984932553</izvorni_sadrzaj>
    <derivirana_varijabla naziv="DomainObject.Predmet.ProtustrankaNazivFormatedOIB_1">PRIMUS BANKA d.d. u prisilnoj likvidaciji, OIB 94984932553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PRIMUS BANKA d.d. prisilnoj likvidaciji; SUNCE OSIGURANJE dioničko društvo za osiguranje</izvorni_sadrzaj>
    <derivirana_varijabla naziv="DomainObject.Predmet.StrankaFormated_1">  PRIMUS BANKA d.d. prisilnoj likvidaciji; SUNCE OSIGURANJE dioničko društvo za osiguranje</derivirana_varijabla>
  </DomainObject.Predmet.StrankaFormated>
  <DomainObject.Predmet.StrankaFormatedOIB>
    <izvorni_sadrzaj>  PRIMUS BANKA d.d. prisilnoj likvidaciji, OIB 94984932553; SUNCE OSIGURANJE dioničko društvo za osiguranje, OIB 12012147571</izvorni_sadrzaj>
    <derivirana_varijabla naziv="DomainObject.Predmet.StrankaFormatedOIB_1">  PRIMUS BANKA d.d. prisilnoj likvidaciji, OIB 94984932553; SUNCE OSIGURANJE dioničko društvo za osiguranje, OIB 12012147571</derivirana_varijabla>
  </DomainObject.Predmet.StrankaFormatedOIB>
  <DomainObject.Predmet.StrankaFormatedWithAdress>
    <izvorni_sadrzaj> PRIMUS BANKA d.d. prisilnoj likvidaciji, Boškovićeva 2, 10000 Zagreb; SUNCE OSIGURANJE dioničko društvo za osiguranje, Trnjanska cesta 108, Zagreb</izvorni_sadrzaj>
    <derivirana_varijabla naziv="DomainObject.Predmet.StrankaFormatedWithAdress_1"> PRIMUS BANKA d.d. prisilnoj likvidaciji, Boškovićeva 2, 10000 Zagreb; SUNCE OSIGURANJE dioničko društvo za osiguranje, Trnjanska cesta 108, Zagreb</derivirana_varijabla>
  </DomainObject.Predmet.StrankaFormatedWithAdress>
  <DomainObject.Predmet.StrankaFormatedWithAdressOIB>
    <izvorni_sadrzaj> PRIMUS BANKA d.d. prisilnoj likvidaciji, OIB 94984932553, Boškovićeva 2, 10000 Zagreb; SUNCE OSIGURANJE dioničko društvo za osiguranje, OIB 12012147571, Trnjanska cesta 108, Zagreb</izvorni_sadrzaj>
    <derivirana_varijabla naziv="DomainObject.Predmet.StrankaFormatedWithAdressOIB_1"> PRIMUS BANKA d.d. prisilnoj likvidaciji, OIB 94984932553, Boškovićeva 2, 10000 Zagreb; SUNCE OSIGURANJE dioničko društvo za osiguranje, OIB 12012147571, Trnjanska cesta 108, Zagreb</derivirana_varijabla>
  </DomainObject.Predmet.StrankaFormatedWithAdressOIB>
  <DomainObject.Predmet.StrankaWithAdress>
    <izvorni_sadrzaj>PRIMUS BANKA d.d. prisilnoj likvidaciji Boškovićeva 2,10000 Zagreb,SUNCE OSIGURANJE dioničko društvo za osiguranje Trnjanska cesta 108,Zagreb</izvorni_sadrzaj>
    <derivirana_varijabla naziv="DomainObject.Predmet.StrankaWithAdress_1">PRIMUS BANKA d.d. prisilnoj likvidaciji Boškovićeva 2,10000 Zagreb,SUNCE OSIGURANJE dioničko društvo za osiguranje Trnjanska cesta 108,Zagreb</derivirana_varijabla>
  </DomainObject.Predmet.StrankaWithAdress>
  <DomainObject.Predmet.StrankaWithAdressOIB>
    <izvorni_sadrzaj>PRIMUS BANKA d.d. prisilnoj likvidaciji, OIB 94984932553, Boškovićeva 2,10000 Zagreb,SUNCE OSIGURANJE dioničko društvo za osiguranje, OIB 12012147571, Trnjanska cesta 108,Zagreb</izvorni_sadrzaj>
    <derivirana_varijabla naziv="DomainObject.Predmet.StrankaWithAdressOIB_1">PRIMUS BANKA d.d. prisilnoj likvidaciji, OIB 94984932553, Boškovićeva 2,10000 Zagreb,SUNCE OSIGURANJE dioničko društvo za osiguranje, OIB 12012147571, Trnjanska cesta 108,Zagreb</derivirana_varijabla>
  </DomainObject.Predmet.StrankaWithAdressOIB>
  <DomainObject.Predmet.StrankaNazivFormated>
    <izvorni_sadrzaj>PRIMUS BANKA d.d. prisilnoj likvidaciji,SUNCE OSIGURANJE dioničko društvo za osiguranje</izvorni_sadrzaj>
    <derivirana_varijabla naziv="DomainObject.Predmet.StrankaNazivFormated_1">PRIMUS BANKA d.d. prisilnoj likvidaciji,SUNCE OSIGURANJE dioničko društvo za osiguranje</derivirana_varijabla>
  </DomainObject.Predmet.StrankaNazivFormated>
  <DomainObject.Predmet.StrankaNazivFormatedOIB>
    <izvorni_sadrzaj>PRIMUS BANKA d.d. prisilnoj likvidaciji, OIB 94984932553,SUNCE OSIGURANJE dioničko društvo za osiguranje, OIB 12012147571</izvorni_sadrzaj>
    <derivirana_varijabla naziv="DomainObject.Predmet.StrankaNazivFormatedOIB_1">PRIMUS BANKA d.d. prisilnoj likvidaciji, OIB 94984932553,SUNCE OSIGURANJE dioničko društvo za osiguranje, OIB 12012147571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PRIMUS BANKA d.d. prisilnoj likvidaciji</item>
      <item>SUNCE OSIGURANJE dioničko društvo za osiguranje</item>
    </izvorni_sadrzaj>
    <derivirana_varijabla naziv="DomainObject.Predmet.StrankaListFormated_1">
      <item>PRIMUS BANKA d.d. prisilnoj likvidaciji</item>
      <item>SUNCE OSIGURANJE dioničko društvo za osiguranje</item>
    </derivirana_varijabla>
  </DomainObject.Predmet.StrankaListFormated>
  <DomainObject.Predmet.StrankaListFormatedOIB>
    <izvorni_sadrzaj>
      <item>PRIMUS BANKA d.d. prisilnoj likvidaciji, OIB 94984932553</item>
      <item>SUNCE OSIGURANJE dioničko društvo za osiguranje, OIB 12012147571</item>
    </izvorni_sadrzaj>
    <derivirana_varijabla naziv="DomainObject.Predmet.StrankaListFormatedOIB_1">
      <item>PRIMUS BANKA d.d. prisilnoj likvidaciji, OIB 94984932553</item>
      <item>SUNCE OSIGURANJE dioničko društvo za osiguranje, OIB 12012147571</item>
    </derivirana_varijabla>
  </DomainObject.Predmet.StrankaListFormatedOIB>
  <DomainObject.Predmet.StrankaListFormatedWithAdress>
    <izvorni_sadrzaj>
      <item>PRIMUS BANKA d.d. prisilnoj likvidaciji, Boškovićeva 2, 10000 Zagreb</item>
      <item>SUNCE OSIGURANJE dioničko društvo za osiguranje, Trnjanska cesta 108, Zagreb</item>
    </izvorni_sadrzaj>
    <derivirana_varijabla naziv="DomainObject.Predmet.StrankaListFormatedWithAdress_1">
      <item>PRIMUS BANKA d.d. prisilnoj likvidaciji, Boškovićeva 2, 10000 Zagreb</item>
      <item>SUNCE OSIGURANJE dioničko društvo za osiguranje, Trnjanska cesta 108, Zagreb</item>
    </derivirana_varijabla>
  </DomainObject.Predmet.StrankaListFormatedWithAdress>
  <DomainObject.Predmet.StrankaListFormatedWithAdressOIB>
    <izvorni_sadrzaj>
      <item>PRIMUS BANKA d.d. prisilnoj likvidaciji, OIB 94984932553, Boškovićeva 2, 10000 Zagreb</item>
      <item>SUNCE OSIGURANJE dioničko društvo za osiguranje, OIB 12012147571, Trnjanska cesta 108, Zagreb</item>
    </izvorni_sadrzaj>
    <derivirana_varijabla naziv="DomainObject.Predmet.StrankaListFormatedWithAdressOIB_1">
      <item>PRIMUS BANKA d.d. prisilnoj likvidaciji, OIB 94984932553, Boškovićeva 2, 10000 Zagreb</item>
      <item>SUNCE OSIGURANJE dioničko društvo za osiguranje, OIB 12012147571, Trnjanska cesta 108, Zagreb</item>
    </derivirana_varijabla>
  </DomainObject.Predmet.StrankaListFormatedWithAdressOIB>
  <DomainObject.Predmet.StrankaListNazivFormated>
    <izvorni_sadrzaj>
      <item>PRIMUS BANKA d.d. prisilnoj likvidaciji</item>
      <item>SUNCE OSIGURANJE dioničko društvo za osiguranje</item>
    </izvorni_sadrzaj>
    <derivirana_varijabla naziv="DomainObject.Predmet.StrankaListNazivFormated_1">
      <item>PRIMUS BANKA d.d. prisilnoj likvidaciji</item>
      <item>SUNCE OSIGURANJE dioničko društvo za osiguranje</item>
    </derivirana_varijabla>
  </DomainObject.Predmet.StrankaListNazivFormated>
  <DomainObject.Predmet.StrankaListNazivFormatedOIB>
    <izvorni_sadrzaj>
      <item>PRIMUS BANKA d.d. prisilnoj likvidaciji, OIB 94984932553</item>
      <item>SUNCE OSIGURANJE dioničko društvo za osiguranje, OIB 12012147571</item>
    </izvorni_sadrzaj>
    <derivirana_varijabla naziv="DomainObject.Predmet.StrankaListNazivFormatedOIB_1">
      <item>PRIMUS BANKA d.d. prisilnoj likvidaciji, OIB 94984932553</item>
      <item>SUNCE OSIGURANJE dioničko društvo za osiguranje, OIB 12012147571</item>
    </derivirana_varijabla>
  </DomainObject.Predmet.StrankaListNazivFormatedOIB>
  <DomainObject.Predmet.ProtuStrankaListFormated>
    <izvorni_sadrzaj>
      <item>PRIMUS BANKA d.d. u prisilnoj likvidaciji</item>
    </izvorni_sadrzaj>
    <derivirana_varijabla naziv="DomainObject.Predmet.ProtuStrankaListFormated_1">
      <item>PRIMUS BANKA d.d. u prisilnoj likvidaciji</item>
    </derivirana_varijabla>
  </DomainObject.Predmet.ProtuStrankaListFormated>
  <DomainObject.Predmet.ProtuStrankaListFormatedOIB>
    <izvorni_sadrzaj>
      <item>PRIMUS BANKA d.d. u prisilnoj likvidaciji, OIB 94984932553</item>
    </izvorni_sadrzaj>
    <derivirana_varijabla naziv="DomainObject.Predmet.ProtuStrankaListFormatedOIB_1">
      <item>PRIMUS BANKA d.d. u prisilnoj likvidaciji, OIB 94984932553</item>
    </derivirana_varijabla>
  </DomainObject.Predmet.ProtuStrankaListFormatedOIB>
  <DomainObject.Predmet.ProtuStrankaListFormatedWithAdress>
    <izvorni_sadrzaj>
      <item>PRIMUS BANKA d.d. u prisilnoj likvidaciji, Boškovićeva 2, 10000 Zagreb</item>
    </izvorni_sadrzaj>
    <derivirana_varijabla naziv="DomainObject.Predmet.ProtuStrankaListFormatedWithAdress_1">
      <item>PRIMUS BANKA d.d. u prisilnoj likvidaciji, Boškovićeva 2, 10000 Zagreb</item>
    </derivirana_varijabla>
  </DomainObject.Predmet.ProtuStrankaListFormatedWithAdress>
  <DomainObject.Predmet.ProtuStrankaListFormatedWithAdressOIB>
    <izvorni_sadrzaj>
      <item>PRIMUS BANKA d.d. u prisilnoj likvidaciji, OIB 94984932553, Boškovićeva 2, 10000 Zagreb</item>
    </izvorni_sadrzaj>
    <derivirana_varijabla naziv="DomainObject.Predmet.ProtuStrankaListFormatedWithAdressOIB_1">
      <item>PRIMUS BANKA d.d. u prisilnoj likvidaciji, OIB 94984932553, Boškovićeva 2, 10000 Zagreb</item>
    </derivirana_varijabla>
  </DomainObject.Predmet.ProtuStrankaListFormatedWithAdressOIB>
  <DomainObject.Predmet.ProtuStrankaListNazivFormated>
    <izvorni_sadrzaj>
      <item>PRIMUS BANKA d.d. u prisilnoj likvidaciji</item>
    </izvorni_sadrzaj>
    <derivirana_varijabla naziv="DomainObject.Predmet.ProtuStrankaListNazivFormated_1">
      <item>PRIMUS BANKA d.d. u prisilnoj likvidaciji</item>
    </derivirana_varijabla>
  </DomainObject.Predmet.ProtuStrankaListNazivFormated>
  <DomainObject.Predmet.ProtuStrankaListNazivFormatedOIB>
    <izvorni_sadrzaj>
      <item>PRIMUS BANKA d.d. u prisilnoj likvidaciji, OIB 94984932553</item>
    </izvorni_sadrzaj>
    <derivirana_varijabla naziv="DomainObject.Predmet.ProtuStrankaListNazivFormatedOIB_1">
      <item>PRIMUS BANKA d.d. u prisilnoj likvidaciji, OIB 94984932553</item>
    </derivirana_varijabla>
  </DomainObject.Predmet.ProtuStrankaListNazivFormatedOIB>
  <DomainObject.Predmet.OstaliListFormated>
    <izvorni_sadrzaj>
      <item>Nikola Jakir</item>
      <item>Anđelka Duvnjak</item>
      <item>Branka Malbašić</item>
    </izvorni_sadrzaj>
    <derivirana_varijabla naziv="DomainObject.Predmet.OstaliListFormated_1">
      <item>Nikola Jakir</item>
      <item>Anđelka Duvnjak</item>
      <item>Branka Malbašić</item>
    </derivirana_varijabla>
  </DomainObject.Predmet.OstaliListFormated>
  <DomainObject.Predmet.OstaliListFormatedOIB>
    <izvorni_sadrzaj>
      <item>Nikola Jakir, OIB 35440503043</item>
      <item>Anđelka Duvnjak, OIB 23350619805</item>
      <item>Branka Malbašić, OIB 93517569919</item>
    </izvorni_sadrzaj>
    <derivirana_varijabla naziv="DomainObject.Predmet.OstaliListFormatedOIB_1">
      <item>Nikola Jakir, OIB 35440503043</item>
      <item>Anđelka Duvnjak, OIB 23350619805</item>
      <item>Branka Malbašić, OIB 93517569919</item>
    </derivirana_varijabla>
  </DomainObject.Predmet.OstaliListFormatedOIB>
  <DomainObject.Predmet.OstaliListFormatedWithAdress>
    <izvorni_sadrzaj>
      <item>Nikola Jakir, Stonska 17, 10000 Zagreb</item>
      <item>Anđelka Duvnjak, Karažnik 90a, 10000 Zagreb</item>
      <item>Branka Malbašić, Kolodvorska 2, 44320 Kutina</item>
    </izvorni_sadrzaj>
    <derivirana_varijabla naziv="DomainObject.Predmet.OstaliListFormatedWithAdress_1">
      <item>Nikola Jakir, Stonska 17, 10000 Zagreb</item>
      <item>Anđelka Duvnjak, Karažnik 90a, 10000 Zagreb</item>
      <item>Branka Malbašić, Kolodvorska 2, 44320 Kutina</item>
    </derivirana_varijabla>
  </DomainObject.Predmet.OstaliListFormatedWithAdress>
  <DomainObject.Predmet.OstaliListFormatedWithAdressOIB>
    <izvorni_sadrzaj>
      <item>Nikola Jakir, OIB 35440503043, Stonska 17, 10000 Zagreb</item>
      <item>Anđelka Duvnjak, OIB 23350619805, Karažnik 90a, 10000 Zagreb</item>
      <item>Branka Malbašić, OIB 93517569919, Kolodvorska 2, 44320 Kutina</item>
    </izvorni_sadrzaj>
    <derivirana_varijabla naziv="DomainObject.Predmet.OstaliListFormatedWithAdressOIB_1">
      <item>Nikola Jakir, OIB 35440503043, Stonska 17, 10000 Zagreb</item>
      <item>Anđelka Duvnjak, OIB 23350619805, Karažnik 90a, 10000 Zagreb</item>
      <item>Branka Malbašić, OIB 93517569919, Kolodvorska 2, 44320 Kutina</item>
    </derivirana_varijabla>
  </DomainObject.Predmet.OstaliListFormatedWithAdressOIB>
  <DomainObject.Predmet.OstaliListNazivFormated>
    <izvorni_sadrzaj>
      <item>Nikola Jakir</item>
      <item>Anđelka Duvnjak</item>
      <item>Branka Malbašić</item>
    </izvorni_sadrzaj>
    <derivirana_varijabla naziv="DomainObject.Predmet.OstaliListNazivFormated_1">
      <item>Nikola Jakir</item>
      <item>Anđelka Duvnjak</item>
      <item>Branka Malbašić</item>
    </derivirana_varijabla>
  </DomainObject.Predmet.OstaliListNazivFormated>
  <DomainObject.Predmet.OstaliListNazivFormatedOIB>
    <izvorni_sadrzaj>
      <item>Nikola Jakir, OIB 35440503043</item>
      <item>Anđelka Duvnjak, OIB 23350619805</item>
      <item>Branka Malbašić, OIB 93517569919</item>
    </izvorni_sadrzaj>
    <derivirana_varijabla naziv="DomainObject.Predmet.OstaliListNazivFormatedOIB_1">
      <item>Nikola Jakir, OIB 35440503043</item>
      <item>Anđelka Duvnjak, OIB 23350619805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PRIMUS BANKA d.d. prisilnoj likvidaciji i dr.</izvorni_sadrzaj>
    <derivirana_varijabla naziv="DomainObject.Predmet.StrankaIDrugi_1">PRIMUS BANKA d.d. prisilnoj likvidaciji i dr.</derivirana_varijabla>
  </DomainObject.Predmet.StrankaIDrugi>
  <DomainObject.Predmet.ProtustrankaIDrugi>
    <izvorni_sadrzaj>PRIMUS BANKA d.d. u prisilnoj likvidaciji</izvorni_sadrzaj>
    <derivirana_varijabla naziv="DomainObject.Predmet.ProtustrankaIDrugi_1">PRIMUS BANKA d.d. u prisilnoj likvidaciji</derivirana_varijabla>
  </DomainObject.Predmet.ProtustrankaIDrugi>
  <DomainObject.Predmet.StrankaIDrugiAdressOIB>
    <izvorni_sadrzaj>PRIMUS BANKA d.d. prisilnoj likvidaciji, OIB 94984932553, Boškovićeva 2, 10000 Zagreb i dr.</izvorni_sadrzaj>
    <derivirana_varijabla naziv="DomainObject.Predmet.StrankaIDrugiAdressOIB_1">PRIMUS BANKA d.d. prisilnoj likvidaciji, OIB 94984932553, Boškovićeva 2, 10000 Zagreb i dr.</derivirana_varijabla>
  </DomainObject.Predmet.StrankaIDrugiAdressOIB>
  <DomainObject.Predmet.ProtustrankaIDrugiAdressOIB>
    <izvorni_sadrzaj>PRIMUS BANKA d.d. u prisilnoj likvidaciji, OIB 94984932553, Boškovićeva 2, 10000 Zagreb</izvorni_sadrzaj>
    <derivirana_varijabla naziv="DomainObject.Predmet.ProtustrankaIDrugiAdressOIB_1">PRIMUS BANKA d.d. u prisilnoj likvidaciji, OIB 94984932553, Boškovićeva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BANKA d.d. prisilnoj likvidaciji</item>
      <item>PRIMUS BANKA d.d. u prisilnoj likvidaciji</item>
      <item>Nikola Jakir</item>
      <item>Anđelka Duvnjak</item>
      <item>Branka Malbašić</item>
      <item>SUNCE OSIGURANJE dioničko društvo za osiguranje</item>
    </izvorni_sadrzaj>
    <derivirana_varijabla naziv="DomainObject.Predmet.SudioniciListNaziv_1">
      <item>PRIMUS BANKA d.d. prisilnoj likvidaciji</item>
      <item>PRIMUS BANKA d.d. u prisilnoj likvidaciji</item>
      <item>Nikola Jakir</item>
      <item>Anđelka Duvnjak</item>
      <item>Branka Malbašić</item>
      <item>SUNCE OSIGURANJE dioničko društvo za osiguranje</item>
    </derivirana_varijabla>
  </DomainObject.Predmet.SudioniciListNaziv>
  <DomainObject.Predmet.SudioniciListAdressOIB>
    <izvorni_sadrzaj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 dioničko društvo za osiguranje, OIB 12012147571, Trnjanska cesta 108,Zagreb</item>
    </izvorni_sadrzaj>
    <derivirana_varijabla naziv="DomainObject.Predmet.SudioniciListAdressOIB_1"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 dioničko društvo za osiguranje, OIB 12012147571, Trnjanska cesta 108,Zagreb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94984932553</item>
      <item>, OIB 94984932553</item>
      <item>, OIB 35440503043</item>
      <item>, OIB 23350619805</item>
      <item>, OIB 93517569919</item>
      <item>, OIB 12012147571</item>
    </izvorni_sadrzaj>
    <derivirana_varijabla naziv="DomainObject.Predmet.SudioniciListNazivOIB_1">
      <item>, OIB 94984932553</item>
      <item>, OIB 94984932553</item>
      <item>, OIB 35440503043</item>
      <item>, OIB 23350619805</item>
      <item>, OIB 93517569919</item>
      <item>, OIB 12012147571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2807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2015-11-23T12:40:00Z</dcterms:created>
  <dc:creator>kraljicn</dc:creator>
  <cp:lastModifiedBy>Vinka Mihalinčić</cp:lastModifiedBy>
  <cp:lastPrinted>2015-06-11T11:34:00Z</cp:lastPrinted>
  <dcterms:modified xmlns:xsi="http://www.w3.org/2001/XMLSchema-instance" xsi:type="dcterms:W3CDTF">2015-11-26T08:51:00Z</dcterms:modified>
  <cp:revision>4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