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2bf5" w14:paraId="b512bf5" w:rsidRDefault="00C77D01" w:rsidP="00C77D01" w:rsidR="00C77D01">
      <w:pPr>
        <w15:collapsed w:val="false"/>
      </w:pPr>
      <w:bookmarkStart w:name="_GoBack" w:id="0"/>
      <w:bookmarkEnd w:id="0"/>
    </w:p>
    <w:p w:rsidRDefault="00C77D01" w:rsidP="00C77D01" w:rsidR="00C77D01"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77D01" w:rsidP="00C77D01" w:rsidR="00C77D01">
      <w:r>
        <w:t>REPUBLIKA HRVATSKA</w:t>
      </w:r>
    </w:p>
    <w:p w:rsidRDefault="00C77D01" w:rsidP="00C77D01" w:rsidR="00C77D01">
      <w:r>
        <w:t>TRGOVAČKI SUD U ZAGREBU                                                                18. St-802/2019-</w:t>
      </w:r>
    </w:p>
    <w:p w:rsidRDefault="00C77D01" w:rsidP="00C77D01" w:rsidR="00C77D01">
      <w:r>
        <w:t>Amruševa 2/II</w:t>
      </w:r>
    </w:p>
    <w:p w:rsidRDefault="00C77D01" w:rsidP="00C77D01" w:rsidR="00C77D01">
      <w:r>
        <w:t xml:space="preserve">   </w:t>
      </w:r>
    </w:p>
    <w:p w:rsidRDefault="00C77D01" w:rsidP="00C77D01" w:rsidR="00C77D01"/>
    <w:p w:rsidRDefault="00C77D01" w:rsidP="00C77D01" w:rsidR="00C77D01"/>
    <w:p w:rsidRDefault="00C77D01" w:rsidP="00725E64" w:rsidR="00C77D01">
      <w:pPr>
        <w:ind w:firstLine="708" w:left="2124"/>
        <w:jc w:val="both"/>
      </w:pPr>
      <w:r>
        <w:t>R E P U B L I K A   H R V A T S K A</w:t>
      </w:r>
    </w:p>
    <w:p w:rsidRDefault="00C77D01" w:rsidP="00725E64" w:rsidR="00C77D01">
      <w:pPr>
        <w:jc w:val="both"/>
      </w:pPr>
    </w:p>
    <w:p w:rsidRDefault="00C77D01" w:rsidP="00725E64" w:rsidR="00C77D01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 R J E Š E NJ E</w:t>
      </w:r>
    </w:p>
    <w:p w:rsidRDefault="00C77D01" w:rsidP="00725E64" w:rsidR="00C77D01">
      <w:pPr>
        <w:jc w:val="both"/>
      </w:pPr>
    </w:p>
    <w:p w:rsidRDefault="00C77D01" w:rsidP="00725E64" w:rsidR="00C77D01">
      <w:pPr>
        <w:jc w:val="both"/>
      </w:pPr>
    </w:p>
    <w:p w:rsidRDefault="00725E64" w:rsidP="00725E64" w:rsidR="00C77D01">
      <w:pPr>
        <w:ind w:firstLine="708"/>
        <w:jc w:val="both"/>
      </w:pPr>
      <w:r w:rsidRPr="00725E64">
        <w:t xml:space="preserve">Trgovački sud u Zagrebu, sudac Danijela Uzelac, u stečajnom postupku u povodu prijedloga FINANCIJSKE AGENCIJE, OIB 85821130368, Zagreb, Ulica grada Vukovara 70, za otvaranje stečajnog postupka nad dužnikom ALFA KONCEPT d.o.o., OIB 40043744283, Zagreb, Hrvatskog proljeća 28/2, </w:t>
      </w:r>
      <w:r>
        <w:t>3.</w:t>
      </w:r>
      <w:r w:rsidR="00C77D01">
        <w:t>svibnja 2019.</w:t>
      </w:r>
    </w:p>
    <w:p w:rsidRDefault="00C77D01" w:rsidP="00725E64" w:rsidR="00C77D01">
      <w:pPr>
        <w:jc w:val="both"/>
      </w:pPr>
    </w:p>
    <w:p w:rsidRDefault="00C77D01" w:rsidP="00725E64" w:rsidR="00C77D01">
      <w:pPr>
        <w:jc w:val="both"/>
      </w:pPr>
    </w:p>
    <w:p w:rsidRDefault="00C77D01" w:rsidP="00725E64" w:rsidR="00C77D01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r i j e š i o     j e</w:t>
      </w:r>
    </w:p>
    <w:p w:rsidRDefault="00C77D01" w:rsidP="00725E64" w:rsidR="00C77D01">
      <w:pPr>
        <w:jc w:val="both"/>
      </w:pPr>
    </w:p>
    <w:p w:rsidRDefault="00C77D01" w:rsidP="00725E64" w:rsidR="00C77D01">
      <w:pPr>
        <w:jc w:val="both"/>
      </w:pPr>
    </w:p>
    <w:p w:rsidRDefault="00C77D01" w:rsidP="00725E64" w:rsidR="00C77D01">
      <w:pPr>
        <w:ind w:firstLine="708"/>
        <w:jc w:val="both"/>
      </w:pPr>
      <w:r>
        <w:t>I. Pozivaju se osobe koje imaju pravni interes za provedbom stečajnoga postupaka nad  dužnikom</w:t>
      </w:r>
      <w:r w:rsidR="00725E64" w:rsidRPr="00725E64">
        <w:t xml:space="preserve"> ALFA KONCEPT d.o.o., OIB 40043744283, Zagreb, Hrvatskog proljeća 28/2</w:t>
      </w:r>
      <w:r>
        <w:t>, u roku 15 dana predujmiti iznos od 1.331,00 kn za pokriće troškova prethodnog i stečajnog postupka na račun Trgovačkog suda u Zagrebu otvoren pri Hrvatskoj poštanskoj banci d.d. Zagreb, broj IBAN HR9223900011300000460, model 05, poziv na broj 802-2019.</w:t>
      </w:r>
    </w:p>
    <w:p w:rsidRDefault="00C77D01" w:rsidP="00725E64" w:rsidR="00C77D01">
      <w:pPr>
        <w:jc w:val="both"/>
      </w:pPr>
    </w:p>
    <w:p w:rsidRDefault="00C77D01" w:rsidP="00725E64" w:rsidR="00C77D01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Default="00C77D01" w:rsidP="00725E64" w:rsidR="00C77D01">
      <w:pPr>
        <w:jc w:val="both"/>
      </w:pPr>
    </w:p>
    <w:p w:rsidRDefault="00C77D01" w:rsidP="00725E64" w:rsidR="00C77D01">
      <w:pPr>
        <w:jc w:val="both"/>
      </w:pPr>
    </w:p>
    <w:p w:rsidRDefault="00C77D01" w:rsidP="00725E64" w:rsidR="00C77D01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25E64">
        <w:t xml:space="preserve">  </w:t>
      </w:r>
      <w:r>
        <w:t>Obrazloženje</w:t>
      </w:r>
    </w:p>
    <w:p w:rsidRDefault="00C77D01" w:rsidP="00725E64" w:rsidR="00C77D01">
      <w:pPr>
        <w:jc w:val="both"/>
      </w:pPr>
    </w:p>
    <w:p w:rsidRDefault="00C77D01" w:rsidP="00725E64" w:rsidR="00C77D01">
      <w:pPr>
        <w:jc w:val="both"/>
      </w:pPr>
    </w:p>
    <w:p w:rsidRDefault="00C77D01" w:rsidP="00725E64" w:rsidR="00C77D01">
      <w:pPr>
        <w:ind w:firstLine="708"/>
        <w:jc w:val="both"/>
      </w:pPr>
      <w:r>
        <w:t>Na temelju prijedloga Financijske agencije za otvaranje stečajnog postupka nad dužnikom, sud je rješenjem od 1. travnja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Default="00C77D01" w:rsidP="00725E64" w:rsidR="00C77D01">
      <w:pPr>
        <w:jc w:val="both"/>
      </w:pPr>
    </w:p>
    <w:p w:rsidRDefault="00C77D01" w:rsidP="00725E64" w:rsidR="00C77D01">
      <w:pPr>
        <w:jc w:val="both"/>
      </w:pPr>
      <w:r>
        <w:t xml:space="preserve"> </w:t>
      </w:r>
      <w:r>
        <w:tab/>
        <w:t>Tijekom prethodnog postupka sud je temelju uvida u Zajednički informacijski sustav zemljišnih knjiga i katastra (ZIS) utvrdio da dužnik nije evidentiran</w:t>
      </w:r>
      <w:r w:rsidR="004667F8">
        <w:t xml:space="preserve"> kao vlasnik nekretnina  (list 6</w:t>
      </w:r>
      <w:r>
        <w:t xml:space="preserve"> spisa), dok je na temelju Uvjerenja Stanice za tehnički pregled </w:t>
      </w:r>
      <w:r w:rsidRPr="003467B7">
        <w:t>vozila od</w:t>
      </w:r>
      <w:r w:rsidR="00000F9F" w:rsidRPr="003467B7">
        <w:t xml:space="preserve"> 29.</w:t>
      </w:r>
      <w:r w:rsidRPr="003467B7">
        <w:t xml:space="preserve"> travnja</w:t>
      </w:r>
      <w:r>
        <w:t xml:space="preserve"> </w:t>
      </w:r>
      <w:r>
        <w:lastRenderedPageBreak/>
        <w:t xml:space="preserve">2019. utvrdio da na dan izdavanja uvjerenja dužnik nije evidentiran kao vlasnik vozila. </w:t>
      </w:r>
      <w:r w:rsidR="004667F8">
        <w:t xml:space="preserve">Da dužnik nema imovine potvrdio je i </w:t>
      </w:r>
      <w:r w:rsidR="00725E64">
        <w:t>dužnikov zastupnik po zakonu u Izjavi o gospo</w:t>
      </w:r>
      <w:r w:rsidR="009D4D3E">
        <w:t>darskom</w:t>
      </w:r>
      <w:r w:rsidR="00725E64">
        <w:t xml:space="preserve"> stanju dužnika od 16. travnja 2019. te na ročištu </w:t>
      </w:r>
      <w:r w:rsidR="009D4D3E">
        <w:t>25. travnja 2019. Dužnik je na ročištu ponovio  činjenice iznesene u izj</w:t>
      </w:r>
      <w:r w:rsidR="003467B7">
        <w:t xml:space="preserve">avi da društvo nema niti nekretnina niti </w:t>
      </w:r>
      <w:r w:rsidR="009D4D3E">
        <w:t xml:space="preserve">pokretnina, </w:t>
      </w:r>
      <w:r w:rsidR="00950278">
        <w:t>da ne raspolaže imovinskim pravima, da na računu dužnika nema sredstava te da nema drugu imovinu. Naveo je da ima samo jednu novčanu tražbinu prema dužniku Greny Mini j.d.o.o. koja nije</w:t>
      </w:r>
      <w:r w:rsidR="004043B8">
        <w:t xml:space="preserve"> niti</w:t>
      </w:r>
      <w:r w:rsidR="00950278">
        <w:t xml:space="preserve"> utužena</w:t>
      </w:r>
      <w:r w:rsidR="004043B8">
        <w:t xml:space="preserve"> niti naplaćena, kao i da je njegov dužnik u blokadi. Međutim, n</w:t>
      </w:r>
      <w:r w:rsidR="005D207D">
        <w:t>ovčana tražbina koja nije naplaćena predstav</w:t>
      </w:r>
      <w:r w:rsidR="00000F9F">
        <w:t>lja tek potencijalnu imovinu (tako i u</w:t>
      </w:r>
      <w:r w:rsidR="00000F9F" w:rsidRPr="00000F9F">
        <w:t xml:space="preserve"> </w:t>
      </w:r>
      <w:r w:rsidR="00000F9F">
        <w:t xml:space="preserve">rješenju Visokog trgovačkog suda Republike Hrvatske poslovni broj </w:t>
      </w:r>
      <w:r w:rsidR="00000F9F" w:rsidRPr="00000F9F">
        <w:t>Pž-4209/2017</w:t>
      </w:r>
      <w:r w:rsidR="00000F9F">
        <w:t>).</w:t>
      </w:r>
    </w:p>
    <w:p w:rsidRDefault="00C77D01" w:rsidP="00725E64" w:rsidR="00C77D01">
      <w:pPr>
        <w:jc w:val="both"/>
      </w:pPr>
    </w:p>
    <w:p w:rsidRDefault="00C77D01" w:rsidP="00725E64" w:rsidR="00C77D01">
      <w:pPr>
        <w:jc w:val="both"/>
      </w:pPr>
      <w:r>
        <w:tab/>
        <w:t xml:space="preserve">Nadalje, iz potvrde FINA-e od </w:t>
      </w:r>
      <w:r w:rsidR="004667F8">
        <w:t>8. travnja</w:t>
      </w:r>
      <w:r>
        <w:t xml:space="preserve"> 2019. </w:t>
      </w:r>
      <w:r w:rsidR="00000F9F">
        <w:t>proizlazi</w:t>
      </w:r>
      <w:r>
        <w:t xml:space="preserve"> da je dužnik na dan izdavanja potvrde imao evidentirane neizvršene osnove za plaćanje u neprekinutom razdoblju od </w:t>
      </w:r>
      <w:r w:rsidR="00945355">
        <w:t xml:space="preserve">136 </w:t>
      </w:r>
      <w:r>
        <w:t xml:space="preserve">dana u iznosu od </w:t>
      </w:r>
      <w:r w:rsidR="003467B7">
        <w:t>1</w:t>
      </w:r>
      <w:r w:rsidR="00945355">
        <w:t>91.538,52</w:t>
      </w:r>
      <w:r>
        <w:t xml:space="preserve"> kn.</w:t>
      </w:r>
    </w:p>
    <w:p w:rsidRDefault="00C77D01" w:rsidP="00725E64" w:rsidR="00C77D01">
      <w:pPr>
        <w:jc w:val="both"/>
      </w:pPr>
    </w:p>
    <w:p w:rsidRDefault="00C77D01" w:rsidP="00725E64" w:rsidR="00C77D01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C77D01" w:rsidP="00725E64" w:rsidR="00C77D01">
      <w:pPr>
        <w:jc w:val="both"/>
      </w:pPr>
    </w:p>
    <w:p w:rsidRDefault="00C77D01" w:rsidP="00725E64" w:rsidR="00C77D01">
      <w:pPr>
        <w:jc w:val="both"/>
      </w:pPr>
      <w:r>
        <w:tab/>
        <w:t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Sberbank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Sberbank d.d. iznose 150,00 kn, a troškovi izdavanja potvrde o izvršenju naloga u navedenoj banci iznose 10,00 kn po potvrdi, dakle 20,00 kn mjesečno za dvije potvrde, a za šest mjeseci 120,00 kn te troškovi promjene podataka u Državnom zavodu za statistiku 60,00 kn.</w:t>
      </w:r>
    </w:p>
    <w:p w:rsidRDefault="00C77D01" w:rsidP="00945355" w:rsidR="00C77D01">
      <w:pPr>
        <w:jc w:val="both"/>
      </w:pPr>
    </w:p>
    <w:p w:rsidRDefault="00C77D01" w:rsidP="00945355" w:rsidR="00C77D01">
      <w:pPr>
        <w:jc w:val="both"/>
      </w:pPr>
      <w:r>
        <w:tab/>
        <w:t xml:space="preserve">Slijedom navedenog, ukupni troškovi prethodnoga i otvorenoga stečajnog postupka utemeljeni na trajanju postupka od 6 mjeseci iznosi bi 6.331,00 kn. Budući da iz obavijesti Financijske agencije proizlazi da su zaplijenjena sredstava na ime predujma za namirenje troškova stečajnog postupka u smislu odredbe čl. 112. st. 5. SZ-a u iznosu od </w:t>
      </w:r>
      <w:r w:rsidR="00945355">
        <w:t>5.000,00</w:t>
      </w:r>
      <w:r>
        <w:t xml:space="preserve"> kn, naprijed navedeni iznos troškova je umanjen za zaplijenjeni iznos.</w:t>
      </w:r>
    </w:p>
    <w:p w:rsidRDefault="00C77D01" w:rsidP="00945355" w:rsidR="00C77D01">
      <w:pPr>
        <w:jc w:val="both"/>
      </w:pPr>
    </w:p>
    <w:p w:rsidRDefault="00C77D01" w:rsidP="00945355" w:rsidR="00C77D01">
      <w:pPr>
        <w:jc w:val="both"/>
      </w:pPr>
      <w:r>
        <w:tab/>
        <w:t xml:space="preserve">Imajući u vidu da dužnik nema imovinu koja bi ušla u stečajnu masu, odnosno da imovina nije dostatna za namirenje troškova prethodnog i stečajnog postupka, u smislu </w:t>
      </w:r>
      <w:r>
        <w:lastRenderedPageBreak/>
        <w:t>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</w:t>
      </w:r>
      <w:r w:rsidR="00945355">
        <w:t xml:space="preserve">t. 2. SZ-a (točka II. izreke). </w:t>
      </w:r>
    </w:p>
    <w:p w:rsidRDefault="00C77D01" w:rsidP="00C77D01" w:rsidR="00C77D01"/>
    <w:p w:rsidRDefault="00C77D01" w:rsidP="00C77D01" w:rsidR="00C77D01"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U Zagrebu </w:t>
      </w:r>
      <w:r w:rsidR="00945355" w:rsidRPr="004043B8">
        <w:t>3</w:t>
      </w:r>
      <w:r w:rsidR="00945355">
        <w:t>. svibnja</w:t>
      </w:r>
      <w:r>
        <w:t xml:space="preserve"> 2019.</w:t>
      </w:r>
    </w:p>
    <w:p w:rsidRDefault="00C77D01" w:rsidP="00C77D01" w:rsidR="00C77D01"/>
    <w:p w:rsidRDefault="00C77D01" w:rsidP="00C77D01" w:rsidR="00C77D01">
      <w:r>
        <w:t xml:space="preserve">                                                                                                                           Sudac </w:t>
      </w:r>
    </w:p>
    <w:p w:rsidRDefault="00C77D01" w:rsidP="00C77D01" w:rsidR="00C77D01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Danijela Uzelac, v.r.</w:t>
      </w:r>
    </w:p>
    <w:p w:rsidRDefault="00C77D01" w:rsidP="00C77D01" w:rsidR="00C77D01"/>
    <w:p w:rsidRDefault="00C77D01" w:rsidP="00C77D01" w:rsidR="00C77D01"/>
    <w:p w:rsidRDefault="00C77D01" w:rsidP="00C77D01" w:rsidR="00C77D01"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 sudu u 2 primjerka, a o žalbi odlučuje za Visoki trgovački sud Republike Hrvatske.</w:t>
      </w:r>
    </w:p>
    <w:p w:rsidRDefault="00C77D01" w:rsidP="00C77D01" w:rsidR="00C77D01"/>
    <w:p w:rsidRDefault="00C77D01" w:rsidP="00C77D01" w:rsidR="00C77D01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otpravka:</w:t>
      </w:r>
    </w:p>
    <w:p w:rsidRDefault="00C77D01" w:rsidP="009D4D3E" w:rsidR="00C77D01">
      <w:pPr>
        <w:ind w:firstLine="708" w:left="6372"/>
      </w:pPr>
      <w:r>
        <w:t>Katarina Franjić</w:t>
      </w:r>
    </w:p>
    <w:p w:rsidRDefault="00DF2B52" w:rsidP="00C77D01" w:rsidR="00DF2B52"/>
    <w:sectPr w:rsidR="00DF2B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7AE6"/>
    <w:rsid w:val="00000F9F"/>
    <w:rsid w:val="00310395"/>
    <w:rsid w:val="003467B7"/>
    <w:rsid w:val="004043B8"/>
    <w:rsid w:val="004667F8"/>
    <w:rsid w:val="004E7AE6"/>
    <w:rsid w:val="005D207D"/>
    <w:rsid w:val="00725E64"/>
    <w:rsid w:val="00945355"/>
    <w:rsid w:val="00950278"/>
    <w:rsid w:val="00992848"/>
    <w:rsid w:val="009D4D3E"/>
    <w:rsid w:val="00C77D01"/>
    <w:rsid w:val="00DF2B52"/>
    <w:rsid w:val="00DF2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28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284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D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D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D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D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28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284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D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D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D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D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St-802/2019</izvorni_sadrzaj>
    <derivirana_varijabla naziv="DomainObject.Predmet.OznakaBroj_1">St-802/2019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KONCEPT d.o.o.</izvorni_sadrzaj>
    <derivirana_varijabla naziv="DomainObject.Predmet.ProtustrankaFormated_1">  ALFA KONCEPT d.o.o.</derivirana_varijabla>
  </DomainObject.Predmet.ProtustrankaFormated>
  <DomainObject.Predmet.ProtustrankaFormatedOIB>
    <izvorni_sadrzaj>  ALFA KONCEPT d.o.o., OIB 40043744283</izvorni_sadrzaj>
    <derivirana_varijabla naziv="DomainObject.Predmet.ProtustrankaFormatedOIB_1">  ALFA KONCEPT d.o.o., OIB 40043744283</derivirana_varijabla>
  </DomainObject.Predmet.ProtustrankaFormatedOIB>
  <DomainObject.Predmet.ProtustrankaFormatedWithAdress>
    <izvorni_sadrzaj> ALFA KONCEPT d.o.o., Hrvatskog proljeća 28/2, 10000 Zagreb</izvorni_sadrzaj>
    <derivirana_varijabla naziv="DomainObject.Predmet.ProtustrankaFormatedWithAdress_1"> ALFA KONCEPT d.o.o., Hrvatskog proljeća 28/2, 10000 Zagreb</derivirana_varijabla>
  </DomainObject.Predmet.ProtustrankaFormatedWithAdress>
  <DomainObject.Predmet.ProtustrankaFormatedWithAdressOIB>
    <izvorni_sadrzaj> ALFA KONCEPT d.o.o., OIB 40043744283, Hrvatskog proljeća 28/2, 10000 Zagreb</izvorni_sadrzaj>
    <derivirana_varijabla naziv="DomainObject.Predmet.ProtustrankaFormatedWithAdressOIB_1"> ALFA KONCEPT d.o.o., OIB 40043744283, Hrvatskog proljeća 28/2, 10000 Zagreb</derivirana_varijabla>
  </DomainObject.Predmet.ProtustrankaFormatedWithAdressOIB>
  <DomainObject.Predmet.ProtustrankaWithAdress>
    <izvorni_sadrzaj>ALFA KONCEPT d.o.o. Hrvatskog proljeća 28/2, 10000 Zagreb</izvorni_sadrzaj>
    <derivirana_varijabla naziv="DomainObject.Predmet.ProtustrankaWithAdress_1">ALFA KONCEPT d.o.o. Hrvatskog proljeća 28/2, 10000 Zagreb</derivirana_varijabla>
  </DomainObject.Predmet.ProtustrankaWithAdress>
  <DomainObject.Predmet.ProtustrankaWithAdressOIB>
    <izvorni_sadrzaj>ALFA KONCEPT d.o.o., OIB 40043744283, Hrvatskog proljeća 28/2, 10000 Zagreb</izvorni_sadrzaj>
    <derivirana_varijabla naziv="DomainObject.Predmet.ProtustrankaWithAdressOIB_1">ALFA KONCEPT d.o.o., OIB 40043744283, Hrvatskog proljeća 28/2, 10000 Zagreb</derivirana_varijabla>
  </DomainObject.Predmet.ProtustrankaWithAdressOIB>
  <DomainObject.Predmet.ProtustrankaNazivFormated>
    <izvorni_sadrzaj>ALFA KONCEPT d.o.o.</izvorni_sadrzaj>
    <derivirana_varijabla naziv="DomainObject.Predmet.ProtustrankaNazivFormated_1">ALFA KONCEPT d.o.o.</derivirana_varijabla>
  </DomainObject.Predmet.ProtustrankaNazivFormated>
  <DomainObject.Predmet.ProtustrankaNazivFormatedOIB>
    <izvorni_sadrzaj>ALFA KONCEPT d.o.o., OIB 40043744283</izvorni_sadrzaj>
    <derivirana_varijabla naziv="DomainObject.Predmet.ProtustrankaNazivFormatedOIB_1">ALFA KONCEPT d.o.o., OIB 40043744283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ALFA KONCEPT d.o.o.</item>
    </izvorni_sadrzaj>
    <derivirana_varijabla naziv="DomainObject.Predmet.ProtuStrankaListFormated_1">
      <item>ALFA KONCEPT d.o.o.</item>
    </derivirana_varijabla>
  </DomainObject.Predmet.ProtuStrankaListFormated>
  <DomainObject.Predmet.ProtuStrankaListFormatedOIB>
    <izvorni_sadrzaj>
      <item>ALFA KONCEPT d.o.o., OIB 40043744283</item>
    </izvorni_sadrzaj>
    <derivirana_varijabla naziv="DomainObject.Predmet.ProtuStrankaListFormatedOIB_1">
      <item>ALFA KONCEPT d.o.o., OIB 40043744283</item>
    </derivirana_varijabla>
  </DomainObject.Predmet.ProtuStrankaListFormatedOIB>
  <DomainObject.Predmet.ProtuStrankaListFormatedWithAdress>
    <izvorni_sadrzaj>
      <item>ALFA KONCEPT d.o.o., Hrvatskog proljeća 28/2, 10000 Zagreb</item>
    </izvorni_sadrzaj>
    <derivirana_varijabla naziv="DomainObject.Predmet.ProtuStrankaListFormatedWithAdress_1">
      <item>ALFA KONCEPT d.o.o., Hrvatskog proljeća 28/2, 10000 Zagreb</item>
    </derivirana_varijabla>
  </DomainObject.Predmet.ProtuStrankaListFormatedWithAdress>
  <DomainObject.Predmet.ProtuStrankaListFormatedWithAdressOIB>
    <izvorni_sadrzaj>
      <item>ALFA KONCEPT d.o.o., OIB 40043744283, Hrvatskog proljeća 28/2, 10000 Zagreb</item>
    </izvorni_sadrzaj>
    <derivirana_varijabla naziv="DomainObject.Predmet.ProtuStrankaListFormatedWithAdressOIB_1">
      <item>ALFA KONCEPT d.o.o., OIB 40043744283, Hrvatskog proljeća 28/2, 10000 Zagreb</item>
    </derivirana_varijabla>
  </DomainObject.Predmet.ProtuStrankaListFormatedWithAdressOIB>
  <DomainObject.Predmet.ProtuStrankaListNazivFormated>
    <izvorni_sadrzaj>
      <item>ALFA KONCEPT d.o.o.</item>
    </izvorni_sadrzaj>
    <derivirana_varijabla naziv="DomainObject.Predmet.ProtuStrankaListNazivFormated_1">
      <item>ALFA KONCEPT d.o.o.</item>
    </derivirana_varijabla>
  </DomainObject.Predmet.ProtuStrankaListNazivFormated>
  <DomainObject.Predmet.ProtuStrankaListNazivFormatedOIB>
    <izvorni_sadrzaj>
      <item>ALFA KONCEPT d.o.o., OIB 40043744283</item>
    </izvorni_sadrzaj>
    <derivirana_varijabla naziv="DomainObject.Predmet.ProtuStrankaListNazivFormatedOIB_1">
      <item>ALFA KONCEPT d.o.o., OIB 40043744283</item>
    </derivirana_varijabla>
  </DomainObject.Predmet.ProtuStrankaListNazivFormatedOIB>
  <DomainObject.Predmet.OstaliListFormated>
    <izvorni_sadrzaj>
      <item>Feliks Šemanjski</item>
    </izvorni_sadrzaj>
    <derivirana_varijabla naziv="DomainObject.Predmet.OstaliListFormated_1">
      <item>Feliks Šemanjski</item>
    </derivirana_varijabla>
  </DomainObject.Predmet.OstaliListFormated>
  <DomainObject.Predmet.OstaliListFormatedOIB>
    <izvorni_sadrzaj>
      <item>Feliks Šemanjski, OIB 57366571277</item>
    </izvorni_sadrzaj>
    <derivirana_varijabla naziv="DomainObject.Predmet.OstaliListFormatedOIB_1">
      <item>Feliks Šemanjski, OIB 57366571277</item>
    </derivirana_varijabla>
  </DomainObject.Predmet.OstaliListFormatedOIB>
  <DomainObject.Predmet.OstaliListFormatedWithAdress>
    <izvorni_sadrzaj>
      <item>Feliks Šemanjski, Grabljak 3, 10000 Zagreb</item>
    </izvorni_sadrzaj>
    <derivirana_varijabla naziv="DomainObject.Predmet.OstaliListFormatedWithAdress_1">
      <item>Feliks Šemanjski, Grabljak 3, 10000 Zagreb</item>
    </derivirana_varijabla>
  </DomainObject.Predmet.OstaliListFormatedWithAdress>
  <DomainObject.Predmet.OstaliListFormatedWithAdressOIB>
    <izvorni_sadrzaj>
      <item>Feliks Šemanjski, OIB 57366571277, Grabljak 3, 10000 Zagreb</item>
    </izvorni_sadrzaj>
    <derivirana_varijabla naziv="DomainObject.Predmet.OstaliListFormatedWithAdressOIB_1">
      <item>Feliks Šemanjski, OIB 57366571277, Grabljak 3, 10000 Zagreb</item>
    </derivirana_varijabla>
  </DomainObject.Predmet.OstaliListFormatedWithAdressOIB>
  <DomainObject.Predmet.OstaliListNazivFormated>
    <izvorni_sadrzaj>
      <item>Feliks Šemanjski</item>
    </izvorni_sadrzaj>
    <derivirana_varijabla naziv="DomainObject.Predmet.OstaliListNazivFormated_1">
      <item>Feliks Šemanjski</item>
    </derivirana_varijabla>
  </DomainObject.Predmet.OstaliListNazivFormated>
  <DomainObject.Predmet.OstaliListNazivFormatedOIB>
    <izvorni_sadrzaj>
      <item>Feliks Šemanjski, OIB 57366571277</item>
    </izvorni_sadrzaj>
    <derivirana_varijabla naziv="DomainObject.Predmet.OstaliListNazivFormatedOIB_1">
      <item>Feliks Šemanjski, OIB 57366571277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ALFA KONCEPT d.o.o.</izvorni_sadrzaj>
    <derivirana_varijabla naziv="DomainObject.Predmet.ProtustrankaIDrugi_1">ALFA KONCEPT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ALFA KONCEPT d.o.o., OIB 40043744283, Hrvatskog proljeća 28/2, 10000 Zagreb</izvorni_sadrzaj>
    <derivirana_varijabla naziv="DomainObject.Predmet.ProtustrankaIDrugiAdressOIB_1">ALFA KONCEPT d.o.o., OIB 40043744283, Hrvatskog proljeća 28/2,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KONCEPT d.o.o.</item>
      <item>FINANCIJSKA AGENCIJA, RC Zagreb</item>
      <item>Feliks Šemanjski</item>
    </izvorni_sadrzaj>
    <derivirana_varijabla naziv="DomainObject.Predmet.SudioniciListNaziv_1">
      <item>ALFA KONCEPT d.o.o.</item>
      <item>FINANCIJSKA AGENCIJA, RC Zagreb</item>
      <item>Feliks Šemanjski</item>
    </derivirana_varijabla>
  </DomainObject.Predmet.SudioniciListNaziv>
  <DomainObject.Predmet.SudioniciListAdressOIB>
    <izvorni_sadrzaj>
      <item>ALFA KONCEPT d.o.o., OIB 40043744283, Hrvatskog proljeća 28/2,10000 Zagreb</item>
      <item>FINANCIJSKA AGENCIJA, RC Zagreb, OIB 85821130368, Trg svibanjskih žrtava 1995. 1,10000 Zagreb</item>
      <item>Feliks Šemanjski, OIB 57366571277, Grabljak 3,10000 Zagreb</item>
    </izvorni_sadrzaj>
    <derivirana_varijabla naziv="DomainObject.Predmet.SudioniciListAdressOIB_1">
      <item>ALFA KONCEPT d.o.o., OIB 40043744283, Hrvatskog proljeća 28/2,10000 Zagreb</item>
      <item>FINANCIJSKA AGENCIJA, RC Zagreb, OIB 85821130368, Trg svibanjskih žrtava 1995. 1,10000 Zagreb</item>
      <item>Feliks Šemanjski, OIB 57366571277, Grabljak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40043744283</item>
      <item>, OIB 85821130368</item>
      <item>, OIB 57366571277</item>
    </izvorni_sadrzaj>
    <derivirana_varijabla naziv="DomainObject.Predmet.SudioniciListNazivOIB_1">
      <item>, OIB 40043744283</item>
      <item>, OIB 85821130368</item>
      <item>, OIB 57366571277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2019.</izvorni_sadrzaj>
    <derivirana_varijabla naziv="DomainObject.Predmet.DatumZadnjeOdrzaneSudskeRadnje_1">25. travnja 2019.</derivirana_varijabla>
  </DomainObject.Predmet.DatumZadnjeOdrzaneSudskeRadnje>
  <DomainObject.PredzadnjaOdlukaIzPredmeta.DatumDonosenjaOdluke>
    <izvorni_sadrzaj>1. travnja 2019.</izvorni_sadrzaj>
    <derivirana_varijabla naziv="DomainObject.PredzadnjaOdlukaIzPredmeta.DatumDonosenjaOdluke_1">1. travnja 2019.</derivirana_varijabla>
  </DomainObject.PredzadnjaOdlukaIzPredmeta.DatumDonosenjaOdluke>
  <DomainObject.PredzadnjaOdlukaIzPredmeta.Oznaka>
    <izvorni_sadrzaj>St-802/2019-5</izvorni_sadrzaj>
    <derivirana_varijabla naziv="DomainObject.PredzadnjaOdlukaIzPredmeta.Oznaka_1">St-802/2019-5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995</properties:Words>
  <properties:Characters>5417</properties:Characters>
  <properties:Lines>114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2019-05-03T09:11:00Z</dcterms:created>
  <dc:creator>Danijela Uzelac</dc:creator>
  <dc:description/>
  <cp:keywords/>
  <cp:lastModifiedBy>Katarina Franjić</cp:lastModifiedBy>
  <cp:lastPrinted>2019-05-03T10:58:00Z</cp:lastPrinted>
  <dcterms:modified xmlns:xsi="http://www.w3.org/2001/XMLSchema-instance" xsi:type="dcterms:W3CDTF">2019-05-03T10:58:00Z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(st-802-19 4. rješenje predujam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