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16d40" w14:paraId="1e16d40" w:rsidRDefault="00AA5237" w:rsidP="004C7981" w:rsidR="004C7981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</w:r>
      <w:r w:rsidR="00927608" w:rsidRPr="00AB42D5">
        <w:t>Poslovni broj: 5</w:t>
      </w:r>
      <w:r w:rsidR="00017BA9">
        <w:t xml:space="preserve"> St-</w:t>
      </w:r>
      <w:r w:rsidR="004B52DA">
        <w:t>582</w:t>
      </w:r>
      <w:r w:rsidR="00177BF1">
        <w:t>/15-7</w:t>
      </w:r>
    </w:p>
    <w:p w:rsidRDefault="00AA5237" w:rsidP="00BF3D61" w:rsidR="00AA5237">
      <w:pPr>
        <w:jc w:val="center"/>
      </w:pPr>
    </w:p>
    <w:p w:rsidRDefault="00927608" w:rsidP="00BF3D61" w:rsidR="00927608">
      <w:pPr>
        <w:jc w:val="center"/>
      </w:pPr>
    </w:p>
    <w:p w:rsidRDefault="00927608" w:rsidP="00BF3D61" w:rsidR="00927608" w:rsidRPr="008C3132">
      <w:pPr>
        <w:jc w:val="center"/>
      </w:pPr>
    </w:p>
    <w:p w:rsidRDefault="00AA5237" w:rsidP="00952B68" w:rsidR="00AA5237" w:rsidRPr="008C3132">
      <w:r w:rsidRPr="008C3132">
        <w:t>REPUBLIKA HRVATSKA</w:t>
      </w:r>
    </w:p>
    <w:p w:rsidRDefault="00AA5237" w:rsidP="00952B68" w:rsidR="00AA5237">
      <w:r w:rsidRPr="008C3132">
        <w:t>TRGOVAČKI SUD U ZADRU</w:t>
      </w:r>
    </w:p>
    <w:p w:rsidRDefault="00AA5237" w:rsidP="00952B68" w:rsidR="00AA5237">
      <w:r>
        <w:t>Dr. Franje Tuđmana 35</w:t>
      </w:r>
      <w:r w:rsidR="00927608">
        <w:t>.</w:t>
      </w:r>
    </w:p>
    <w:p w:rsidRDefault="00AA5237" w:rsidP="00952B68" w:rsidR="00AA5237"/>
    <w:p w:rsidRDefault="00B604B0" w:rsidP="00952B68" w:rsidR="00B604B0"/>
    <w:p w:rsidRDefault="00AA5237" w:rsidP="008C3132" w:rsidR="00AA5237" w:rsidRPr="008C3132">
      <w:pPr>
        <w:jc w:val="center"/>
      </w:pPr>
      <w:r>
        <w:t xml:space="preserve">U  I M E  R E P U B L I K E  H R V A T S K E </w:t>
      </w:r>
    </w:p>
    <w:p w:rsidRDefault="00AA5237" w:rsidP="00106EA8" w:rsidR="00AA5237" w:rsidRPr="008C3132">
      <w:pPr>
        <w:jc w:val="both"/>
      </w:pPr>
    </w:p>
    <w:p w:rsidRDefault="00AA5237" w:rsidP="001A4E75" w:rsidR="00AA5237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604B0" w:rsidP="005440C2" w:rsidR="00B604B0" w:rsidRPr="008C3132"/>
    <w:p w:rsidRDefault="00AB42D5" w:rsidP="008D4452" w:rsidR="00AA5237" w:rsidRPr="008C3132">
      <w:pPr>
        <w:ind w:firstLine="705"/>
        <w:jc w:val="both"/>
      </w:pPr>
      <w:r>
        <w:t>Trgovački sud u Zadru, OIB: 39670464653</w:t>
      </w:r>
      <w:r w:rsidR="00AA5237">
        <w:t xml:space="preserve">, </w:t>
      </w:r>
      <w:r w:rsidR="00AA5237" w:rsidRPr="008C3132">
        <w:t xml:space="preserve">po </w:t>
      </w:r>
      <w:r w:rsidR="009D6B95">
        <w:t>sudskoj</w:t>
      </w:r>
      <w:r w:rsidR="00927608">
        <w:t xml:space="preserve"> savjetni</w:t>
      </w:r>
      <w:r w:rsidR="009D6B95">
        <w:t>ci</w:t>
      </w:r>
      <w:r w:rsidR="00927608">
        <w:t xml:space="preserve"> Katarin</w:t>
      </w:r>
      <w:r w:rsidR="009D6B95">
        <w:t>i</w:t>
      </w:r>
      <w:r w:rsidR="00927608">
        <w:t xml:space="preserve"> Miletić</w:t>
      </w:r>
      <w:r w:rsidR="00AA5237" w:rsidRPr="008C3132">
        <w:t xml:space="preserve">, </w:t>
      </w:r>
      <w:r>
        <w:t>povodom zahtjeva</w:t>
      </w:r>
      <w:r w:rsidRPr="00386298">
        <w:t xml:space="preserve"> </w:t>
      </w:r>
      <w:r>
        <w:t>Financijske agencije, Regionalnog centra Splita, Podružnice Za</w:t>
      </w:r>
      <w:r w:rsidR="00745C8F">
        <w:t>dar, Ivana Danila 4., Zadar</w:t>
      </w:r>
      <w:r w:rsidR="00BD25D8">
        <w:t>, OIB 85821130368</w:t>
      </w:r>
      <w:r w:rsidR="00745C8F">
        <w:t xml:space="preserve"> od </w:t>
      </w:r>
      <w:r w:rsidR="004B52DA">
        <w:t>9</w:t>
      </w:r>
      <w:r w:rsidR="005E6FD0">
        <w:t>. studenog</w:t>
      </w:r>
      <w:r>
        <w:t xml:space="preserve"> 2015. za provedbu skraćenoga stečajnog postupka</w:t>
      </w:r>
      <w:r w:rsidRPr="008C3132">
        <w:t xml:space="preserve"> nad dužnikom</w:t>
      </w:r>
      <w:r>
        <w:t xml:space="preserve"> </w:t>
      </w:r>
      <w:r w:rsidR="004B52DA">
        <w:t>BRANITELJSKA ZADRUGA DOMOVINA, Vrana, Marina 1., OIB 11604416448</w:t>
      </w:r>
      <w:r w:rsidR="002A6E5F" w:rsidRPr="00AB42D5">
        <w:t xml:space="preserve">, </w:t>
      </w:r>
      <w:r w:rsidR="00AA5237" w:rsidRPr="008C3132">
        <w:t xml:space="preserve">dana </w:t>
      </w:r>
      <w:r w:rsidR="00BD25D8">
        <w:t>21</w:t>
      </w:r>
      <w:r w:rsidR="00CD7763">
        <w:t>. ožujka 2016.</w:t>
      </w:r>
    </w:p>
    <w:p w:rsidRDefault="00B604B0" w:rsidP="00316882" w:rsidR="00B604B0" w:rsidRPr="008C3132">
      <w:pPr>
        <w:jc w:val="both"/>
      </w:pPr>
    </w:p>
    <w:p w:rsidRDefault="00AA5237" w:rsidP="005440C2" w:rsidR="00AA5237" w:rsidRPr="008C3132">
      <w:pPr>
        <w:jc w:val="center"/>
      </w:pPr>
      <w:r w:rsidRPr="008C3132">
        <w:t>r i j e š i o  j e</w:t>
      </w:r>
    </w:p>
    <w:p w:rsidRDefault="001030FD" w:rsidP="00BD25D8" w:rsidR="001030FD" w:rsidRPr="008C3132"/>
    <w:p w:rsidRDefault="00193657" w:rsidP="00AB42D5" w:rsidR="001030FD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 w:rsidR="00AB42D5">
        <w:t xml:space="preserve">skraćeni </w:t>
      </w:r>
      <w:r w:rsidRPr="002B5AAE">
        <w:t>stečajni postupak nad stečajnim dužnikom</w:t>
      </w:r>
      <w:r w:rsidR="002A6E5F" w:rsidRPr="002A6E5F">
        <w:t xml:space="preserve"> </w:t>
      </w:r>
      <w:r w:rsidR="004B52DA">
        <w:t>BRANITELJSKA ZADRUGA DOMOVINA, Vrana, Marina 1., OIB 11604416448</w:t>
      </w:r>
      <w:r w:rsidR="008F77CD">
        <w:t xml:space="preserve"> </w:t>
      </w:r>
      <w:r w:rsidR="00AB42D5">
        <w:t xml:space="preserve">s danom </w:t>
      </w:r>
      <w:r w:rsidR="00BD25D8">
        <w:t>21</w:t>
      </w:r>
      <w:r w:rsidR="00AB42D5">
        <w:t xml:space="preserve">. ožujka 2016. u </w:t>
      </w:r>
      <w:r w:rsidR="00457D2D">
        <w:t xml:space="preserve">11,41 </w:t>
      </w:r>
      <w:r w:rsidR="00AB42D5">
        <w:t>sati kada će se ovo rješenje objaviti na mrežnoj stranici e-Oglasna ploča suda.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E41244" w:rsidR="00E41244">
      <w:pPr>
        <w:ind w:hanging="705" w:left="705"/>
        <w:jc w:val="both"/>
      </w:pPr>
      <w:r w:rsidRPr="002B5AAE">
        <w:t>I</w:t>
      </w:r>
      <w:r w:rsidR="00AB42D5"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 w:rsidR="00BD25D8">
        <w:t>Vencel Čuljak iz Osijeka, Plješevička 16E</w:t>
      </w:r>
      <w:r w:rsidR="00BD25D8" w:rsidRPr="00026E90">
        <w:t>,</w:t>
      </w:r>
      <w:r w:rsidR="00BD25D8">
        <w:t xml:space="preserve"> OIB 60951188779.</w:t>
      </w:r>
    </w:p>
    <w:p w:rsidRDefault="00670F33" w:rsidP="00E41244" w:rsidR="00670F33" w:rsidRPr="002B5AAE">
      <w:pPr>
        <w:ind w:hanging="705" w:left="705"/>
        <w:jc w:val="both"/>
      </w:pPr>
    </w:p>
    <w:p w:rsidRDefault="00193657" w:rsidP="00193657" w:rsidR="00DD6025">
      <w:pPr>
        <w:ind w:hanging="705" w:left="705"/>
        <w:jc w:val="both"/>
      </w:pPr>
      <w:r w:rsidRPr="002B5AAE">
        <w:t>I</w:t>
      </w:r>
      <w:r w:rsidR="00AB42D5"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 w:rsidR="00764B55">
        <w:t xml:space="preserve">skraćeni </w:t>
      </w:r>
      <w:r w:rsidRPr="002B5AAE">
        <w:t>stečajni postupak nad dužnikom</w:t>
      </w:r>
      <w:r w:rsidR="002A6E5F" w:rsidRPr="002A6E5F">
        <w:t xml:space="preserve"> </w:t>
      </w:r>
      <w:r w:rsidR="004B52DA">
        <w:t>BRANITELJSKA ZADRUGA DOMOVINA, Vrana, Marina 1., OIB 11604416448</w:t>
      </w:r>
      <w:r w:rsidR="00AB42D5">
        <w:t>.</w:t>
      </w:r>
    </w:p>
    <w:p w:rsidRDefault="00AB42D5" w:rsidP="00193657" w:rsidR="00AB42D5">
      <w:pPr>
        <w:ind w:hanging="705" w:left="705"/>
        <w:jc w:val="both"/>
      </w:pPr>
    </w:p>
    <w:p w:rsidRDefault="00AB42D5" w:rsidP="00193657" w:rsidR="00193657" w:rsidRPr="002B5AAE">
      <w:pPr>
        <w:ind w:hanging="705" w:left="705"/>
        <w:jc w:val="both"/>
      </w:pPr>
      <w:r>
        <w:t>I</w:t>
      </w:r>
      <w:r w:rsidR="00193657">
        <w:t xml:space="preserve">V.        </w:t>
      </w:r>
      <w:r w:rsidR="00193657" w:rsidRPr="002B5AAE">
        <w:t>Dio nastalih trošk</w:t>
      </w:r>
      <w:r>
        <w:t>ova postupka isplatit će se iz F</w:t>
      </w:r>
      <w:r w:rsidR="00193657" w:rsidRPr="002B5AAE">
        <w:t xml:space="preserve">onda </w:t>
      </w:r>
      <w:r>
        <w:t>za namirenje troškova stečajnog postupka iz čl. 111</w:t>
      </w:r>
      <w:r w:rsidR="00193657" w:rsidRPr="002B5AAE">
        <w:t>. S</w:t>
      </w:r>
      <w:r>
        <w:t>tečajnog zakona.</w:t>
      </w:r>
    </w:p>
    <w:p w:rsidRDefault="00193657" w:rsidP="00193657" w:rsidR="00193657" w:rsidRPr="002B5AAE">
      <w:pPr>
        <w:jc w:val="both"/>
      </w:pPr>
    </w:p>
    <w:p w:rsidRDefault="00193657" w:rsidP="00193657" w:rsidR="00193657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 xml:space="preserve"> </w:t>
      </w:r>
      <w:r w:rsidRPr="002B5AAE">
        <w:tab/>
        <w:t xml:space="preserve">Ovo rješenje će se </w:t>
      </w:r>
      <w:r w:rsidR="00AB42D5"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193657" w:rsidP="00193657" w:rsidR="00193657" w:rsidRPr="002B5AAE">
      <w:pPr>
        <w:ind w:hanging="705" w:left="705"/>
        <w:jc w:val="both"/>
      </w:pPr>
    </w:p>
    <w:p w:rsidRDefault="00193657" w:rsidP="009D6B95" w:rsidR="00193657" w:rsidRPr="002B5AAE">
      <w:pPr>
        <w:ind w:hanging="709" w:left="709"/>
        <w:jc w:val="both"/>
      </w:pPr>
      <w:r w:rsidRPr="002B5AAE">
        <w:t>V</w:t>
      </w:r>
      <w:r w:rsidR="001030FD">
        <w:t>I</w:t>
      </w:r>
      <w:r>
        <w:t>.</w:t>
      </w:r>
      <w:r w:rsidR="00BD25D8">
        <w:t xml:space="preserve">  </w:t>
      </w:r>
      <w:r w:rsidRPr="002B5AAE">
        <w:t xml:space="preserve">Otvaranje </w:t>
      </w:r>
      <w:r w:rsidR="00AB42D5">
        <w:t xml:space="preserve">skraćenog </w:t>
      </w:r>
      <w:r w:rsidRPr="002B5AAE">
        <w:t xml:space="preserve">stečajnog postupka </w:t>
      </w:r>
      <w:r w:rsidR="00AB42D5"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 w:rsidR="00AB42D5">
        <w:t>prava intelektualnog vlasništva i druge javne knjige, registre, upisnike i očevidnike u kojima je dužnik upisan kao nositelj nekog prava.</w:t>
      </w:r>
    </w:p>
    <w:p w:rsidRDefault="00193657" w:rsidP="00193657" w:rsidR="00193657" w:rsidRPr="00B604B0">
      <w:pPr>
        <w:jc w:val="both"/>
        <w:rPr>
          <w:b/>
        </w:rPr>
      </w:pPr>
    </w:p>
    <w:p w:rsidRDefault="00193657" w:rsidP="00927608" w:rsidR="00193657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 w:rsidR="00AB42D5">
        <w:t xml:space="preserve">skraćenog </w:t>
      </w:r>
      <w:r w:rsidRPr="00572080">
        <w:t xml:space="preserve">stečajnog postupka zastupati stečajnu masu, te u ime stečajnog dužnika, a za račun stečajne mase </w:t>
      </w:r>
      <w:r w:rsidR="00AB42D5">
        <w:t xml:space="preserve">postupke radi prikupljanja imovine koja ulazi u stečajnu masu i prikupljenim sredstvima </w:t>
      </w:r>
      <w:r w:rsidR="000E3B4A">
        <w:t xml:space="preserve">podmiriti nastale troškove stečajnog postupka, a neiskorišteni iznos uplati u Fond za namirenje troškova stečajnog postupka iz čl. 111. Stečajnog zakona. </w:t>
      </w:r>
    </w:p>
    <w:p w:rsidRDefault="00670F33" w:rsidP="00927608" w:rsidR="00670F33" w:rsidRPr="00572080">
      <w:pPr>
        <w:ind w:hanging="705" w:left="705"/>
        <w:jc w:val="both"/>
      </w:pPr>
    </w:p>
    <w:p w:rsidRDefault="00193657" w:rsidP="00193657" w:rsidR="00193657" w:rsidRPr="002B5AAE">
      <w:pPr>
        <w:jc w:val="center"/>
      </w:pPr>
      <w:r w:rsidRPr="002B5AAE">
        <w:t>Obrazloženje</w:t>
      </w:r>
    </w:p>
    <w:p w:rsidRDefault="00193657" w:rsidP="00193657" w:rsidR="00193657" w:rsidRPr="002B5AAE">
      <w:pPr>
        <w:jc w:val="center"/>
        <w:rPr>
          <w:b/>
        </w:rPr>
      </w:pPr>
    </w:p>
    <w:p w:rsidRDefault="000E3B4A" w:rsidP="000E3B4A" w:rsidR="000E3B4A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 w:rsidR="00962EE0">
        <w:t xml:space="preserve">dana </w:t>
      </w:r>
      <w:r w:rsidR="004B52DA">
        <w:t>9</w:t>
      </w:r>
      <w:r w:rsidR="005E6FD0">
        <w:t>. studenog</w:t>
      </w:r>
      <w:r>
        <w:t xml:space="preserve"> 2015</w:t>
      </w:r>
      <w:r w:rsidRPr="002B5AAE">
        <w:t xml:space="preserve">. zahtjev za </w:t>
      </w:r>
      <w:r w:rsidRPr="00B604B0">
        <w:t>provedbu skraćenog stečajnog postupka nad dužnikom</w:t>
      </w:r>
      <w:r w:rsidRPr="00181006">
        <w:t xml:space="preserve"> </w:t>
      </w:r>
      <w:r>
        <w:t>na temelju čl. 444. st. 1. Stečajnog zakona (Narodne novine broj 71/15, dalje u tekstu: SZ). U zahtjevu</w:t>
      </w:r>
      <w:r w:rsidR="000805EC">
        <w:t xml:space="preserve"> u bitnome navodi da na dan </w:t>
      </w:r>
      <w:r w:rsidR="005158F5">
        <w:t>1</w:t>
      </w:r>
      <w:r w:rsidRPr="00B604B0">
        <w:t>.</w:t>
      </w:r>
      <w:r w:rsidR="005158F5">
        <w:t xml:space="preserve"> rujna 2015.</w:t>
      </w:r>
      <w:r w:rsidRPr="00B604B0">
        <w:t xml:space="preserve"> dužnik u Očevidniku redoslijeda osnova za plaćanje ima evidentirane neizvršene osnove za plaćanje u neprekinutom razdoblju od</w:t>
      </w:r>
      <w:r w:rsidR="003B51BB">
        <w:t xml:space="preserve"> </w:t>
      </w:r>
      <w:r w:rsidR="004B52DA">
        <w:t>992</w:t>
      </w:r>
      <w:r w:rsidR="00C45A25">
        <w:t xml:space="preserve"> </w:t>
      </w:r>
      <w:r w:rsidRPr="00B604B0">
        <w:t xml:space="preserve">dana u ukupnom iznosu od </w:t>
      </w:r>
      <w:r w:rsidR="004B52DA">
        <w:t>45.359,99</w:t>
      </w:r>
      <w:r w:rsidR="00C45A25">
        <w:t xml:space="preserve"> </w:t>
      </w:r>
      <w:r w:rsidRPr="00B604B0">
        <w:t xml:space="preserve">kuna, da nema zaposlenih, </w:t>
      </w:r>
      <w:r w:rsidR="00BD25D8">
        <w:t xml:space="preserve">ima otvoren račun kod Hrvatske poštanske banke d.d., </w:t>
      </w:r>
      <w:r w:rsidRPr="00B604B0">
        <w:t>kao i da nema zaplijenjenih sredstava na ime predujma za namirenje troškova stečajnog postupka.</w:t>
      </w:r>
    </w:p>
    <w:p w:rsidRDefault="000E3B4A" w:rsidP="000E3B4A" w:rsidR="000E3B4A" w:rsidRPr="00B604B0">
      <w:pPr>
        <w:ind w:firstLine="720"/>
        <w:jc w:val="both"/>
      </w:pPr>
    </w:p>
    <w:p w:rsidRDefault="000E3B4A" w:rsidP="000E3B4A" w:rsidR="000E3B4A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 w:rsidR="00434812">
        <w:t>ovaj sud je 18</w:t>
      </w:r>
      <w:r>
        <w:t xml:space="preserve">. siječnja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0E3B4A" w:rsidP="000E3B4A" w:rsidR="000E3B4A" w:rsidRPr="002B5AAE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0E3B4A" w:rsidP="000E3B4A" w:rsidR="000E3B4A">
      <w:pPr>
        <w:ind w:firstLine="708"/>
        <w:jc w:val="both"/>
      </w:pPr>
    </w:p>
    <w:p w:rsidRDefault="000E3B4A" w:rsidP="000E3B4A" w:rsidR="000E3B4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0E3B4A" w:rsidP="000E3B4A" w:rsidR="000E3B4A"/>
    <w:p w:rsidRDefault="000E3B4A" w:rsidP="000E3B4A" w:rsidR="000E3B4A" w:rsidRPr="002B5AAE">
      <w:pPr>
        <w:jc w:val="both"/>
      </w:pPr>
    </w:p>
    <w:p w:rsidRDefault="000E3B4A" w:rsidP="000E3B4A" w:rsidR="000E3B4A">
      <w:pPr>
        <w:jc w:val="center"/>
      </w:pPr>
      <w:r w:rsidRPr="00240F6B">
        <w:t xml:space="preserve">U Zadru, </w:t>
      </w:r>
      <w:r w:rsidR="00434812">
        <w:t xml:space="preserve">dana </w:t>
      </w:r>
      <w:r w:rsidR="00BD25D8">
        <w:t>21</w:t>
      </w:r>
      <w:r>
        <w:t xml:space="preserve">. </w:t>
      </w:r>
      <w:r w:rsidR="001C2B01">
        <w:t>o</w:t>
      </w:r>
      <w:r>
        <w:t>žujka 2016.</w:t>
      </w:r>
      <w:r w:rsidRPr="00240F6B">
        <w:t xml:space="preserve"> </w:t>
      </w:r>
    </w:p>
    <w:p w:rsidRDefault="000E3B4A" w:rsidP="000E3B4A" w:rsidR="000E3B4A" w:rsidRPr="00240F6B">
      <w:pPr>
        <w:jc w:val="center"/>
      </w:pPr>
    </w:p>
    <w:p w:rsidRDefault="000E3B4A" w:rsidP="000E3B4A" w:rsidR="000E3B4A" w:rsidRPr="00240F6B">
      <w:pPr>
        <w:ind w:firstLine="708" w:left="4956"/>
        <w:jc w:val="both"/>
      </w:pPr>
      <w:r>
        <w:t xml:space="preserve">                            Sudska savjetnica                                                                                         </w:t>
      </w:r>
    </w:p>
    <w:p w:rsidRDefault="000E3B4A" w:rsidP="000E3B4A" w:rsidR="000E3B4A" w:rsidRPr="002A5030">
      <w:pPr>
        <w:ind w:firstLine="708" w:left="4956"/>
        <w:jc w:val="both"/>
      </w:pPr>
      <w:r>
        <w:t xml:space="preserve">                            Katarina Miletić          </w:t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  <w:t xml:space="preserve">              </w:t>
      </w:r>
    </w:p>
    <w:p w:rsidRDefault="000E3B4A" w:rsidP="000E3B4A" w:rsidR="000E3B4A" w:rsidRPr="00240F6B">
      <w:pPr>
        <w:jc w:val="both"/>
      </w:pPr>
      <w:r w:rsidRPr="00240F6B">
        <w:t>POUKA O PRAVNOM LIJEKU</w:t>
      </w:r>
    </w:p>
    <w:p w:rsidRDefault="000E3B4A" w:rsidP="000E3B4A" w:rsidR="000E3B4A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0E3B4A" w:rsidP="000E3B4A" w:rsidR="000E3B4A">
      <w:pPr>
        <w:ind w:firstLine="708"/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0E3B4A" w:rsidP="000E3B4A" w:rsidR="000E3B4A"/>
    <w:p w:rsidRDefault="000E3B4A" w:rsidP="000E3B4A" w:rsidR="000E3B4A">
      <w:pPr>
        <w:jc w:val="both"/>
      </w:pPr>
    </w:p>
    <w:p w:rsidRDefault="00BD25D8" w:rsidP="000E3B4A" w:rsidR="00BD25D8">
      <w:pPr>
        <w:jc w:val="both"/>
      </w:pPr>
    </w:p>
    <w:p w:rsidRDefault="000E3B4A" w:rsidP="000E3B4A" w:rsidR="000E3B4A" w:rsidRPr="00240F6B">
      <w:pPr>
        <w:ind w:firstLine="360"/>
        <w:jc w:val="both"/>
      </w:pPr>
      <w:r w:rsidRPr="00240F6B">
        <w:t>DNA: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 w:rsidR="00BD25D8">
        <w:t xml:space="preserve">i izjavu </w:t>
      </w:r>
      <w:r w:rsidRPr="00240F6B">
        <w:t>o imenovanju</w:t>
      </w:r>
      <w:r>
        <w:t>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  <w:r w:rsidRPr="00240F6B">
        <w:t xml:space="preserve"> </w:t>
      </w:r>
    </w:p>
    <w:p w:rsidRDefault="000E3B4A" w:rsidP="000E3B4A" w:rsidR="000E3B4A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0E3B4A" w:rsidP="000E3B4A" w:rsidR="000E3B4A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0E3B4A" w:rsidP="000E3B4A" w:rsidR="000E3B4A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Općinskom sudu u Zadru,</w:t>
      </w:r>
    </w:p>
    <w:p w:rsidRDefault="000E3B4A" w:rsidP="000E3B4A" w:rsidR="000E3B4A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0E3B4A" w:rsidP="000E3B4A" w:rsidR="000E3B4A" w:rsidRPr="00240F6B">
      <w:pPr>
        <w:pStyle w:val="Odlomakpopisa"/>
        <w:numPr>
          <w:ilvl w:val="0"/>
          <w:numId w:val="4"/>
        </w:numPr>
      </w:pPr>
      <w:r>
        <w:t>Lučkoj kapetaniji-registru brodova,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 točke V. izreke istog,</w:t>
      </w:r>
    </w:p>
    <w:p w:rsidRDefault="000E3B4A" w:rsidP="000E3B4A" w:rsidR="000E3B4A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0E3B4A" w:rsidP="000E3B4A" w:rsidR="000E3B4A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0E3B4A" w:rsidP="000E3B4A" w:rsidR="000E3B4A">
      <w:pPr>
        <w:numPr>
          <w:ilvl w:val="0"/>
          <w:numId w:val="4"/>
        </w:numPr>
      </w:pPr>
      <w:r>
        <w:t>e-Oglasna ploča suda,</w:t>
      </w:r>
    </w:p>
    <w:p w:rsidRDefault="000E3B4A" w:rsidP="000E3B4A" w:rsidR="000E3B4A">
      <w:pPr>
        <w:numPr>
          <w:ilvl w:val="0"/>
          <w:numId w:val="4"/>
        </w:numPr>
      </w:pPr>
      <w:r>
        <w:t>Pisarnici ovog suda,</w:t>
      </w:r>
    </w:p>
    <w:p w:rsidRDefault="000E3B4A" w:rsidP="000E3B4A" w:rsidR="000E3B4A" w:rsidRPr="00240F6B">
      <w:pPr>
        <w:numPr>
          <w:ilvl w:val="0"/>
          <w:numId w:val="4"/>
        </w:numPr>
      </w:pPr>
      <w:r>
        <w:t>U spis.</w:t>
      </w:r>
    </w:p>
    <w:p w:rsidRDefault="000E3B4A" w:rsidP="000E3B4A" w:rsidR="000E3B4A" w:rsidRPr="002B5AAE">
      <w:pPr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0E3B4A" w:rsidP="000E3B4A" w:rsidR="000E3B4A" w:rsidRPr="002B5AAE">
      <w:pPr>
        <w:ind w:hanging="705" w:left="705"/>
        <w:jc w:val="both"/>
      </w:pPr>
    </w:p>
    <w:p w:rsidRDefault="000E3B4A" w:rsidP="000E3B4A" w:rsidR="000E3B4A">
      <w:pPr>
        <w:ind w:hanging="705" w:left="705"/>
        <w:jc w:val="both"/>
      </w:pPr>
    </w:p>
    <w:p w:rsidRDefault="00AA5237" w:rsidP="00193657" w:rsidR="00AA5237">
      <w:pPr>
        <w:ind w:hanging="705" w:left="705"/>
        <w:jc w:val="both"/>
      </w:pPr>
    </w:p>
    <w:sectPr w:rsidSect="00BE1154" w:rsidR="00AA5237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5237" w:rsidR="00AA5237">
      <w:r>
        <w:separator/>
      </w:r>
    </w:p>
  </w:endnote>
  <w:endnote w:id="0" w:type="continuationSeparator">
    <w:p w:rsidRDefault="00AA5237" w:rsidR="00AA52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5237" w:rsidR="00AA5237">
      <w:r>
        <w:separator/>
      </w:r>
    </w:p>
  </w:footnote>
  <w:footnote w:id="0" w:type="continuationSeparator">
    <w:p w:rsidRDefault="00AA5237" w:rsidR="00AA52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237" w:rsidR="00AA52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237" w:rsidP="00E37B9D" w:rsidR="00AA52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C068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A5237" w:rsidP="0046263C" w:rsidR="0046263C" w:rsidRPr="00AB42D5">
    <w:pPr>
      <w:jc w:val="right"/>
    </w:pPr>
    <w:r w:rsidRPr="00BE1154">
      <w:t xml:space="preserve">                                                                                                   </w:t>
    </w:r>
    <w:r w:rsidR="004B52DA" w:rsidRPr="00AB42D5">
      <w:t>Poslovni broj: 5</w:t>
    </w:r>
    <w:r w:rsidR="004B52DA">
      <w:t xml:space="preserve"> St-582/15-7</w:t>
    </w:r>
  </w:p>
  <w:p w:rsidRDefault="00AA5237" w:rsidP="008C3132" w:rsidR="00AA5237" w:rsidRPr="00BE1154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7EE"/>
    <w:rsid w:val="0001684A"/>
    <w:rsid w:val="00017BA9"/>
    <w:rsid w:val="00024FE0"/>
    <w:rsid w:val="000764A2"/>
    <w:rsid w:val="000805EC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1030FD"/>
    <w:rsid w:val="0010473C"/>
    <w:rsid w:val="00104AC8"/>
    <w:rsid w:val="001062F4"/>
    <w:rsid w:val="00106EA8"/>
    <w:rsid w:val="001357C2"/>
    <w:rsid w:val="001371D6"/>
    <w:rsid w:val="00147DE6"/>
    <w:rsid w:val="0015425E"/>
    <w:rsid w:val="00157784"/>
    <w:rsid w:val="00171FB9"/>
    <w:rsid w:val="001742EE"/>
    <w:rsid w:val="00177BF1"/>
    <w:rsid w:val="00180627"/>
    <w:rsid w:val="00187FC3"/>
    <w:rsid w:val="00193657"/>
    <w:rsid w:val="001A4E75"/>
    <w:rsid w:val="001A6833"/>
    <w:rsid w:val="001A68E8"/>
    <w:rsid w:val="001C2B01"/>
    <w:rsid w:val="001C2BC7"/>
    <w:rsid w:val="001C53DB"/>
    <w:rsid w:val="001E5DED"/>
    <w:rsid w:val="001F2E34"/>
    <w:rsid w:val="00200A63"/>
    <w:rsid w:val="00204309"/>
    <w:rsid w:val="00213FC6"/>
    <w:rsid w:val="0021518B"/>
    <w:rsid w:val="00220212"/>
    <w:rsid w:val="00236C6A"/>
    <w:rsid w:val="00251DB9"/>
    <w:rsid w:val="00254DBF"/>
    <w:rsid w:val="002765A5"/>
    <w:rsid w:val="002A1020"/>
    <w:rsid w:val="002A659C"/>
    <w:rsid w:val="002A6E5F"/>
    <w:rsid w:val="002A7B2F"/>
    <w:rsid w:val="002B5E36"/>
    <w:rsid w:val="002B72E4"/>
    <w:rsid w:val="002C1434"/>
    <w:rsid w:val="002C4929"/>
    <w:rsid w:val="002E7187"/>
    <w:rsid w:val="002F4BE9"/>
    <w:rsid w:val="0031086B"/>
    <w:rsid w:val="003123F8"/>
    <w:rsid w:val="0031644E"/>
    <w:rsid w:val="00316882"/>
    <w:rsid w:val="00331E00"/>
    <w:rsid w:val="003325F1"/>
    <w:rsid w:val="003441DB"/>
    <w:rsid w:val="0038575A"/>
    <w:rsid w:val="00393A5F"/>
    <w:rsid w:val="003B1717"/>
    <w:rsid w:val="003B17EE"/>
    <w:rsid w:val="003B51BB"/>
    <w:rsid w:val="003C01D9"/>
    <w:rsid w:val="003C111C"/>
    <w:rsid w:val="003C58EA"/>
    <w:rsid w:val="003D0523"/>
    <w:rsid w:val="003D7466"/>
    <w:rsid w:val="003F1185"/>
    <w:rsid w:val="003F118A"/>
    <w:rsid w:val="003F42CE"/>
    <w:rsid w:val="003F5D2D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34812"/>
    <w:rsid w:val="00440B05"/>
    <w:rsid w:val="0044257A"/>
    <w:rsid w:val="00445D48"/>
    <w:rsid w:val="004514CA"/>
    <w:rsid w:val="00457D2D"/>
    <w:rsid w:val="0046263C"/>
    <w:rsid w:val="004647EF"/>
    <w:rsid w:val="004926D6"/>
    <w:rsid w:val="0049523C"/>
    <w:rsid w:val="004A5D4D"/>
    <w:rsid w:val="004B52DA"/>
    <w:rsid w:val="004B703D"/>
    <w:rsid w:val="004C2509"/>
    <w:rsid w:val="004C4B52"/>
    <w:rsid w:val="004C7182"/>
    <w:rsid w:val="004C72D2"/>
    <w:rsid w:val="004C7981"/>
    <w:rsid w:val="004E45AE"/>
    <w:rsid w:val="004E498B"/>
    <w:rsid w:val="005158F5"/>
    <w:rsid w:val="00531A9C"/>
    <w:rsid w:val="00535A37"/>
    <w:rsid w:val="005439BE"/>
    <w:rsid w:val="005440C2"/>
    <w:rsid w:val="00544CDB"/>
    <w:rsid w:val="00552ACF"/>
    <w:rsid w:val="00571AD1"/>
    <w:rsid w:val="00572080"/>
    <w:rsid w:val="005759FC"/>
    <w:rsid w:val="00583030"/>
    <w:rsid w:val="00584E27"/>
    <w:rsid w:val="00597207"/>
    <w:rsid w:val="005B7899"/>
    <w:rsid w:val="005D1971"/>
    <w:rsid w:val="005E264F"/>
    <w:rsid w:val="005E6FD0"/>
    <w:rsid w:val="005F005F"/>
    <w:rsid w:val="005F46A2"/>
    <w:rsid w:val="005F4B27"/>
    <w:rsid w:val="00614882"/>
    <w:rsid w:val="00624EE7"/>
    <w:rsid w:val="00630229"/>
    <w:rsid w:val="00635E90"/>
    <w:rsid w:val="00651C48"/>
    <w:rsid w:val="0066155F"/>
    <w:rsid w:val="00670B34"/>
    <w:rsid w:val="00670F33"/>
    <w:rsid w:val="00672754"/>
    <w:rsid w:val="00681B49"/>
    <w:rsid w:val="00685B9B"/>
    <w:rsid w:val="006919B3"/>
    <w:rsid w:val="006961A1"/>
    <w:rsid w:val="006A0EBB"/>
    <w:rsid w:val="006A5EFE"/>
    <w:rsid w:val="006B4E61"/>
    <w:rsid w:val="006B5DE1"/>
    <w:rsid w:val="006D47A2"/>
    <w:rsid w:val="007206CE"/>
    <w:rsid w:val="00722809"/>
    <w:rsid w:val="0072570A"/>
    <w:rsid w:val="00745C8F"/>
    <w:rsid w:val="0075628E"/>
    <w:rsid w:val="00764B55"/>
    <w:rsid w:val="00785980"/>
    <w:rsid w:val="007C0700"/>
    <w:rsid w:val="007D6501"/>
    <w:rsid w:val="007D76E3"/>
    <w:rsid w:val="00821286"/>
    <w:rsid w:val="008276F1"/>
    <w:rsid w:val="008455B6"/>
    <w:rsid w:val="008503D7"/>
    <w:rsid w:val="00862CC5"/>
    <w:rsid w:val="0088334D"/>
    <w:rsid w:val="008B5890"/>
    <w:rsid w:val="008C078D"/>
    <w:rsid w:val="008C3132"/>
    <w:rsid w:val="008D4452"/>
    <w:rsid w:val="008E112B"/>
    <w:rsid w:val="008E4276"/>
    <w:rsid w:val="008E730C"/>
    <w:rsid w:val="008F77CD"/>
    <w:rsid w:val="009007A7"/>
    <w:rsid w:val="0090774A"/>
    <w:rsid w:val="009134E1"/>
    <w:rsid w:val="009159AB"/>
    <w:rsid w:val="00924452"/>
    <w:rsid w:val="0092620D"/>
    <w:rsid w:val="00927608"/>
    <w:rsid w:val="00927C43"/>
    <w:rsid w:val="00946261"/>
    <w:rsid w:val="009508A3"/>
    <w:rsid w:val="00952B68"/>
    <w:rsid w:val="00957499"/>
    <w:rsid w:val="00962EE0"/>
    <w:rsid w:val="00974B89"/>
    <w:rsid w:val="00976307"/>
    <w:rsid w:val="0098648A"/>
    <w:rsid w:val="009948D5"/>
    <w:rsid w:val="00994944"/>
    <w:rsid w:val="009A19E8"/>
    <w:rsid w:val="009B1C85"/>
    <w:rsid w:val="009B3EF0"/>
    <w:rsid w:val="009C0D3D"/>
    <w:rsid w:val="009D6B95"/>
    <w:rsid w:val="00A01095"/>
    <w:rsid w:val="00A13C19"/>
    <w:rsid w:val="00A241EB"/>
    <w:rsid w:val="00A269D4"/>
    <w:rsid w:val="00A5362F"/>
    <w:rsid w:val="00A61301"/>
    <w:rsid w:val="00A725FD"/>
    <w:rsid w:val="00A73C9A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40D38"/>
    <w:rsid w:val="00B41A83"/>
    <w:rsid w:val="00B541D9"/>
    <w:rsid w:val="00B604B0"/>
    <w:rsid w:val="00B81B78"/>
    <w:rsid w:val="00B81EFE"/>
    <w:rsid w:val="00B96E05"/>
    <w:rsid w:val="00BB4A38"/>
    <w:rsid w:val="00BC00EA"/>
    <w:rsid w:val="00BC0683"/>
    <w:rsid w:val="00BC53A0"/>
    <w:rsid w:val="00BC5DCC"/>
    <w:rsid w:val="00BD25D8"/>
    <w:rsid w:val="00BD7D07"/>
    <w:rsid w:val="00BE1154"/>
    <w:rsid w:val="00BE3C48"/>
    <w:rsid w:val="00BF3A80"/>
    <w:rsid w:val="00BF3D61"/>
    <w:rsid w:val="00BF75CD"/>
    <w:rsid w:val="00C04F94"/>
    <w:rsid w:val="00C1289F"/>
    <w:rsid w:val="00C20CD8"/>
    <w:rsid w:val="00C2382A"/>
    <w:rsid w:val="00C258BC"/>
    <w:rsid w:val="00C44933"/>
    <w:rsid w:val="00C45A25"/>
    <w:rsid w:val="00C61524"/>
    <w:rsid w:val="00C758AA"/>
    <w:rsid w:val="00C81A6A"/>
    <w:rsid w:val="00C84E20"/>
    <w:rsid w:val="00CA3E6B"/>
    <w:rsid w:val="00CA6E9D"/>
    <w:rsid w:val="00CD7763"/>
    <w:rsid w:val="00CE3FDA"/>
    <w:rsid w:val="00CE730F"/>
    <w:rsid w:val="00D10636"/>
    <w:rsid w:val="00D21637"/>
    <w:rsid w:val="00D23BBC"/>
    <w:rsid w:val="00D30751"/>
    <w:rsid w:val="00D3138D"/>
    <w:rsid w:val="00D36588"/>
    <w:rsid w:val="00D51E7B"/>
    <w:rsid w:val="00D7124E"/>
    <w:rsid w:val="00D75141"/>
    <w:rsid w:val="00D92DF0"/>
    <w:rsid w:val="00D94D07"/>
    <w:rsid w:val="00D96FA0"/>
    <w:rsid w:val="00DA6554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12FB6"/>
    <w:rsid w:val="00E2239F"/>
    <w:rsid w:val="00E26069"/>
    <w:rsid w:val="00E37B9D"/>
    <w:rsid w:val="00E41244"/>
    <w:rsid w:val="00E5646B"/>
    <w:rsid w:val="00E60302"/>
    <w:rsid w:val="00E7096C"/>
    <w:rsid w:val="00E77411"/>
    <w:rsid w:val="00E80937"/>
    <w:rsid w:val="00E82130"/>
    <w:rsid w:val="00E8481F"/>
    <w:rsid w:val="00E85F98"/>
    <w:rsid w:val="00E8758E"/>
    <w:rsid w:val="00E912CB"/>
    <w:rsid w:val="00EB0EBA"/>
    <w:rsid w:val="00EB2684"/>
    <w:rsid w:val="00EC6F99"/>
    <w:rsid w:val="00ED5787"/>
    <w:rsid w:val="00EF6F21"/>
    <w:rsid w:val="00F34B4B"/>
    <w:rsid w:val="00F35619"/>
    <w:rsid w:val="00F36175"/>
    <w:rsid w:val="00F56EE3"/>
    <w:rsid w:val="00F57FAC"/>
    <w:rsid w:val="00F63692"/>
    <w:rsid w:val="00F8123B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6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068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068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068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068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440C2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34"/>
    <w:qFormat/>
    <w:rsid w:val="001030F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C06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068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068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068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068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9017503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St-582/2015</izvorni_sadrzaj>
    <derivirana_varijabla naziv="DomainObject.Predmet.OznakaBroj_1">St-582/2015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Domovina</izvorni_sadrzaj>
    <derivirana_varijabla naziv="DomainObject.Predmet.ProtustrankaFormated_1">  Braniteljska zadruga Domovina</derivirana_varijabla>
  </DomainObject.Predmet.ProtustrankaFormated>
  <DomainObject.Predmet.ProtustrankaFormatedOIB>
    <izvorni_sadrzaj>  Braniteljska zadruga Domovina, OIB 11604416448</izvorni_sadrzaj>
    <derivirana_varijabla naziv="DomainObject.Predmet.ProtustrankaFormatedOIB_1">  Braniteljska zadruga Domovina, OIB 11604416448</derivirana_varijabla>
  </DomainObject.Predmet.ProtustrankaFormatedOIB>
  <DomainObject.Predmet.ProtustrankaFormatedWithAdress>
    <izvorni_sadrzaj> Braniteljska zadruga Domovina, Marina 1 , 23210 Vrana</izvorni_sadrzaj>
    <derivirana_varijabla naziv="DomainObject.Predmet.ProtustrankaFormatedWithAdress_1"> Braniteljska zadruga Domovina, Marina 1 , 23210 Vrana</derivirana_varijabla>
  </DomainObject.Predmet.ProtustrankaFormatedWithAdress>
  <DomainObject.Predmet.ProtustrankaFormatedWithAdressOIB>
    <izvorni_sadrzaj> Braniteljska zadruga Domovina, OIB 11604416448, Marina 1 , 23210 Vrana</izvorni_sadrzaj>
    <derivirana_varijabla naziv="DomainObject.Predmet.ProtustrankaFormatedWithAdressOIB_1"> Braniteljska zadruga Domovina, OIB 11604416448, Marina 1 , 23210 Vrana</derivirana_varijabla>
  </DomainObject.Predmet.ProtustrankaFormatedWithAdressOIB>
  <DomainObject.Predmet.ProtustrankaWithAdress>
    <izvorni_sadrzaj>Braniteljska zadruga Domovina Marina 1 , 23210 Vrana</izvorni_sadrzaj>
    <derivirana_varijabla naziv="DomainObject.Predmet.ProtustrankaWithAdress_1">Braniteljska zadruga Domovina Marina 1 , 23210 Vrana</derivirana_varijabla>
  </DomainObject.Predmet.ProtustrankaWithAdress>
  <DomainObject.Predmet.ProtustrankaWithAdressOIB>
    <izvorni_sadrzaj>Braniteljska zadruga Domovina, OIB 11604416448, Marina 1 , 23210 Vrana</izvorni_sadrzaj>
    <derivirana_varijabla naziv="DomainObject.Predmet.ProtustrankaWithAdressOIB_1">Braniteljska zadruga Domovina, OIB 11604416448, Marina 1 , 23210 Vrana</derivirana_varijabla>
  </DomainObject.Predmet.ProtustrankaWithAdressOIB>
  <DomainObject.Predmet.ProtustrankaNazivFormated>
    <izvorni_sadrzaj>Braniteljska zadruga Domovina</izvorni_sadrzaj>
    <derivirana_varijabla naziv="DomainObject.Predmet.ProtustrankaNazivFormated_1">Braniteljska zadruga Domovina</derivirana_varijabla>
  </DomainObject.Predmet.ProtustrankaNazivFormated>
  <DomainObject.Predmet.ProtustrankaNazivFormatedOIB>
    <izvorni_sadrzaj>Braniteljska zadruga Domovina, OIB 11604416448</izvorni_sadrzaj>
    <derivirana_varijabla naziv="DomainObject.Predmet.ProtustrankaNazivFormatedOIB_1">Braniteljska zadruga Domovina, OIB 11604416448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45359.99</izvorni_sadrzaj>
    <derivirana_varijabla naziv="DomainObject.Predmet.TrenutnaVrijednost_1">45359.99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Braniteljska zadruga Domovina</item>
    </izvorni_sadrzaj>
    <derivirana_varijabla naziv="DomainObject.Predmet.ProtuStrankaListFormated_1">
      <item>Braniteljska zadruga Domovina</item>
    </derivirana_varijabla>
  </DomainObject.Predmet.ProtuStrankaListFormated>
  <DomainObject.Predmet.ProtuStrankaListFormatedOIB>
    <izvorni_sadrzaj>
      <item>Braniteljska zadruga Domovina, OIB 11604416448</item>
    </izvorni_sadrzaj>
    <derivirana_varijabla naziv="DomainObject.Predmet.ProtuStrankaListFormatedOIB_1">
      <item>Braniteljska zadruga Domovina, OIB 11604416448</item>
    </derivirana_varijabla>
  </DomainObject.Predmet.ProtuStrankaListFormatedOIB>
  <DomainObject.Predmet.ProtuStrankaListFormatedWithAdress>
    <izvorni_sadrzaj>
      <item>Braniteljska zadruga Domovina, Marina 1 , 23210 Vrana</item>
    </izvorni_sadrzaj>
    <derivirana_varijabla naziv="DomainObject.Predmet.ProtuStrankaListFormatedWithAdress_1">
      <item>Braniteljska zadruga Domovina, Marina 1 , 23210 Vrana</item>
    </derivirana_varijabla>
  </DomainObject.Predmet.ProtuStrankaListFormatedWithAdress>
  <DomainObject.Predmet.ProtuStrankaListFormatedWithAdressOIB>
    <izvorni_sadrzaj>
      <item>Braniteljska zadruga Domovina, OIB 11604416448, Marina 1 , 23210 Vrana</item>
    </izvorni_sadrzaj>
    <derivirana_varijabla naziv="DomainObject.Predmet.ProtuStrankaListFormatedWithAdressOIB_1">
      <item>Braniteljska zadruga Domovina, OIB 11604416448, Marina 1 , 23210 Vrana</item>
    </derivirana_varijabla>
  </DomainObject.Predmet.ProtuStrankaListFormatedWithAdressOIB>
  <DomainObject.Predmet.ProtuStrankaListNazivFormated>
    <izvorni_sadrzaj>
      <item>Braniteljska zadruga Domovina</item>
    </izvorni_sadrzaj>
    <derivirana_varijabla naziv="DomainObject.Predmet.ProtuStrankaListNazivFormated_1">
      <item>Braniteljska zadruga Domovina</item>
    </derivirana_varijabla>
  </DomainObject.Predmet.ProtuStrankaListNazivFormated>
  <DomainObject.Predmet.ProtuStrankaListNazivFormatedOIB>
    <izvorni_sadrzaj>
      <item>Braniteljska zadruga Domovina, OIB 11604416448</item>
    </izvorni_sadrzaj>
    <derivirana_varijabla naziv="DomainObject.Predmet.ProtuStrankaListNazivFormatedOIB_1">
      <item>Braniteljska zadruga Domovina, OIB 11604416448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Braniteljska zadruga Domovina</izvorni_sadrzaj>
    <derivirana_varijabla naziv="DomainObject.Predmet.ProtustrankaIDrugi_1">Braniteljska zadruga Domovina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Braniteljska zadruga Domovina, OIB 11604416448, Marina 1 , 23210 Vrana</izvorni_sadrzaj>
    <derivirana_varijabla naziv="DomainObject.Predmet.ProtustrankaIDrugiAdressOIB_1">Braniteljska zadruga Domovina, OIB 11604416448, Marina 1 , 23210 Vrana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Braniteljska zadruga Domovina</item>
    </izvorni_sadrzaj>
    <derivirana_varijabla naziv="DomainObject.Predmet.SudioniciListNaziv_1">
      <item>FINA</item>
      <item>Braniteljska zadruga Domovina</item>
    </derivirana_varijabla>
  </DomainObject.Predmet.SudioniciListNaziv>
  <DomainObject.Predmet.SudioniciListAdressOIB>
    <izvorni_sadrzaj>
      <item>FINA, OIB 85821130368</item>
      <item>Braniteljska zadruga Domovina, OIB 11604416448, Marina 1 ,23210 Vrana</item>
    </izvorni_sadrzaj>
    <derivirana_varijabla naziv="DomainObject.Predmet.SudioniciListAdressOIB_1">
      <item>FINA, OIB 85821130368</item>
      <item>Braniteljska zadruga Domovina, OIB 11604416448, Marina 1 ,23210 Vrana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11604416448</item>
    </izvorni_sadrzaj>
    <derivirana_varijabla naziv="DomainObject.Predmet.SudioniciListNazivOIB_1">
      <item>, OIB 85821130368</item>
      <item>, OIB 11604416448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861</properties:Words>
  <properties:Characters>4720</properties:Characters>
  <properties:Lines>124</properties:Lines>
  <properties:Paragraphs>41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2016-03-10T13:11:00Z</dcterms:created>
  <dc:creator>Administrator</dc:creator>
  <cp:lastModifiedBy>Vedrana Raspović</cp:lastModifiedBy>
  <cp:lastPrinted>2016-03-21T08:11:00Z</cp:lastPrinted>
  <dcterms:modified xmlns:xsi="http://www.w3.org/2001/XMLSchema-instance" xsi:type="dcterms:W3CDTF">2016-03-21T10:41:00Z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