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da217" w14:paraId="ebda217" w:rsidRDefault="002E2AC6" w:rsidP="00910611" w:rsidR="002E2AC6">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E2AC6" w:rsidP="00910611" w:rsidR="002E2AC6" w:rsidRPr="002E2AC6">
      <w:pPr>
        <w:rPr>
          <w:rFonts w:hAnsi="Times New Roman" w:ascii="Times New Roman"/>
        </w:rPr>
      </w:pPr>
      <w:r w:rsidRPr="002E2AC6">
        <w:rPr>
          <w:rFonts w:eastAsia="MS Mincho" w:hAnsi="Times New Roman" w:ascii="Times New Roman"/>
        </w:rPr>
        <w:t>REPUBLIKA HRVATSKA</w:t>
      </w:r>
    </w:p>
    <w:p w:rsidRDefault="002E2AC6" w:rsidP="00910611" w:rsidR="002E2AC6" w:rsidRPr="002E2AC6">
      <w:pPr>
        <w:rPr>
          <w:rFonts w:hAnsi="Times New Roman" w:ascii="Times New Roman"/>
        </w:rPr>
      </w:pPr>
      <w:r w:rsidRPr="002E2AC6">
        <w:rPr>
          <w:rFonts w:eastAsia="MS Mincho" w:hAnsi="Times New Roman" w:ascii="Times New Roman"/>
        </w:rPr>
        <w:t>TRGOVAČKI SUD U RIJECI</w:t>
      </w:r>
    </w:p>
    <w:p w:rsidRDefault="002E2AC6" w:rsidR="002E2AC6" w:rsidRPr="002E2AC6">
      <w:pPr>
        <w:rPr>
          <w:rFonts w:eastAsia="MS Mincho" w:hAnsi="Times New Roman" w:ascii="Times New Roman"/>
        </w:rPr>
      </w:pPr>
      <w:r w:rsidRPr="002E2AC6">
        <w:rPr>
          <w:rFonts w:eastAsia="MS Mincho" w:hAnsi="Times New Roman" w:ascii="Times New Roman"/>
        </w:rPr>
        <w:t xml:space="preserve">      Rijeka, Zadarska 1 i 3</w:t>
      </w:r>
    </w:p>
    <w:p w:rsidRDefault="002E2AC6" w:rsidP="00910611" w:rsidR="002E2AC6" w:rsidRPr="00910611"/>
    <w:p w:rsidRDefault="00387E71" w:rsidP="00C0124F" w:rsidR="00387E71">
      <w:pPr>
        <w:rPr>
          <w:rFonts w:hAnsi="Times New Roman" w:ascii="Times New Roman"/>
          <w:b/>
        </w:rPr>
      </w:pPr>
    </w:p>
    <w:p w:rsidRDefault="008E3E5A" w:rsidP="008E3E5A" w:rsidR="008E3E5A" w:rsidRPr="008E3E5A">
      <w:pPr>
        <w:jc w:val="center"/>
        <w:rPr>
          <w:rFonts w:hAnsi="Times New Roman" w:ascii="Times New Roman"/>
          <w:b/>
        </w:rPr>
      </w:pPr>
      <w:r>
        <w:rPr>
          <w:rFonts w:hAnsi="Times New Roman" w:ascii="Times New Roman"/>
          <w:b/>
        </w:rPr>
        <w:t>R E P U B L I K A   H R V A T S K A</w:t>
      </w:r>
    </w:p>
    <w:p w:rsidRDefault="00E439A5" w:rsidP="00C0124F" w:rsidR="00E439A5" w:rsidRPr="008E3E5A">
      <w:pPr>
        <w:rPr>
          <w:rFonts w:hAnsi="Times New Roman" w:ascii="Times New Roman"/>
          <w:b/>
        </w:rPr>
      </w:pPr>
    </w:p>
    <w:p w:rsidRDefault="00C0124F" w:rsidP="00C0124F" w:rsidR="00C0124F" w:rsidRPr="008E3E5A">
      <w:pPr>
        <w:jc w:val="center"/>
        <w:rPr>
          <w:rFonts w:hAnsi="Times New Roman" w:ascii="Times New Roman"/>
          <w:b/>
        </w:rPr>
      </w:pPr>
      <w:r w:rsidRPr="008E3E5A">
        <w:rPr>
          <w:rFonts w:hAnsi="Times New Roman" w:ascii="Times New Roman"/>
          <w:b/>
        </w:rPr>
        <w:t>R J E Š E N J E</w:t>
      </w:r>
    </w:p>
    <w:p w:rsidRDefault="00E20C4C" w:rsidP="00AA71D8" w:rsidR="00E86D90">
      <w:pPr>
        <w:jc w:val="both"/>
        <w:rPr>
          <w:rFonts w:hAnsi="Times New Roman" w:ascii="Times New Roman"/>
          <w:b/>
        </w:rPr>
      </w:pPr>
      <w:r>
        <w:rPr>
          <w:rFonts w:hAnsi="Times New Roman" w:ascii="Times New Roman"/>
          <w:b/>
        </w:rPr>
        <w:tab/>
      </w:r>
    </w:p>
    <w:p w:rsidRDefault="00FF657F" w:rsidP="00FF657F" w:rsidR="00FF657F" w:rsidRPr="00FF657F">
      <w:pPr>
        <w:jc w:val="both"/>
        <w:rPr>
          <w:rFonts w:hAnsi="Times New Roman" w:ascii="Times New Roman"/>
        </w:rPr>
      </w:pPr>
      <w:r w:rsidRPr="00FF657F">
        <w:rPr>
          <w:rFonts w:hAnsi="Times New Roman" w:ascii="Times New Roman"/>
        </w:rPr>
        <w:tab/>
        <w:t xml:space="preserve">Trgovački sud u Rijeci, po stečajnom sucu Danieli Korlević, </w:t>
      </w:r>
      <w:r w:rsidR="00480A93" w:rsidRPr="00480A93">
        <w:rPr>
          <w:rFonts w:hAnsi="Times New Roman" w:ascii="Times New Roman"/>
        </w:rPr>
        <w:t xml:space="preserve">u stečajnom postupku nad dužnikom </w:t>
      </w:r>
      <w:r w:rsidR="00480A93" w:rsidRPr="00480A93">
        <w:rPr>
          <w:rFonts w:hAnsi="Times New Roman" w:ascii="Times New Roman"/>
          <w:b/>
        </w:rPr>
        <w:t>GLAS ISTRE TRGOVINA d.o.o. Pula, Trg I. istarske brigade 10</w:t>
      </w:r>
      <w:r w:rsidR="00022328">
        <w:rPr>
          <w:rFonts w:hAnsi="Times New Roman" w:ascii="Times New Roman"/>
          <w:b/>
        </w:rPr>
        <w:t>,</w:t>
      </w:r>
      <w:r w:rsidRPr="00FF657F">
        <w:rPr>
          <w:rFonts w:hAnsi="Times New Roman" w:ascii="Times New Roman"/>
        </w:rPr>
        <w:t xml:space="preserve"> dana </w:t>
      </w:r>
      <w:r w:rsidR="00480A93">
        <w:rPr>
          <w:rFonts w:hAnsi="Times New Roman" w:ascii="Times New Roman"/>
        </w:rPr>
        <w:t>13. siječnja 2016</w:t>
      </w:r>
      <w:r w:rsidRPr="00FF657F">
        <w:rPr>
          <w:rFonts w:hAnsi="Times New Roman" w:ascii="Times New Roman"/>
        </w:rPr>
        <w:t>. godine</w:t>
      </w:r>
    </w:p>
    <w:p w:rsidRDefault="005307CC" w:rsidP="00AA71D8" w:rsidR="005307CC" w:rsidRPr="00AA71D8">
      <w:pPr>
        <w:jc w:val="both"/>
        <w:rPr>
          <w:rFonts w:hAnsi="Times New Roman" w:ascii="Times New Roman"/>
        </w:rPr>
      </w:pPr>
    </w:p>
    <w:p w:rsidRDefault="000F164D" w:rsidP="00C0124F" w:rsidR="00C0124F" w:rsidRPr="00980FEA">
      <w:pPr>
        <w:jc w:val="center"/>
        <w:rPr>
          <w:rFonts w:hAnsi="Times New Roman" w:ascii="Times New Roman"/>
          <w:b/>
        </w:rPr>
      </w:pPr>
      <w:r w:rsidRPr="00980FEA">
        <w:rPr>
          <w:rFonts w:hAnsi="Times New Roman" w:ascii="Times New Roman"/>
          <w:b/>
        </w:rPr>
        <w:t>r</w:t>
      </w:r>
      <w:r w:rsidR="00C0124F" w:rsidRPr="00980FEA">
        <w:rPr>
          <w:rFonts w:hAnsi="Times New Roman" w:ascii="Times New Roman"/>
          <w:b/>
        </w:rPr>
        <w:t xml:space="preserve"> i j e š i o</w:t>
      </w:r>
      <w:r w:rsidR="007A070F" w:rsidRPr="00980FEA">
        <w:rPr>
          <w:rFonts w:hAnsi="Times New Roman" w:ascii="Times New Roman"/>
          <w:b/>
        </w:rPr>
        <w:t xml:space="preserve"> </w:t>
      </w:r>
      <w:r w:rsidR="00C0124F" w:rsidRPr="00980FEA">
        <w:rPr>
          <w:rFonts w:hAnsi="Times New Roman" w:ascii="Times New Roman"/>
          <w:b/>
        </w:rPr>
        <w:t xml:space="preserve">   j e</w:t>
      </w:r>
    </w:p>
    <w:p w:rsidRDefault="0095295A" w:rsidP="00C0124F" w:rsidR="0095295A">
      <w:pPr>
        <w:jc w:val="both"/>
        <w:rPr>
          <w:rFonts w:hAnsi="Times New Roman" w:ascii="Times New Roman"/>
          <w:b/>
        </w:rPr>
      </w:pPr>
    </w:p>
    <w:p w:rsidRDefault="00FF657F" w:rsidP="00480A93" w:rsidR="00480A93">
      <w:pPr>
        <w:jc w:val="both"/>
        <w:rPr>
          <w:rFonts w:hAnsi="Times New Roman" w:ascii="Times New Roman"/>
        </w:rPr>
      </w:pPr>
      <w:r>
        <w:rPr>
          <w:rFonts w:hAnsi="Times New Roman" w:ascii="Times New Roman"/>
        </w:rPr>
        <w:t>I.</w:t>
      </w:r>
      <w:r w:rsidR="0095295A">
        <w:rPr>
          <w:rFonts w:hAnsi="Times New Roman" w:ascii="Times New Roman"/>
        </w:rPr>
        <w:tab/>
        <w:t>Ispravlja se tablica stečajnog suca te se utvrđuje da je s danom uplate izvršen prijenos potraživanja tražbina stečajnih vjerovnika prvog višeg isplatnog reda kako slijedi:</w:t>
      </w:r>
    </w:p>
    <w:p w:rsidRDefault="00480A93" w:rsidP="006312CF" w:rsidR="006312CF">
      <w:pPr>
        <w:jc w:val="both"/>
        <w:rPr>
          <w:rFonts w:hAnsi="Times New Roman" w:ascii="Times New Roman"/>
        </w:rPr>
      </w:pPr>
      <w:r>
        <w:rPr>
          <w:rFonts w:hAnsi="Times New Roman" w:ascii="Times New Roman"/>
        </w:rPr>
        <w:t xml:space="preserve"> </w:t>
      </w:r>
    </w:p>
    <w:p w:rsidRDefault="00480A93" w:rsidP="006312CF" w:rsidR="00480A93">
      <w:pPr>
        <w:pStyle w:val="Odlomakpopisa"/>
        <w:numPr>
          <w:ilvl w:val="0"/>
          <w:numId w:val="3"/>
        </w:numPr>
        <w:ind w:firstLine="0" w:left="0"/>
        <w:jc w:val="both"/>
        <w:rPr>
          <w:rFonts w:hAnsi="Times New Roman" w:ascii="Times New Roman"/>
          <w:sz w:val="24"/>
          <w:szCs w:val="24"/>
        </w:rPr>
      </w:pPr>
      <w:r w:rsidRPr="006312CF">
        <w:rPr>
          <w:rFonts w:hAnsi="Times New Roman" w:ascii="Times New Roman"/>
          <w:sz w:val="24"/>
          <w:szCs w:val="24"/>
        </w:rPr>
        <w:t>TONKA VASIĆ, Buzet, II. istarske brigade 23, OIB 34566059570</w:t>
      </w:r>
      <w:r w:rsidRPr="006312CF">
        <w:rPr>
          <w:rFonts w:hAnsi="Times New Roman" w:ascii="Times New Roman"/>
          <w:sz w:val="24"/>
          <w:szCs w:val="24"/>
        </w:rPr>
        <w:tab/>
        <w:t xml:space="preserve">  </w:t>
      </w:r>
      <w:r w:rsidRPr="006312CF">
        <w:rPr>
          <w:rFonts w:hAnsi="Times New Roman" w:ascii="Times New Roman"/>
          <w:sz w:val="24"/>
          <w:szCs w:val="24"/>
        </w:rPr>
        <w:tab/>
      </w:r>
      <w:r w:rsidRPr="006312CF">
        <w:rPr>
          <w:rFonts w:hAnsi="Times New Roman" w:ascii="Times New Roman"/>
          <w:sz w:val="24"/>
          <w:szCs w:val="24"/>
        </w:rPr>
        <w:tab/>
      </w:r>
      <w:r w:rsidRPr="006312CF">
        <w:rPr>
          <w:rFonts w:hAnsi="Times New Roman" w:ascii="Times New Roman"/>
          <w:sz w:val="24"/>
          <w:szCs w:val="24"/>
        </w:rPr>
        <w:tab/>
      </w:r>
      <w:r w:rsidRPr="006312CF">
        <w:rPr>
          <w:rFonts w:hAnsi="Times New Roman" w:ascii="Times New Roman"/>
          <w:sz w:val="24"/>
          <w:szCs w:val="24"/>
        </w:rPr>
        <w:tab/>
      </w:r>
      <w:r w:rsidRPr="006312CF">
        <w:rPr>
          <w:rFonts w:hAnsi="Times New Roman" w:ascii="Times New Roman"/>
          <w:sz w:val="24"/>
          <w:szCs w:val="24"/>
        </w:rPr>
        <w:tab/>
      </w:r>
      <w:r w:rsidRPr="006312CF">
        <w:rPr>
          <w:rFonts w:hAnsi="Times New Roman" w:ascii="Times New Roman"/>
          <w:sz w:val="24"/>
          <w:szCs w:val="24"/>
        </w:rPr>
        <w:tab/>
      </w:r>
      <w:r w:rsidRPr="006312CF">
        <w:rPr>
          <w:rFonts w:hAnsi="Times New Roman" w:ascii="Times New Roman"/>
          <w:sz w:val="24"/>
          <w:szCs w:val="24"/>
        </w:rPr>
        <w:tab/>
      </w:r>
      <w:r w:rsidRPr="006312CF">
        <w:rPr>
          <w:rFonts w:hAnsi="Times New Roman" w:ascii="Times New Roman"/>
          <w:sz w:val="24"/>
          <w:szCs w:val="24"/>
        </w:rPr>
        <w:tab/>
      </w:r>
      <w:r w:rsidRPr="006312CF">
        <w:rPr>
          <w:rFonts w:hAnsi="Times New Roman" w:ascii="Times New Roman"/>
          <w:sz w:val="24"/>
          <w:szCs w:val="24"/>
        </w:rPr>
        <w:tab/>
        <w:t>za iznos</w:t>
      </w:r>
      <w:r w:rsidR="006312CF">
        <w:rPr>
          <w:rFonts w:hAnsi="Times New Roman" w:ascii="Times New Roman"/>
          <w:sz w:val="24"/>
          <w:szCs w:val="24"/>
        </w:rPr>
        <w:t xml:space="preserve"> od</w:t>
      </w:r>
      <w:r w:rsidRPr="006312CF">
        <w:rPr>
          <w:rFonts w:hAnsi="Times New Roman" w:ascii="Times New Roman"/>
          <w:sz w:val="24"/>
          <w:szCs w:val="24"/>
        </w:rPr>
        <w:t xml:space="preserve"> 20.758,81 kn </w:t>
      </w:r>
    </w:p>
    <w:p w:rsidRDefault="006312CF" w:rsidP="006312CF" w:rsidR="006312CF" w:rsidRPr="006312CF">
      <w:pPr>
        <w:pStyle w:val="Odlomakpopisa"/>
        <w:ind w:left="0"/>
        <w:jc w:val="both"/>
        <w:rPr>
          <w:rFonts w:hAnsi="Times New Roman" w:ascii="Times New Roman"/>
          <w:sz w:val="24"/>
          <w:szCs w:val="24"/>
        </w:rPr>
      </w:pPr>
    </w:p>
    <w:p w:rsidRDefault="006312CF" w:rsidP="00480A93" w:rsidR="00480A93">
      <w:pPr>
        <w:pStyle w:val="Odlomakpopisa"/>
        <w:numPr>
          <w:ilvl w:val="0"/>
          <w:numId w:val="3"/>
        </w:numPr>
        <w:ind w:left="360"/>
        <w:jc w:val="both"/>
        <w:rPr>
          <w:rFonts w:hAnsi="Times New Roman" w:ascii="Times New Roman"/>
          <w:sz w:val="24"/>
          <w:szCs w:val="24"/>
        </w:rPr>
      </w:pPr>
      <w:r w:rsidRPr="006312CF">
        <w:rPr>
          <w:rFonts w:hAnsi="Times New Roman" w:ascii="Times New Roman"/>
          <w:sz w:val="24"/>
          <w:szCs w:val="24"/>
        </w:rPr>
        <w:tab/>
      </w:r>
      <w:r w:rsidR="00480A93" w:rsidRPr="006312CF">
        <w:rPr>
          <w:rFonts w:hAnsi="Times New Roman" w:ascii="Times New Roman"/>
          <w:sz w:val="24"/>
          <w:szCs w:val="24"/>
        </w:rPr>
        <w:t>RUŽICA BUDICIN, Rovinj, Fra P. Pellizzera 23, OIB 58031906132</w:t>
      </w:r>
      <w:r w:rsidR="00480A93" w:rsidRPr="006312CF">
        <w:rPr>
          <w:rFonts w:hAnsi="Times New Roman" w:ascii="Times New Roman"/>
          <w:sz w:val="24"/>
          <w:szCs w:val="24"/>
        </w:rPr>
        <w:tab/>
        <w:t xml:space="preserve"> </w:t>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t xml:space="preserve">za iznos </w:t>
      </w:r>
      <w:r>
        <w:rPr>
          <w:rFonts w:hAnsi="Times New Roman" w:ascii="Times New Roman"/>
          <w:sz w:val="24"/>
          <w:szCs w:val="24"/>
        </w:rPr>
        <w:t xml:space="preserve">od </w:t>
      </w:r>
      <w:r w:rsidR="00480A93" w:rsidRPr="006312CF">
        <w:rPr>
          <w:rFonts w:hAnsi="Times New Roman" w:ascii="Times New Roman"/>
          <w:sz w:val="24"/>
          <w:szCs w:val="24"/>
        </w:rPr>
        <w:t>20.968,79 kn</w:t>
      </w:r>
    </w:p>
    <w:p w:rsidRDefault="006312CF" w:rsidP="006312CF" w:rsidR="006312CF" w:rsidRPr="006312CF">
      <w:pPr>
        <w:pStyle w:val="Odlomakpopisa"/>
        <w:rPr>
          <w:rFonts w:hAnsi="Times New Roman" w:ascii="Times New Roman"/>
          <w:sz w:val="24"/>
          <w:szCs w:val="24"/>
        </w:rPr>
      </w:pPr>
    </w:p>
    <w:p w:rsidRDefault="006312CF" w:rsidP="00480A93" w:rsidR="00480A93" w:rsidRPr="006312CF">
      <w:pPr>
        <w:pStyle w:val="Odlomakpopisa"/>
        <w:numPr>
          <w:ilvl w:val="0"/>
          <w:numId w:val="3"/>
        </w:numPr>
        <w:ind w:left="360"/>
        <w:jc w:val="both"/>
        <w:rPr>
          <w:rFonts w:hAnsi="Times New Roman" w:ascii="Times New Roman"/>
          <w:sz w:val="24"/>
          <w:szCs w:val="24"/>
        </w:rPr>
      </w:pPr>
      <w:r w:rsidRPr="006312CF">
        <w:rPr>
          <w:rFonts w:hAnsi="Times New Roman" w:ascii="Times New Roman"/>
          <w:sz w:val="24"/>
          <w:szCs w:val="24"/>
        </w:rPr>
        <w:tab/>
      </w:r>
      <w:r w:rsidR="00480A93" w:rsidRPr="006312CF">
        <w:rPr>
          <w:rFonts w:hAnsi="Times New Roman" w:ascii="Times New Roman"/>
          <w:sz w:val="24"/>
          <w:szCs w:val="24"/>
        </w:rPr>
        <w:t>MILAN JERGOVIĆ, Pula, Nobileova 60, OIB 02893283527</w:t>
      </w:r>
      <w:r w:rsidR="00480A93" w:rsidRPr="006312CF">
        <w:rPr>
          <w:rFonts w:hAnsi="Times New Roman" w:ascii="Times New Roman"/>
          <w:sz w:val="24"/>
          <w:szCs w:val="24"/>
        </w:rPr>
        <w:tab/>
        <w:t xml:space="preserve"> </w:t>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t>za iznos</w:t>
      </w:r>
      <w:r>
        <w:rPr>
          <w:rFonts w:hAnsi="Times New Roman" w:ascii="Times New Roman"/>
          <w:sz w:val="24"/>
          <w:szCs w:val="24"/>
        </w:rPr>
        <w:t xml:space="preserve"> od</w:t>
      </w:r>
      <w:r w:rsidR="00480A93" w:rsidRPr="006312CF">
        <w:rPr>
          <w:rFonts w:hAnsi="Times New Roman" w:ascii="Times New Roman"/>
          <w:sz w:val="24"/>
          <w:szCs w:val="24"/>
        </w:rPr>
        <w:t xml:space="preserve"> 24.281,10 kn </w:t>
      </w:r>
      <w:r w:rsidR="00480A93" w:rsidRPr="006312CF">
        <w:rPr>
          <w:rFonts w:hAnsi="Times New Roman" w:ascii="Times New Roman"/>
          <w:sz w:val="24"/>
          <w:szCs w:val="24"/>
        </w:rPr>
        <w:tab/>
      </w:r>
      <w:r w:rsidR="00480A93" w:rsidRPr="006312CF">
        <w:rPr>
          <w:rFonts w:hAnsi="Times New Roman" w:ascii="Times New Roman"/>
          <w:sz w:val="24"/>
          <w:szCs w:val="24"/>
        </w:rPr>
        <w:tab/>
      </w:r>
    </w:p>
    <w:p w:rsidRDefault="006312CF" w:rsidP="00480A93" w:rsidR="00480A93" w:rsidRPr="006312CF">
      <w:pPr>
        <w:pStyle w:val="Odlomakpopisa"/>
        <w:numPr>
          <w:ilvl w:val="0"/>
          <w:numId w:val="3"/>
        </w:numPr>
        <w:ind w:left="360"/>
        <w:jc w:val="both"/>
        <w:rPr>
          <w:rFonts w:hAnsi="Times New Roman" w:ascii="Times New Roman"/>
          <w:sz w:val="24"/>
          <w:szCs w:val="24"/>
        </w:rPr>
      </w:pPr>
      <w:r w:rsidRPr="006312CF">
        <w:rPr>
          <w:rFonts w:hAnsi="Times New Roman" w:ascii="Times New Roman"/>
          <w:sz w:val="24"/>
          <w:szCs w:val="24"/>
        </w:rPr>
        <w:tab/>
      </w:r>
      <w:r w:rsidR="00480A93" w:rsidRPr="006312CF">
        <w:rPr>
          <w:rFonts w:hAnsi="Times New Roman" w:ascii="Times New Roman"/>
          <w:sz w:val="24"/>
          <w:szCs w:val="24"/>
        </w:rPr>
        <w:t>ANNAMARIA SORGO, Rovinj, R. Da Veggie 14, OIB 74511398452</w:t>
      </w:r>
      <w:r w:rsidR="00480A93" w:rsidRPr="006312CF">
        <w:rPr>
          <w:rFonts w:hAnsi="Times New Roman" w:ascii="Times New Roman"/>
          <w:sz w:val="24"/>
          <w:szCs w:val="24"/>
        </w:rPr>
        <w:tab/>
        <w:t xml:space="preserve"> </w:t>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t>za iznos</w:t>
      </w:r>
      <w:r>
        <w:rPr>
          <w:rFonts w:hAnsi="Times New Roman" w:ascii="Times New Roman"/>
          <w:sz w:val="24"/>
          <w:szCs w:val="24"/>
        </w:rPr>
        <w:t xml:space="preserve"> od</w:t>
      </w:r>
      <w:r w:rsidR="00480A93" w:rsidRPr="006312CF">
        <w:rPr>
          <w:rFonts w:hAnsi="Times New Roman" w:ascii="Times New Roman"/>
          <w:sz w:val="24"/>
          <w:szCs w:val="24"/>
        </w:rPr>
        <w:t xml:space="preserve"> 20.758,79 kn</w:t>
      </w:r>
    </w:p>
    <w:p w:rsidRDefault="00480A93" w:rsidP="00480A93" w:rsidR="00480A93" w:rsidRPr="006312CF">
      <w:pPr>
        <w:pStyle w:val="Odlomakpopisa"/>
        <w:ind w:left="360"/>
        <w:jc w:val="both"/>
        <w:rPr>
          <w:rFonts w:hAnsi="Times New Roman" w:ascii="Times New Roman"/>
          <w:sz w:val="24"/>
          <w:szCs w:val="24"/>
        </w:rPr>
      </w:pPr>
    </w:p>
    <w:p w:rsidRDefault="006312CF" w:rsidP="00480A93" w:rsidR="00480A93" w:rsidRPr="006312CF">
      <w:pPr>
        <w:pStyle w:val="Odlomakpopisa"/>
        <w:numPr>
          <w:ilvl w:val="0"/>
          <w:numId w:val="3"/>
        </w:numPr>
        <w:ind w:left="360"/>
        <w:jc w:val="both"/>
        <w:rPr>
          <w:rFonts w:hAnsi="Times New Roman" w:ascii="Times New Roman"/>
          <w:sz w:val="24"/>
          <w:szCs w:val="24"/>
        </w:rPr>
      </w:pPr>
      <w:r w:rsidRPr="006312CF">
        <w:rPr>
          <w:rFonts w:hAnsi="Times New Roman" w:ascii="Times New Roman"/>
          <w:sz w:val="24"/>
          <w:szCs w:val="24"/>
        </w:rPr>
        <w:tab/>
      </w:r>
      <w:r w:rsidR="00480A93" w:rsidRPr="006312CF">
        <w:rPr>
          <w:rFonts w:hAnsi="Times New Roman" w:ascii="Times New Roman"/>
          <w:sz w:val="24"/>
          <w:szCs w:val="24"/>
        </w:rPr>
        <w:t>PAULA GOGIĆ, Rovinj, Gundulićeva 4a, OIB 48986455385</w:t>
      </w:r>
      <w:r w:rsidR="00480A93" w:rsidRPr="006312CF">
        <w:rPr>
          <w:rFonts w:hAnsi="Times New Roman" w:ascii="Times New Roman"/>
          <w:sz w:val="24"/>
          <w:szCs w:val="24"/>
        </w:rPr>
        <w:tab/>
        <w:t xml:space="preserve"> </w:t>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t xml:space="preserve">za iznos </w:t>
      </w:r>
      <w:r>
        <w:rPr>
          <w:rFonts w:hAnsi="Times New Roman" w:ascii="Times New Roman"/>
          <w:sz w:val="24"/>
          <w:szCs w:val="24"/>
        </w:rPr>
        <w:t xml:space="preserve">od </w:t>
      </w:r>
      <w:r w:rsidR="00480A93" w:rsidRPr="006312CF">
        <w:rPr>
          <w:rFonts w:hAnsi="Times New Roman" w:ascii="Times New Roman"/>
          <w:sz w:val="24"/>
          <w:szCs w:val="24"/>
        </w:rPr>
        <w:t>14.978,19 kn</w:t>
      </w:r>
    </w:p>
    <w:p w:rsidRDefault="00480A93" w:rsidP="00480A93" w:rsidR="00480A93" w:rsidRPr="006312CF">
      <w:pPr>
        <w:pStyle w:val="Odlomakpopisa"/>
        <w:rPr>
          <w:rFonts w:hAnsi="Times New Roman" w:ascii="Times New Roman"/>
          <w:sz w:val="24"/>
          <w:szCs w:val="24"/>
        </w:rPr>
      </w:pPr>
    </w:p>
    <w:p w:rsidRDefault="006312CF" w:rsidP="00480A93" w:rsidR="00480A93" w:rsidRPr="006312CF">
      <w:pPr>
        <w:pStyle w:val="Odlomakpopisa"/>
        <w:numPr>
          <w:ilvl w:val="0"/>
          <w:numId w:val="3"/>
        </w:numPr>
        <w:ind w:left="360"/>
        <w:jc w:val="both"/>
        <w:rPr>
          <w:rFonts w:hAnsi="Times New Roman" w:ascii="Times New Roman"/>
          <w:sz w:val="24"/>
          <w:szCs w:val="24"/>
        </w:rPr>
      </w:pPr>
      <w:r w:rsidRPr="006312CF">
        <w:rPr>
          <w:rFonts w:hAnsi="Times New Roman" w:ascii="Times New Roman"/>
          <w:sz w:val="24"/>
          <w:szCs w:val="24"/>
        </w:rPr>
        <w:tab/>
      </w:r>
      <w:r w:rsidR="00480A93" w:rsidRPr="006312CF">
        <w:rPr>
          <w:rFonts w:hAnsi="Times New Roman" w:ascii="Times New Roman"/>
          <w:sz w:val="24"/>
          <w:szCs w:val="24"/>
        </w:rPr>
        <w:t>MIRJANA ZILI, Rovinj, M. I. Poropata 5, OIB 21971465717</w:t>
      </w:r>
      <w:r w:rsidR="00480A93" w:rsidRPr="006312CF">
        <w:rPr>
          <w:rFonts w:hAnsi="Times New Roman" w:ascii="Times New Roman"/>
          <w:sz w:val="24"/>
          <w:szCs w:val="24"/>
        </w:rPr>
        <w:tab/>
        <w:t xml:space="preserve"> </w:t>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t>za iznos od 15.648,65 kn</w:t>
      </w:r>
    </w:p>
    <w:p w:rsidRDefault="00480A93" w:rsidP="00480A93" w:rsidR="00480A93" w:rsidRPr="00480A93">
      <w:pPr>
        <w:pStyle w:val="Odlomakpopisa"/>
        <w:rPr>
          <w:rFonts w:hAnsi="Times New Roman" w:ascii="Times New Roman"/>
          <w:sz w:val="24"/>
          <w:szCs w:val="24"/>
        </w:rPr>
      </w:pPr>
    </w:p>
    <w:p w:rsidRDefault="006312CF" w:rsidP="00480A93" w:rsidR="00480A93" w:rsidRPr="006312CF">
      <w:pPr>
        <w:pStyle w:val="Odlomakpopisa"/>
        <w:numPr>
          <w:ilvl w:val="0"/>
          <w:numId w:val="3"/>
        </w:numPr>
        <w:ind w:left="360"/>
        <w:jc w:val="both"/>
        <w:rPr>
          <w:rFonts w:hAnsi="Times New Roman" w:ascii="Times New Roman"/>
          <w:sz w:val="24"/>
          <w:szCs w:val="24"/>
        </w:rPr>
      </w:pPr>
      <w:r w:rsidRPr="006312CF">
        <w:rPr>
          <w:rFonts w:hAnsi="Times New Roman" w:ascii="Times New Roman"/>
          <w:sz w:val="24"/>
          <w:szCs w:val="24"/>
        </w:rPr>
        <w:tab/>
      </w:r>
      <w:r w:rsidR="00480A93" w:rsidRPr="006312CF">
        <w:rPr>
          <w:rFonts w:hAnsi="Times New Roman" w:ascii="Times New Roman"/>
          <w:sz w:val="24"/>
          <w:szCs w:val="24"/>
        </w:rPr>
        <w:t>ANTONELLA VENIER, Rovinj, Carerra 82, OIB 12701798840</w:t>
      </w:r>
      <w:r w:rsidR="00480A93" w:rsidRPr="006312CF">
        <w:rPr>
          <w:rFonts w:hAnsi="Times New Roman" w:ascii="Times New Roman"/>
          <w:sz w:val="24"/>
          <w:szCs w:val="24"/>
        </w:rPr>
        <w:tab/>
        <w:t xml:space="preserve"> </w:t>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t xml:space="preserve">za iznos od 18.408,28 kn </w:t>
      </w:r>
    </w:p>
    <w:p w:rsidRDefault="00480A93" w:rsidP="00480A93" w:rsidR="00480A93">
      <w:pPr>
        <w:pStyle w:val="Odlomakpopisa"/>
        <w:rPr>
          <w:rFonts w:hAnsi="Times New Roman" w:ascii="Times New Roman"/>
          <w:sz w:val="24"/>
          <w:szCs w:val="24"/>
        </w:rPr>
      </w:pPr>
    </w:p>
    <w:p w:rsidRDefault="003A7A52" w:rsidP="00480A93" w:rsidR="003A7A52">
      <w:pPr>
        <w:pStyle w:val="Odlomakpopisa"/>
        <w:rPr>
          <w:rFonts w:hAnsi="Times New Roman" w:ascii="Times New Roman"/>
          <w:sz w:val="24"/>
          <w:szCs w:val="24"/>
        </w:rPr>
      </w:pPr>
    </w:p>
    <w:p w:rsidRDefault="003A7A52" w:rsidP="00480A93" w:rsidR="003A7A52" w:rsidRPr="006312CF">
      <w:pPr>
        <w:pStyle w:val="Odlomakpopisa"/>
        <w:rPr>
          <w:rFonts w:hAnsi="Times New Roman" w:ascii="Times New Roman"/>
          <w:sz w:val="24"/>
          <w:szCs w:val="24"/>
        </w:rPr>
      </w:pPr>
    </w:p>
    <w:p w:rsidRDefault="006312CF" w:rsidP="00480A93" w:rsidR="00480A93" w:rsidRPr="006312CF">
      <w:pPr>
        <w:pStyle w:val="Odlomakpopisa"/>
        <w:numPr>
          <w:ilvl w:val="0"/>
          <w:numId w:val="3"/>
        </w:numPr>
        <w:ind w:left="360"/>
        <w:jc w:val="both"/>
        <w:rPr>
          <w:rFonts w:hAnsi="Times New Roman" w:ascii="Times New Roman"/>
          <w:sz w:val="24"/>
          <w:szCs w:val="24"/>
        </w:rPr>
      </w:pPr>
      <w:r w:rsidRPr="006312CF">
        <w:rPr>
          <w:rFonts w:hAnsi="Times New Roman" w:ascii="Times New Roman"/>
          <w:sz w:val="24"/>
          <w:szCs w:val="24"/>
        </w:rPr>
        <w:tab/>
      </w:r>
      <w:r w:rsidR="00480A93" w:rsidRPr="006312CF">
        <w:rPr>
          <w:rFonts w:hAnsi="Times New Roman" w:ascii="Times New Roman"/>
          <w:sz w:val="24"/>
          <w:szCs w:val="24"/>
        </w:rPr>
        <w:t>BILJANA IVKOVIĆ, Rovinj, P. Besenghija 11, OIB 11651305932</w:t>
      </w:r>
      <w:r w:rsidR="00480A93" w:rsidRPr="006312CF">
        <w:rPr>
          <w:rFonts w:hAnsi="Times New Roman" w:ascii="Times New Roman"/>
          <w:sz w:val="24"/>
          <w:szCs w:val="24"/>
        </w:rPr>
        <w:tab/>
        <w:t xml:space="preserve">  </w:t>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t xml:space="preserve">za iznos od 10.622,51 kn </w:t>
      </w:r>
    </w:p>
    <w:p w:rsidRDefault="00480A93" w:rsidP="00480A93" w:rsidR="00480A93" w:rsidRPr="006312CF">
      <w:pPr>
        <w:pStyle w:val="Odlomakpopisa"/>
        <w:rPr>
          <w:rFonts w:hAnsi="Times New Roman" w:ascii="Times New Roman"/>
          <w:sz w:val="24"/>
          <w:szCs w:val="24"/>
        </w:rPr>
      </w:pPr>
    </w:p>
    <w:p w:rsidRDefault="006312CF" w:rsidP="00480A93" w:rsidR="00480A93" w:rsidRPr="006312CF">
      <w:pPr>
        <w:pStyle w:val="Odlomakpopisa"/>
        <w:numPr>
          <w:ilvl w:val="0"/>
          <w:numId w:val="3"/>
        </w:numPr>
        <w:ind w:left="360"/>
        <w:jc w:val="both"/>
        <w:rPr>
          <w:rFonts w:hAnsi="Times New Roman" w:ascii="Times New Roman"/>
          <w:sz w:val="24"/>
          <w:szCs w:val="24"/>
        </w:rPr>
      </w:pPr>
      <w:r w:rsidRPr="006312CF">
        <w:rPr>
          <w:rFonts w:hAnsi="Times New Roman" w:ascii="Times New Roman"/>
          <w:sz w:val="24"/>
          <w:szCs w:val="24"/>
        </w:rPr>
        <w:tab/>
      </w:r>
      <w:r w:rsidR="00480A93" w:rsidRPr="006312CF">
        <w:rPr>
          <w:rFonts w:hAnsi="Times New Roman" w:ascii="Times New Roman"/>
          <w:sz w:val="24"/>
          <w:szCs w:val="24"/>
        </w:rPr>
        <w:t>DANIJELA ŽUFIĆ, Rovinj, J. Rakovca 32, OIB 04558832040</w:t>
      </w:r>
      <w:r w:rsidR="00480A93" w:rsidRPr="006312CF">
        <w:rPr>
          <w:rFonts w:hAnsi="Times New Roman" w:ascii="Times New Roman"/>
          <w:sz w:val="24"/>
          <w:szCs w:val="24"/>
        </w:rPr>
        <w:tab/>
        <w:t xml:space="preserve"> </w:t>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t xml:space="preserve">za iznos od 14.368,40 kn </w:t>
      </w:r>
    </w:p>
    <w:p w:rsidRDefault="00480A93" w:rsidP="00480A93" w:rsidR="00480A93" w:rsidRPr="006312CF">
      <w:pPr>
        <w:pStyle w:val="Odlomakpopisa"/>
        <w:rPr>
          <w:rFonts w:hAnsi="Times New Roman" w:ascii="Times New Roman"/>
          <w:sz w:val="24"/>
          <w:szCs w:val="24"/>
        </w:rPr>
      </w:pPr>
    </w:p>
    <w:p w:rsidRDefault="006312CF" w:rsidP="00480A93" w:rsidR="00480A93" w:rsidRPr="006312CF">
      <w:pPr>
        <w:pStyle w:val="Odlomakpopisa"/>
        <w:numPr>
          <w:ilvl w:val="0"/>
          <w:numId w:val="3"/>
        </w:numPr>
        <w:ind w:left="360"/>
        <w:jc w:val="both"/>
        <w:rPr>
          <w:rFonts w:hAnsi="Times New Roman" w:ascii="Times New Roman"/>
          <w:sz w:val="24"/>
          <w:szCs w:val="24"/>
        </w:rPr>
      </w:pPr>
      <w:r w:rsidRPr="006312CF">
        <w:rPr>
          <w:rFonts w:hAnsi="Times New Roman" w:ascii="Times New Roman"/>
          <w:sz w:val="24"/>
          <w:szCs w:val="24"/>
        </w:rPr>
        <w:tab/>
      </w:r>
      <w:r w:rsidR="00480A93" w:rsidRPr="006312CF">
        <w:rPr>
          <w:rFonts w:hAnsi="Times New Roman" w:ascii="Times New Roman"/>
          <w:sz w:val="24"/>
          <w:szCs w:val="24"/>
        </w:rPr>
        <w:t>JADRANKA RACAN, Pula, Koparska 11, OIB 05193770783</w:t>
      </w:r>
      <w:r w:rsidR="00480A93" w:rsidRPr="006312CF">
        <w:rPr>
          <w:rFonts w:hAnsi="Times New Roman" w:ascii="Times New Roman"/>
          <w:sz w:val="24"/>
          <w:szCs w:val="24"/>
        </w:rPr>
        <w:tab/>
        <w:t xml:space="preserve"> </w:t>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t xml:space="preserve">za iznos od 13.368,14 kn </w:t>
      </w:r>
    </w:p>
    <w:p w:rsidRDefault="00480A93" w:rsidP="00480A93" w:rsidR="00480A93" w:rsidRPr="006312CF">
      <w:pPr>
        <w:pStyle w:val="Odlomakpopisa"/>
        <w:rPr>
          <w:rFonts w:hAnsi="Times New Roman" w:ascii="Times New Roman"/>
          <w:sz w:val="24"/>
          <w:szCs w:val="24"/>
        </w:rPr>
      </w:pPr>
    </w:p>
    <w:p w:rsidRDefault="006312CF" w:rsidP="00480A93" w:rsidR="00480A93" w:rsidRPr="006312CF">
      <w:pPr>
        <w:pStyle w:val="Odlomakpopisa"/>
        <w:numPr>
          <w:ilvl w:val="0"/>
          <w:numId w:val="3"/>
        </w:numPr>
        <w:ind w:left="360"/>
        <w:jc w:val="both"/>
        <w:rPr>
          <w:rFonts w:hAnsi="Times New Roman" w:ascii="Times New Roman"/>
          <w:sz w:val="24"/>
          <w:szCs w:val="24"/>
        </w:rPr>
      </w:pPr>
      <w:r w:rsidRPr="006312CF">
        <w:rPr>
          <w:rFonts w:hAnsi="Times New Roman" w:ascii="Times New Roman"/>
          <w:sz w:val="24"/>
          <w:szCs w:val="24"/>
        </w:rPr>
        <w:tab/>
      </w:r>
      <w:r w:rsidR="00480A93" w:rsidRPr="006312CF">
        <w:rPr>
          <w:rFonts w:hAnsi="Times New Roman" w:ascii="Times New Roman"/>
          <w:sz w:val="24"/>
          <w:szCs w:val="24"/>
        </w:rPr>
        <w:t>DANICA MARGETIĆ, Marčana, Radeki - Polje 34, OIB 34739720194</w:t>
      </w:r>
      <w:r w:rsidR="00480A93" w:rsidRPr="006312CF">
        <w:rPr>
          <w:rFonts w:hAnsi="Times New Roman" w:ascii="Times New Roman"/>
          <w:sz w:val="24"/>
          <w:szCs w:val="24"/>
        </w:rPr>
        <w:tab/>
        <w:t xml:space="preserve"> </w:t>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t>za iznos od 20.800,79 kn</w:t>
      </w:r>
    </w:p>
    <w:p w:rsidRDefault="00480A93" w:rsidP="00480A93" w:rsidR="00480A93" w:rsidRPr="006312CF">
      <w:pPr>
        <w:pStyle w:val="Odlomakpopisa"/>
        <w:rPr>
          <w:rFonts w:hAnsi="Times New Roman" w:ascii="Times New Roman"/>
          <w:sz w:val="24"/>
          <w:szCs w:val="24"/>
        </w:rPr>
      </w:pPr>
    </w:p>
    <w:p w:rsidRDefault="006312CF" w:rsidP="00480A93" w:rsidR="00480A93" w:rsidRPr="006312CF">
      <w:pPr>
        <w:pStyle w:val="Odlomakpopisa"/>
        <w:numPr>
          <w:ilvl w:val="0"/>
          <w:numId w:val="3"/>
        </w:numPr>
        <w:ind w:left="360"/>
        <w:jc w:val="both"/>
        <w:rPr>
          <w:rFonts w:hAnsi="Times New Roman" w:ascii="Times New Roman"/>
          <w:sz w:val="24"/>
          <w:szCs w:val="24"/>
        </w:rPr>
      </w:pPr>
      <w:r w:rsidRPr="006312CF">
        <w:rPr>
          <w:rFonts w:hAnsi="Times New Roman" w:ascii="Times New Roman"/>
          <w:sz w:val="24"/>
          <w:szCs w:val="24"/>
        </w:rPr>
        <w:tab/>
      </w:r>
      <w:r w:rsidR="00480A93" w:rsidRPr="006312CF">
        <w:rPr>
          <w:rFonts w:hAnsi="Times New Roman" w:ascii="Times New Roman"/>
          <w:sz w:val="24"/>
          <w:szCs w:val="24"/>
        </w:rPr>
        <w:t>DIJANA RADOVIĆ, Pula, Koparska 31, OIB 32295735083</w:t>
      </w:r>
      <w:r w:rsidR="00480A93" w:rsidRPr="006312CF">
        <w:rPr>
          <w:rFonts w:hAnsi="Times New Roman" w:ascii="Times New Roman"/>
          <w:sz w:val="24"/>
          <w:szCs w:val="24"/>
        </w:rPr>
        <w:tab/>
        <w:t xml:space="preserve">  </w:t>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t>za iznos od 23.503,34 kn</w:t>
      </w:r>
    </w:p>
    <w:p w:rsidRDefault="00480A93" w:rsidP="00480A93" w:rsidR="00480A93" w:rsidRPr="006312CF">
      <w:pPr>
        <w:pStyle w:val="Odlomakpopisa"/>
        <w:rPr>
          <w:rFonts w:hAnsi="Times New Roman" w:ascii="Times New Roman"/>
          <w:sz w:val="24"/>
          <w:szCs w:val="24"/>
        </w:rPr>
      </w:pPr>
    </w:p>
    <w:p w:rsidRDefault="006312CF" w:rsidP="00480A93" w:rsidR="00480A93" w:rsidRPr="006312CF">
      <w:pPr>
        <w:pStyle w:val="Odlomakpopisa"/>
        <w:numPr>
          <w:ilvl w:val="0"/>
          <w:numId w:val="3"/>
        </w:numPr>
        <w:ind w:left="360"/>
        <w:jc w:val="both"/>
        <w:rPr>
          <w:rFonts w:hAnsi="Times New Roman" w:ascii="Times New Roman"/>
          <w:sz w:val="24"/>
          <w:szCs w:val="24"/>
        </w:rPr>
      </w:pPr>
      <w:r w:rsidRPr="006312CF">
        <w:rPr>
          <w:rFonts w:hAnsi="Times New Roman" w:ascii="Times New Roman"/>
          <w:sz w:val="24"/>
          <w:szCs w:val="24"/>
        </w:rPr>
        <w:tab/>
      </w:r>
      <w:r w:rsidR="00480A93" w:rsidRPr="006312CF">
        <w:rPr>
          <w:rFonts w:hAnsi="Times New Roman" w:ascii="Times New Roman"/>
          <w:sz w:val="24"/>
          <w:szCs w:val="24"/>
        </w:rPr>
        <w:t>MANUELA PETEK PRENC, Kanfanar, Šodići bb, OIB 01519654886</w:t>
      </w:r>
      <w:r w:rsidR="00480A93" w:rsidRPr="006312CF">
        <w:rPr>
          <w:rFonts w:hAnsi="Times New Roman" w:ascii="Times New Roman"/>
          <w:sz w:val="24"/>
          <w:szCs w:val="24"/>
        </w:rPr>
        <w:tab/>
        <w:t xml:space="preserve"> </w:t>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t>za iznos od 20.674,79 kn</w:t>
      </w:r>
    </w:p>
    <w:p w:rsidRDefault="00480A93" w:rsidP="00480A93" w:rsidR="00480A93" w:rsidRPr="006312CF">
      <w:pPr>
        <w:pStyle w:val="Odlomakpopisa"/>
        <w:rPr>
          <w:rFonts w:hAnsi="Times New Roman" w:ascii="Times New Roman"/>
          <w:sz w:val="24"/>
          <w:szCs w:val="24"/>
        </w:rPr>
      </w:pPr>
    </w:p>
    <w:p w:rsidRDefault="006312CF" w:rsidP="00480A93" w:rsidR="00480A93" w:rsidRPr="006312CF">
      <w:pPr>
        <w:pStyle w:val="Odlomakpopisa"/>
        <w:numPr>
          <w:ilvl w:val="0"/>
          <w:numId w:val="3"/>
        </w:numPr>
        <w:ind w:left="360"/>
        <w:jc w:val="both"/>
        <w:rPr>
          <w:rFonts w:hAnsi="Times New Roman" w:ascii="Times New Roman"/>
          <w:sz w:val="24"/>
          <w:szCs w:val="24"/>
        </w:rPr>
      </w:pPr>
      <w:r w:rsidRPr="006312CF">
        <w:rPr>
          <w:rFonts w:hAnsi="Times New Roman" w:ascii="Times New Roman"/>
          <w:sz w:val="24"/>
          <w:szCs w:val="24"/>
        </w:rPr>
        <w:tab/>
      </w:r>
      <w:r w:rsidR="00480A93" w:rsidRPr="006312CF">
        <w:rPr>
          <w:rFonts w:hAnsi="Times New Roman" w:ascii="Times New Roman"/>
          <w:sz w:val="24"/>
          <w:szCs w:val="24"/>
        </w:rPr>
        <w:t xml:space="preserve">SANJA ANĐELIĆ, Žminj, Vidulini 14b, OIB 77215932410 </w:t>
      </w:r>
      <w:r w:rsidR="00480A93" w:rsidRPr="006312CF">
        <w:rPr>
          <w:rFonts w:hAnsi="Times New Roman" w:ascii="Times New Roman"/>
          <w:sz w:val="24"/>
          <w:szCs w:val="24"/>
        </w:rPr>
        <w:tab/>
        <w:t xml:space="preserve"> </w:t>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t>za iznos od 13.833,27 kn</w:t>
      </w:r>
    </w:p>
    <w:p w:rsidRDefault="00480A93" w:rsidP="00480A93" w:rsidR="00480A93" w:rsidRPr="006312CF">
      <w:pPr>
        <w:pStyle w:val="Odlomakpopisa"/>
        <w:rPr>
          <w:rFonts w:hAnsi="Times New Roman" w:ascii="Times New Roman"/>
          <w:sz w:val="24"/>
          <w:szCs w:val="24"/>
        </w:rPr>
      </w:pPr>
    </w:p>
    <w:p w:rsidRDefault="006312CF" w:rsidP="00480A93" w:rsidR="00480A93" w:rsidRPr="006312CF">
      <w:pPr>
        <w:pStyle w:val="Odlomakpopisa"/>
        <w:numPr>
          <w:ilvl w:val="0"/>
          <w:numId w:val="3"/>
        </w:numPr>
        <w:ind w:left="360"/>
        <w:jc w:val="both"/>
        <w:rPr>
          <w:rFonts w:hAnsi="Times New Roman" w:ascii="Times New Roman"/>
          <w:sz w:val="24"/>
          <w:szCs w:val="24"/>
        </w:rPr>
      </w:pPr>
      <w:r w:rsidRPr="006312CF">
        <w:rPr>
          <w:rFonts w:hAnsi="Times New Roman" w:ascii="Times New Roman"/>
          <w:sz w:val="24"/>
          <w:szCs w:val="24"/>
        </w:rPr>
        <w:tab/>
      </w:r>
      <w:r w:rsidR="00480A93" w:rsidRPr="006312CF">
        <w:rPr>
          <w:rFonts w:hAnsi="Times New Roman" w:ascii="Times New Roman"/>
          <w:sz w:val="24"/>
          <w:szCs w:val="24"/>
        </w:rPr>
        <w:t>DRAGOMIR PANIĆ, Pula, Zagrebačka 2, OIB 51770570597</w:t>
      </w:r>
      <w:r w:rsidR="00480A93" w:rsidRPr="006312CF">
        <w:rPr>
          <w:rFonts w:hAnsi="Times New Roman" w:ascii="Times New Roman"/>
          <w:sz w:val="24"/>
          <w:szCs w:val="24"/>
        </w:rPr>
        <w:tab/>
        <w:t xml:space="preserve"> </w:t>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t>za iznos od 14.428,29 kn</w:t>
      </w:r>
    </w:p>
    <w:p w:rsidRDefault="00480A93" w:rsidP="00480A93" w:rsidR="00480A93" w:rsidRPr="006312CF">
      <w:pPr>
        <w:pStyle w:val="Odlomakpopisa"/>
        <w:rPr>
          <w:rFonts w:hAnsi="Times New Roman" w:ascii="Times New Roman"/>
          <w:sz w:val="24"/>
          <w:szCs w:val="24"/>
        </w:rPr>
      </w:pPr>
    </w:p>
    <w:p w:rsidRDefault="006312CF" w:rsidP="00480A93" w:rsidR="00480A93" w:rsidRPr="006312CF">
      <w:pPr>
        <w:pStyle w:val="Odlomakpopisa"/>
        <w:numPr>
          <w:ilvl w:val="0"/>
          <w:numId w:val="3"/>
        </w:numPr>
        <w:ind w:left="360"/>
        <w:jc w:val="both"/>
        <w:rPr>
          <w:rFonts w:hAnsi="Times New Roman" w:ascii="Times New Roman"/>
          <w:sz w:val="24"/>
          <w:szCs w:val="24"/>
        </w:rPr>
      </w:pPr>
      <w:r w:rsidRPr="006312CF">
        <w:rPr>
          <w:rFonts w:hAnsi="Times New Roman" w:ascii="Times New Roman"/>
          <w:sz w:val="24"/>
          <w:szCs w:val="24"/>
        </w:rPr>
        <w:tab/>
      </w:r>
      <w:r w:rsidR="00480A93" w:rsidRPr="006312CF">
        <w:rPr>
          <w:rFonts w:hAnsi="Times New Roman" w:ascii="Times New Roman"/>
          <w:sz w:val="24"/>
          <w:szCs w:val="24"/>
        </w:rPr>
        <w:t>MIROSLAV MAJERIĆ, Labin, Vilete 10, OIB 38061130931</w:t>
      </w:r>
      <w:r w:rsidR="00480A93" w:rsidRPr="006312CF">
        <w:rPr>
          <w:rFonts w:hAnsi="Times New Roman" w:ascii="Times New Roman"/>
          <w:sz w:val="24"/>
          <w:szCs w:val="24"/>
        </w:rPr>
        <w:tab/>
        <w:t xml:space="preserve"> </w:t>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t>za iznos od 10.622,51 kn</w:t>
      </w:r>
    </w:p>
    <w:p w:rsidRDefault="00480A93" w:rsidP="00480A93" w:rsidR="00480A93" w:rsidRPr="006312CF">
      <w:pPr>
        <w:pStyle w:val="Odlomakpopisa"/>
        <w:rPr>
          <w:rFonts w:hAnsi="Times New Roman" w:ascii="Times New Roman"/>
          <w:sz w:val="24"/>
          <w:szCs w:val="24"/>
        </w:rPr>
      </w:pPr>
    </w:p>
    <w:p w:rsidRDefault="006312CF" w:rsidP="00480A93" w:rsidR="00480A93">
      <w:pPr>
        <w:pStyle w:val="Odlomakpopisa"/>
        <w:numPr>
          <w:ilvl w:val="0"/>
          <w:numId w:val="3"/>
        </w:numPr>
        <w:ind w:left="360"/>
        <w:jc w:val="both"/>
        <w:rPr>
          <w:rFonts w:hAnsi="Times New Roman" w:ascii="Times New Roman"/>
          <w:sz w:val="24"/>
          <w:szCs w:val="24"/>
        </w:rPr>
      </w:pPr>
      <w:r w:rsidRPr="006312CF">
        <w:rPr>
          <w:rFonts w:hAnsi="Times New Roman" w:ascii="Times New Roman"/>
          <w:sz w:val="24"/>
          <w:szCs w:val="24"/>
        </w:rPr>
        <w:tab/>
      </w:r>
      <w:r w:rsidR="00480A93" w:rsidRPr="006312CF">
        <w:rPr>
          <w:rFonts w:hAnsi="Times New Roman" w:ascii="Times New Roman"/>
          <w:sz w:val="24"/>
          <w:szCs w:val="24"/>
        </w:rPr>
        <w:t>MARIJANA RESTOVIĆ, Pula, Koparska 46, OIB 35334609168</w:t>
      </w:r>
      <w:r w:rsidR="00480A93" w:rsidRPr="006312CF">
        <w:rPr>
          <w:rFonts w:hAnsi="Times New Roman" w:ascii="Times New Roman"/>
          <w:sz w:val="24"/>
          <w:szCs w:val="24"/>
        </w:rPr>
        <w:tab/>
        <w:t xml:space="preserve"> </w:t>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t>za iznos od 17.609,49 kn</w:t>
      </w:r>
    </w:p>
    <w:p w:rsidRDefault="003A7A52" w:rsidP="003A7A52" w:rsidR="003A7A52" w:rsidRPr="003A7A52">
      <w:pPr>
        <w:pStyle w:val="Odlomakpopisa"/>
        <w:rPr>
          <w:rFonts w:hAnsi="Times New Roman" w:ascii="Times New Roman"/>
          <w:sz w:val="24"/>
          <w:szCs w:val="24"/>
        </w:rPr>
      </w:pPr>
    </w:p>
    <w:p w:rsidRDefault="006312CF" w:rsidP="00480A93" w:rsidR="00480A93" w:rsidRPr="006312CF">
      <w:pPr>
        <w:pStyle w:val="Odlomakpopisa"/>
        <w:numPr>
          <w:ilvl w:val="0"/>
          <w:numId w:val="3"/>
        </w:numPr>
        <w:ind w:left="360"/>
        <w:jc w:val="both"/>
        <w:rPr>
          <w:rFonts w:hAnsi="Times New Roman" w:ascii="Times New Roman"/>
          <w:sz w:val="24"/>
          <w:szCs w:val="24"/>
        </w:rPr>
      </w:pPr>
      <w:r w:rsidRPr="006312CF">
        <w:rPr>
          <w:rFonts w:hAnsi="Times New Roman" w:ascii="Times New Roman"/>
          <w:sz w:val="24"/>
          <w:szCs w:val="24"/>
        </w:rPr>
        <w:tab/>
      </w:r>
      <w:r w:rsidR="00480A93" w:rsidRPr="006312CF">
        <w:rPr>
          <w:rFonts w:hAnsi="Times New Roman" w:ascii="Times New Roman"/>
          <w:sz w:val="24"/>
          <w:szCs w:val="24"/>
        </w:rPr>
        <w:t xml:space="preserve">BRUNA ŠEPIĆ, Momjan, Kremenje 58, OIB  54717703746 </w:t>
      </w:r>
      <w:r w:rsidR="00480A93" w:rsidRPr="006312CF">
        <w:rPr>
          <w:rFonts w:hAnsi="Times New Roman" w:ascii="Times New Roman"/>
          <w:sz w:val="24"/>
          <w:szCs w:val="24"/>
        </w:rPr>
        <w:tab/>
        <w:t xml:space="preserve"> </w:t>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t xml:space="preserve">za iznos od 17.670,16 kn </w:t>
      </w:r>
    </w:p>
    <w:p w:rsidRDefault="00480A93" w:rsidP="00480A93" w:rsidR="00480A93" w:rsidRPr="006312CF">
      <w:pPr>
        <w:pStyle w:val="Odlomakpopisa"/>
        <w:ind w:left="360"/>
        <w:jc w:val="both"/>
        <w:rPr>
          <w:rFonts w:hAnsi="Times New Roman" w:ascii="Times New Roman"/>
          <w:sz w:val="24"/>
          <w:szCs w:val="24"/>
        </w:rPr>
      </w:pPr>
    </w:p>
    <w:p w:rsidRDefault="006312CF" w:rsidP="00480A93" w:rsidR="00480A93" w:rsidRPr="006312CF">
      <w:pPr>
        <w:pStyle w:val="Odlomakpopisa"/>
        <w:numPr>
          <w:ilvl w:val="0"/>
          <w:numId w:val="3"/>
        </w:numPr>
        <w:ind w:left="360"/>
        <w:jc w:val="both"/>
        <w:rPr>
          <w:rFonts w:hAnsi="Times New Roman" w:ascii="Times New Roman"/>
          <w:sz w:val="24"/>
          <w:szCs w:val="24"/>
        </w:rPr>
      </w:pPr>
      <w:r w:rsidRPr="006312CF">
        <w:rPr>
          <w:rFonts w:hAnsi="Times New Roman" w:ascii="Times New Roman"/>
          <w:sz w:val="24"/>
          <w:szCs w:val="24"/>
        </w:rPr>
        <w:tab/>
      </w:r>
      <w:r w:rsidR="00480A93" w:rsidRPr="006312CF">
        <w:rPr>
          <w:rFonts w:hAnsi="Times New Roman" w:ascii="Times New Roman"/>
          <w:sz w:val="24"/>
          <w:szCs w:val="24"/>
        </w:rPr>
        <w:t>ALENKA KRIŽMAN, Oprtalj, Šegari 31, OIB 55590817507</w:t>
      </w:r>
      <w:r w:rsidR="00480A93" w:rsidRPr="006312CF">
        <w:rPr>
          <w:rFonts w:hAnsi="Times New Roman" w:ascii="Times New Roman"/>
          <w:sz w:val="24"/>
          <w:szCs w:val="24"/>
        </w:rPr>
        <w:tab/>
        <w:t xml:space="preserve"> </w:t>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t>za iznos od 13.220,37 kn</w:t>
      </w:r>
    </w:p>
    <w:p w:rsidRDefault="00480A93" w:rsidP="00480A93" w:rsidR="00480A93" w:rsidRPr="006312CF">
      <w:pPr>
        <w:pStyle w:val="Odlomakpopisa"/>
        <w:rPr>
          <w:rFonts w:hAnsi="Times New Roman" w:ascii="Times New Roman"/>
          <w:sz w:val="24"/>
          <w:szCs w:val="24"/>
        </w:rPr>
      </w:pPr>
    </w:p>
    <w:p w:rsidRDefault="006312CF" w:rsidP="00480A93" w:rsidR="00480A93" w:rsidRPr="006312CF">
      <w:pPr>
        <w:pStyle w:val="Odlomakpopisa"/>
        <w:numPr>
          <w:ilvl w:val="0"/>
          <w:numId w:val="3"/>
        </w:numPr>
        <w:ind w:left="360"/>
        <w:jc w:val="both"/>
        <w:rPr>
          <w:rFonts w:hAnsi="Times New Roman" w:ascii="Times New Roman"/>
          <w:sz w:val="24"/>
          <w:szCs w:val="24"/>
        </w:rPr>
      </w:pPr>
      <w:r w:rsidRPr="006312CF">
        <w:rPr>
          <w:rFonts w:hAnsi="Times New Roman" w:ascii="Times New Roman"/>
          <w:sz w:val="24"/>
          <w:szCs w:val="24"/>
        </w:rPr>
        <w:tab/>
      </w:r>
      <w:r w:rsidR="00480A93" w:rsidRPr="006312CF">
        <w:rPr>
          <w:rFonts w:hAnsi="Times New Roman" w:ascii="Times New Roman"/>
          <w:sz w:val="24"/>
          <w:szCs w:val="24"/>
        </w:rPr>
        <w:t>MIRA TENČIĆ PLETIKOS, Pula, Kastavska 20, OIB 27711270621</w:t>
      </w:r>
      <w:r w:rsidR="00480A93" w:rsidRPr="006312CF">
        <w:rPr>
          <w:rFonts w:hAnsi="Times New Roman" w:ascii="Times New Roman"/>
          <w:sz w:val="24"/>
          <w:szCs w:val="24"/>
        </w:rPr>
        <w:tab/>
        <w:t xml:space="preserve"> </w:t>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t xml:space="preserve">za iznos od 19.676,68 kn </w:t>
      </w:r>
    </w:p>
    <w:p w:rsidRDefault="00480A93" w:rsidP="00480A93" w:rsidR="00480A93" w:rsidRPr="006312CF">
      <w:pPr>
        <w:pStyle w:val="Odlomakpopisa"/>
        <w:rPr>
          <w:rFonts w:hAnsi="Times New Roman" w:ascii="Times New Roman"/>
          <w:sz w:val="24"/>
          <w:szCs w:val="24"/>
        </w:rPr>
      </w:pPr>
    </w:p>
    <w:p w:rsidRDefault="008A376C" w:rsidP="006312CF" w:rsidR="008A376C" w:rsidRPr="006312CF">
      <w:pPr>
        <w:pStyle w:val="Odlomakpopisa"/>
        <w:numPr>
          <w:ilvl w:val="0"/>
          <w:numId w:val="3"/>
        </w:numPr>
        <w:ind w:hanging="720"/>
        <w:jc w:val="both"/>
        <w:rPr>
          <w:rFonts w:hAnsi="Times New Roman" w:ascii="Times New Roman"/>
          <w:sz w:val="24"/>
          <w:szCs w:val="24"/>
        </w:rPr>
      </w:pPr>
      <w:r w:rsidRPr="006312CF">
        <w:rPr>
          <w:rFonts w:hAnsi="Times New Roman" w:ascii="Times New Roman"/>
          <w:sz w:val="24"/>
          <w:szCs w:val="24"/>
        </w:rPr>
        <w:t>ALEŠ TRAVEN, Pula, Jurja Žakna 2, OIB 11414057272</w:t>
      </w:r>
    </w:p>
    <w:p w:rsidRDefault="008A376C" w:rsidP="008A376C" w:rsidR="008A376C" w:rsidRPr="006312CF">
      <w:pPr>
        <w:pStyle w:val="Odlomakpopisa"/>
        <w:rPr>
          <w:rFonts w:hAnsi="Times New Roman" w:ascii="Times New Roman"/>
          <w:sz w:val="24"/>
          <w:szCs w:val="24"/>
        </w:rPr>
      </w:pPr>
      <w:r w:rsidRPr="006312CF">
        <w:rPr>
          <w:rFonts w:hAnsi="Times New Roman" w:ascii="Times New Roman"/>
          <w:sz w:val="24"/>
          <w:szCs w:val="24"/>
        </w:rPr>
        <w:tab/>
      </w:r>
      <w:r w:rsidRPr="006312CF">
        <w:rPr>
          <w:rFonts w:hAnsi="Times New Roman" w:ascii="Times New Roman"/>
          <w:sz w:val="24"/>
          <w:szCs w:val="24"/>
        </w:rPr>
        <w:tab/>
      </w:r>
      <w:r w:rsidRPr="006312CF">
        <w:rPr>
          <w:rFonts w:hAnsi="Times New Roman" w:ascii="Times New Roman"/>
          <w:sz w:val="24"/>
          <w:szCs w:val="24"/>
        </w:rPr>
        <w:tab/>
      </w:r>
      <w:r w:rsidRPr="006312CF">
        <w:rPr>
          <w:rFonts w:hAnsi="Times New Roman" w:ascii="Times New Roman"/>
          <w:sz w:val="24"/>
          <w:szCs w:val="24"/>
        </w:rPr>
        <w:tab/>
      </w:r>
      <w:r w:rsidRPr="006312CF">
        <w:rPr>
          <w:rFonts w:hAnsi="Times New Roman" w:ascii="Times New Roman"/>
          <w:sz w:val="24"/>
          <w:szCs w:val="24"/>
        </w:rPr>
        <w:tab/>
      </w:r>
      <w:r w:rsidRPr="006312CF">
        <w:rPr>
          <w:rFonts w:hAnsi="Times New Roman" w:ascii="Times New Roman"/>
          <w:sz w:val="24"/>
          <w:szCs w:val="24"/>
        </w:rPr>
        <w:tab/>
      </w:r>
      <w:r w:rsidRPr="006312CF">
        <w:rPr>
          <w:rFonts w:hAnsi="Times New Roman" w:ascii="Times New Roman"/>
          <w:sz w:val="24"/>
          <w:szCs w:val="24"/>
        </w:rPr>
        <w:tab/>
        <w:t xml:space="preserve">za iznos od 10.609,92 kn </w:t>
      </w:r>
    </w:p>
    <w:p w:rsidRDefault="006312CF" w:rsidP="008A376C" w:rsidR="006312CF" w:rsidRPr="006312CF">
      <w:pPr>
        <w:pStyle w:val="Odlomakpopisa"/>
        <w:rPr>
          <w:rFonts w:hAnsi="Times New Roman" w:ascii="Times New Roman"/>
          <w:sz w:val="24"/>
          <w:szCs w:val="24"/>
        </w:rPr>
      </w:pPr>
    </w:p>
    <w:p w:rsidRDefault="00480A93" w:rsidP="006312CF" w:rsidR="00480A93" w:rsidRPr="006312CF">
      <w:pPr>
        <w:pStyle w:val="Odlomakpopisa"/>
        <w:numPr>
          <w:ilvl w:val="0"/>
          <w:numId w:val="3"/>
        </w:numPr>
        <w:ind w:hanging="720"/>
        <w:jc w:val="both"/>
        <w:rPr>
          <w:rFonts w:hAnsi="Times New Roman" w:ascii="Times New Roman"/>
          <w:sz w:val="24"/>
          <w:szCs w:val="24"/>
        </w:rPr>
      </w:pPr>
      <w:r w:rsidRPr="006312CF">
        <w:rPr>
          <w:rFonts w:hAnsi="Times New Roman" w:ascii="Times New Roman"/>
          <w:sz w:val="24"/>
          <w:szCs w:val="24"/>
        </w:rPr>
        <w:t>DANIJELA MATOKOVIĆ, Pula, Zoranićeva 20, OIB 53583550382</w:t>
      </w:r>
      <w:r w:rsidRPr="006312CF">
        <w:rPr>
          <w:rFonts w:hAnsi="Times New Roman" w:ascii="Times New Roman"/>
          <w:sz w:val="24"/>
          <w:szCs w:val="24"/>
        </w:rPr>
        <w:tab/>
        <w:t xml:space="preserve"> </w:t>
      </w:r>
      <w:r w:rsidRPr="006312CF">
        <w:rPr>
          <w:rFonts w:hAnsi="Times New Roman" w:ascii="Times New Roman"/>
          <w:sz w:val="24"/>
          <w:szCs w:val="24"/>
        </w:rPr>
        <w:tab/>
      </w:r>
      <w:r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t xml:space="preserve">za iznos od 33.122,51 </w:t>
      </w:r>
      <w:r w:rsidRPr="006312CF">
        <w:rPr>
          <w:rFonts w:hAnsi="Times New Roman" w:ascii="Times New Roman"/>
          <w:sz w:val="24"/>
          <w:szCs w:val="24"/>
        </w:rPr>
        <w:t>kn</w:t>
      </w:r>
    </w:p>
    <w:p w:rsidRDefault="00480A93" w:rsidP="00480A93" w:rsidR="00480A93" w:rsidRPr="006312CF">
      <w:pPr>
        <w:ind w:left="360"/>
        <w:jc w:val="both"/>
        <w:rPr>
          <w:rFonts w:hAnsi="Times New Roman" w:ascii="Times New Roman"/>
        </w:rPr>
      </w:pPr>
    </w:p>
    <w:p w:rsidRDefault="003A7A52" w:rsidP="00480A93" w:rsidR="00480A93" w:rsidRPr="006312CF">
      <w:pPr>
        <w:pStyle w:val="Odlomakpopisa"/>
        <w:numPr>
          <w:ilvl w:val="0"/>
          <w:numId w:val="3"/>
        </w:numPr>
        <w:ind w:left="360"/>
        <w:jc w:val="both"/>
        <w:rPr>
          <w:rFonts w:hAnsi="Times New Roman" w:ascii="Times New Roman"/>
          <w:sz w:val="24"/>
          <w:szCs w:val="24"/>
        </w:rPr>
      </w:pPr>
      <w:r>
        <w:rPr>
          <w:rFonts w:hAnsi="Times New Roman" w:ascii="Times New Roman"/>
          <w:sz w:val="24"/>
          <w:szCs w:val="24"/>
        </w:rPr>
        <w:tab/>
      </w:r>
      <w:r w:rsidR="00480A93" w:rsidRPr="006312CF">
        <w:rPr>
          <w:rFonts w:hAnsi="Times New Roman" w:ascii="Times New Roman"/>
          <w:sz w:val="24"/>
          <w:szCs w:val="24"/>
        </w:rPr>
        <w:t>ELENA BAĆAC, Rijeka, Baredice 1, OIB 73235247712</w:t>
      </w:r>
      <w:r w:rsidR="00480A93" w:rsidRPr="006312CF">
        <w:rPr>
          <w:rFonts w:hAnsi="Times New Roman" w:ascii="Times New Roman"/>
          <w:sz w:val="24"/>
          <w:szCs w:val="24"/>
        </w:rPr>
        <w:tab/>
        <w:t xml:space="preserve"> </w:t>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t xml:space="preserve">za iznos od 5.970,84 </w:t>
      </w:r>
      <w:r w:rsidR="00480A93" w:rsidRPr="006312CF">
        <w:rPr>
          <w:rFonts w:hAnsi="Times New Roman" w:ascii="Times New Roman"/>
          <w:sz w:val="24"/>
          <w:szCs w:val="24"/>
        </w:rPr>
        <w:t>kn</w:t>
      </w:r>
    </w:p>
    <w:p w:rsidRDefault="008A376C" w:rsidP="008A376C" w:rsidR="008A376C" w:rsidRPr="006312CF">
      <w:pPr>
        <w:pStyle w:val="Odlomakpopisa"/>
        <w:rPr>
          <w:rFonts w:hAnsi="Times New Roman" w:ascii="Times New Roman"/>
          <w:sz w:val="24"/>
          <w:szCs w:val="24"/>
        </w:rPr>
      </w:pPr>
    </w:p>
    <w:p w:rsidRDefault="003A7A52" w:rsidP="00480A93" w:rsidR="00480A93" w:rsidRPr="006312CF">
      <w:pPr>
        <w:pStyle w:val="Odlomakpopisa"/>
        <w:numPr>
          <w:ilvl w:val="0"/>
          <w:numId w:val="3"/>
        </w:numPr>
        <w:ind w:left="360"/>
        <w:jc w:val="both"/>
        <w:rPr>
          <w:rFonts w:hAnsi="Times New Roman" w:ascii="Times New Roman"/>
          <w:sz w:val="24"/>
          <w:szCs w:val="24"/>
        </w:rPr>
      </w:pPr>
      <w:r>
        <w:rPr>
          <w:rFonts w:hAnsi="Times New Roman" w:ascii="Times New Roman"/>
          <w:sz w:val="24"/>
          <w:szCs w:val="24"/>
        </w:rPr>
        <w:tab/>
      </w:r>
      <w:r w:rsidR="00480A93" w:rsidRPr="006312CF">
        <w:rPr>
          <w:rFonts w:hAnsi="Times New Roman" w:ascii="Times New Roman"/>
          <w:sz w:val="24"/>
          <w:szCs w:val="24"/>
        </w:rPr>
        <w:t>ZORAN PERHAT, Višnjan, Cerion 1a, OIB 73206532536</w:t>
      </w:r>
      <w:r w:rsidR="00480A93" w:rsidRPr="006312CF">
        <w:rPr>
          <w:rFonts w:hAnsi="Times New Roman" w:ascii="Times New Roman"/>
          <w:sz w:val="24"/>
          <w:szCs w:val="24"/>
        </w:rPr>
        <w:tab/>
        <w:t xml:space="preserve"> </w:t>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t xml:space="preserve">za iznos od 17.494,18 </w:t>
      </w:r>
      <w:r w:rsidR="00480A93" w:rsidRPr="006312CF">
        <w:rPr>
          <w:rFonts w:hAnsi="Times New Roman" w:ascii="Times New Roman"/>
          <w:sz w:val="24"/>
          <w:szCs w:val="24"/>
        </w:rPr>
        <w:t>kn</w:t>
      </w:r>
    </w:p>
    <w:p w:rsidRDefault="008A376C" w:rsidP="008A376C" w:rsidR="008A376C" w:rsidRPr="006312CF">
      <w:pPr>
        <w:pStyle w:val="Odlomakpopisa"/>
        <w:rPr>
          <w:rFonts w:hAnsi="Times New Roman" w:ascii="Times New Roman"/>
          <w:sz w:val="24"/>
          <w:szCs w:val="24"/>
        </w:rPr>
      </w:pPr>
    </w:p>
    <w:p w:rsidRDefault="003A7A52" w:rsidP="00480A93" w:rsidR="008A376C" w:rsidRPr="006312CF">
      <w:pPr>
        <w:pStyle w:val="Odlomakpopisa"/>
        <w:numPr>
          <w:ilvl w:val="0"/>
          <w:numId w:val="3"/>
        </w:numPr>
        <w:ind w:left="360"/>
        <w:jc w:val="both"/>
        <w:rPr>
          <w:rFonts w:hAnsi="Times New Roman" w:ascii="Times New Roman"/>
          <w:sz w:val="24"/>
          <w:szCs w:val="24"/>
        </w:rPr>
      </w:pPr>
      <w:r>
        <w:rPr>
          <w:rFonts w:hAnsi="Times New Roman" w:ascii="Times New Roman"/>
          <w:sz w:val="24"/>
          <w:szCs w:val="24"/>
        </w:rPr>
        <w:tab/>
      </w:r>
      <w:r w:rsidR="00480A93" w:rsidRPr="006312CF">
        <w:rPr>
          <w:rFonts w:hAnsi="Times New Roman" w:ascii="Times New Roman"/>
          <w:sz w:val="24"/>
          <w:szCs w:val="24"/>
        </w:rPr>
        <w:t>JADRANKA BILIĆ, Pula, Vergerijeva 4, OIB 85090974134</w:t>
      </w:r>
      <w:r w:rsidR="00480A93" w:rsidRPr="006312CF">
        <w:rPr>
          <w:rFonts w:hAnsi="Times New Roman" w:ascii="Times New Roman"/>
          <w:sz w:val="24"/>
          <w:szCs w:val="24"/>
        </w:rPr>
        <w:tab/>
        <w:t xml:space="preserve"> </w:t>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t>za iznos od 18.310,28 kn</w:t>
      </w:r>
      <w:r w:rsidR="00480A93" w:rsidRPr="006312CF">
        <w:rPr>
          <w:rFonts w:hAnsi="Times New Roman" w:ascii="Times New Roman"/>
          <w:sz w:val="24"/>
          <w:szCs w:val="24"/>
        </w:rPr>
        <w:tab/>
      </w:r>
    </w:p>
    <w:p w:rsidRDefault="008A376C" w:rsidP="008A376C" w:rsidR="008A376C" w:rsidRPr="006312CF">
      <w:pPr>
        <w:pStyle w:val="Odlomakpopisa"/>
        <w:rPr>
          <w:rFonts w:hAnsi="Times New Roman" w:ascii="Times New Roman"/>
          <w:sz w:val="24"/>
          <w:szCs w:val="24"/>
        </w:rPr>
      </w:pPr>
    </w:p>
    <w:p w:rsidRDefault="003A7A52" w:rsidP="00480A93" w:rsidR="00480A93" w:rsidRPr="006312CF">
      <w:pPr>
        <w:pStyle w:val="Odlomakpopisa"/>
        <w:numPr>
          <w:ilvl w:val="0"/>
          <w:numId w:val="3"/>
        </w:numPr>
        <w:ind w:left="360"/>
        <w:jc w:val="both"/>
        <w:rPr>
          <w:rFonts w:hAnsi="Times New Roman" w:ascii="Times New Roman"/>
          <w:sz w:val="24"/>
          <w:szCs w:val="24"/>
        </w:rPr>
      </w:pPr>
      <w:r>
        <w:rPr>
          <w:rFonts w:hAnsi="Times New Roman" w:ascii="Times New Roman"/>
          <w:sz w:val="24"/>
          <w:szCs w:val="24"/>
        </w:rPr>
        <w:tab/>
      </w:r>
      <w:r w:rsidR="00480A93" w:rsidRPr="006312CF">
        <w:rPr>
          <w:rFonts w:hAnsi="Times New Roman" w:ascii="Times New Roman"/>
          <w:sz w:val="24"/>
          <w:szCs w:val="24"/>
        </w:rPr>
        <w:t>IGOR MEDIĆ, Pula, Tršćanska 1, OIB 64594042413</w:t>
      </w:r>
      <w:r w:rsidR="00480A93" w:rsidRPr="006312CF">
        <w:rPr>
          <w:rFonts w:hAnsi="Times New Roman" w:ascii="Times New Roman"/>
          <w:sz w:val="24"/>
          <w:szCs w:val="24"/>
        </w:rPr>
        <w:tab/>
        <w:t xml:space="preserve"> </w:t>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t xml:space="preserve">za iznos od 15.146,19 kn </w:t>
      </w:r>
    </w:p>
    <w:p w:rsidRDefault="008A376C" w:rsidP="008A376C" w:rsidR="008A376C" w:rsidRPr="006312CF">
      <w:pPr>
        <w:pStyle w:val="Odlomakpopisa"/>
        <w:rPr>
          <w:rFonts w:hAnsi="Times New Roman" w:ascii="Times New Roman"/>
          <w:sz w:val="24"/>
          <w:szCs w:val="24"/>
        </w:rPr>
      </w:pPr>
    </w:p>
    <w:p w:rsidRDefault="003A7A52" w:rsidP="00480A93" w:rsidR="00480A93">
      <w:pPr>
        <w:pStyle w:val="Odlomakpopisa"/>
        <w:numPr>
          <w:ilvl w:val="0"/>
          <w:numId w:val="3"/>
        </w:numPr>
        <w:ind w:left="360"/>
        <w:jc w:val="both"/>
        <w:rPr>
          <w:rFonts w:hAnsi="Times New Roman" w:ascii="Times New Roman"/>
          <w:sz w:val="24"/>
          <w:szCs w:val="24"/>
        </w:rPr>
      </w:pPr>
      <w:r>
        <w:rPr>
          <w:rFonts w:hAnsi="Times New Roman" w:ascii="Times New Roman"/>
          <w:sz w:val="24"/>
          <w:szCs w:val="24"/>
        </w:rPr>
        <w:tab/>
      </w:r>
      <w:r w:rsidR="00480A93" w:rsidRPr="006312CF">
        <w:rPr>
          <w:rFonts w:hAnsi="Times New Roman" w:ascii="Times New Roman"/>
          <w:sz w:val="24"/>
          <w:szCs w:val="24"/>
        </w:rPr>
        <w:t>ZORAN JADREŠKO, Pula, Baližerka 52, OIB 53942767792</w:t>
      </w:r>
      <w:r w:rsidR="00480A93" w:rsidRPr="006312CF">
        <w:rPr>
          <w:rFonts w:hAnsi="Times New Roman" w:ascii="Times New Roman"/>
          <w:sz w:val="24"/>
          <w:szCs w:val="24"/>
        </w:rPr>
        <w:tab/>
        <w:t xml:space="preserve"> </w:t>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t>za iznos od 10.622,51</w:t>
      </w:r>
      <w:r w:rsidR="00480A93" w:rsidRPr="006312CF">
        <w:rPr>
          <w:rFonts w:hAnsi="Times New Roman" w:ascii="Times New Roman"/>
          <w:sz w:val="24"/>
          <w:szCs w:val="24"/>
        </w:rPr>
        <w:t xml:space="preserve"> kn </w:t>
      </w:r>
    </w:p>
    <w:p w:rsidRDefault="003A7A52" w:rsidP="003A7A52" w:rsidR="003A7A52" w:rsidRPr="003A7A52">
      <w:pPr>
        <w:pStyle w:val="Odlomakpopisa"/>
        <w:rPr>
          <w:rFonts w:hAnsi="Times New Roman" w:ascii="Times New Roman"/>
          <w:sz w:val="24"/>
          <w:szCs w:val="24"/>
        </w:rPr>
      </w:pPr>
    </w:p>
    <w:p w:rsidRDefault="003A7A52" w:rsidP="00480A93" w:rsidR="00480A93" w:rsidRPr="006312CF">
      <w:pPr>
        <w:pStyle w:val="Odlomakpopisa"/>
        <w:numPr>
          <w:ilvl w:val="0"/>
          <w:numId w:val="3"/>
        </w:numPr>
        <w:ind w:left="360"/>
        <w:jc w:val="both"/>
        <w:rPr>
          <w:rFonts w:hAnsi="Times New Roman" w:ascii="Times New Roman"/>
          <w:sz w:val="24"/>
          <w:szCs w:val="24"/>
        </w:rPr>
      </w:pPr>
      <w:r>
        <w:rPr>
          <w:rFonts w:hAnsi="Times New Roman" w:ascii="Times New Roman"/>
          <w:sz w:val="24"/>
          <w:szCs w:val="24"/>
        </w:rPr>
        <w:tab/>
      </w:r>
      <w:r w:rsidR="00480A93" w:rsidRPr="006312CF">
        <w:rPr>
          <w:rFonts w:hAnsi="Times New Roman" w:ascii="Times New Roman"/>
          <w:sz w:val="24"/>
          <w:szCs w:val="24"/>
        </w:rPr>
        <w:t xml:space="preserve">LJUBICA HANIĆ, Tar, Perci 7a, OIB 38016530625  </w:t>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t xml:space="preserve">za iznos od 21.618,68 </w:t>
      </w:r>
      <w:r w:rsidR="00480A93" w:rsidRPr="006312CF">
        <w:rPr>
          <w:rFonts w:hAnsi="Times New Roman" w:ascii="Times New Roman"/>
          <w:sz w:val="24"/>
          <w:szCs w:val="24"/>
        </w:rPr>
        <w:t>kn</w:t>
      </w:r>
    </w:p>
    <w:p w:rsidRDefault="008A376C" w:rsidP="008A376C" w:rsidR="008A376C" w:rsidRPr="006312CF">
      <w:pPr>
        <w:pStyle w:val="Odlomakpopisa"/>
        <w:ind w:left="360"/>
        <w:jc w:val="both"/>
        <w:rPr>
          <w:rFonts w:hAnsi="Times New Roman" w:ascii="Times New Roman"/>
          <w:sz w:val="24"/>
          <w:szCs w:val="24"/>
        </w:rPr>
      </w:pPr>
    </w:p>
    <w:p w:rsidRDefault="003A7A52" w:rsidP="00480A93" w:rsidR="00480A93" w:rsidRPr="006312CF">
      <w:pPr>
        <w:pStyle w:val="Odlomakpopisa"/>
        <w:numPr>
          <w:ilvl w:val="0"/>
          <w:numId w:val="3"/>
        </w:numPr>
        <w:ind w:left="360"/>
        <w:jc w:val="both"/>
        <w:rPr>
          <w:rFonts w:hAnsi="Times New Roman" w:ascii="Times New Roman"/>
          <w:sz w:val="24"/>
          <w:szCs w:val="24"/>
        </w:rPr>
      </w:pPr>
      <w:r>
        <w:rPr>
          <w:rFonts w:hAnsi="Times New Roman" w:ascii="Times New Roman"/>
          <w:sz w:val="24"/>
          <w:szCs w:val="24"/>
        </w:rPr>
        <w:tab/>
      </w:r>
      <w:r w:rsidR="00480A93" w:rsidRPr="006312CF">
        <w:rPr>
          <w:rFonts w:hAnsi="Times New Roman" w:ascii="Times New Roman"/>
          <w:sz w:val="24"/>
          <w:szCs w:val="24"/>
        </w:rPr>
        <w:t>DARKO PERHAT, Višnjan, Prhati 22, OIB 75134476491</w:t>
      </w:r>
      <w:r w:rsidR="00480A93" w:rsidRPr="006312CF">
        <w:rPr>
          <w:rFonts w:hAnsi="Times New Roman" w:ascii="Times New Roman"/>
          <w:sz w:val="24"/>
          <w:szCs w:val="24"/>
        </w:rPr>
        <w:tab/>
        <w:t xml:space="preserve"> </w:t>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t>za iznos od 10.622,51</w:t>
      </w:r>
      <w:r w:rsidR="00480A93" w:rsidRPr="006312CF">
        <w:rPr>
          <w:rFonts w:hAnsi="Times New Roman" w:ascii="Times New Roman"/>
          <w:sz w:val="24"/>
          <w:szCs w:val="24"/>
        </w:rPr>
        <w:t xml:space="preserve"> kn</w:t>
      </w:r>
    </w:p>
    <w:p w:rsidRDefault="008A376C" w:rsidP="008A376C" w:rsidR="008A376C" w:rsidRPr="006312CF">
      <w:pPr>
        <w:pStyle w:val="Odlomakpopisa"/>
        <w:rPr>
          <w:rFonts w:hAnsi="Times New Roman" w:ascii="Times New Roman"/>
          <w:sz w:val="24"/>
          <w:szCs w:val="24"/>
        </w:rPr>
      </w:pPr>
    </w:p>
    <w:p w:rsidRDefault="003A7A52" w:rsidP="00480A93" w:rsidR="00480A93" w:rsidRPr="006312CF">
      <w:pPr>
        <w:pStyle w:val="Odlomakpopisa"/>
        <w:numPr>
          <w:ilvl w:val="0"/>
          <w:numId w:val="3"/>
        </w:numPr>
        <w:ind w:left="360"/>
        <w:jc w:val="both"/>
        <w:rPr>
          <w:rFonts w:hAnsi="Times New Roman" w:ascii="Times New Roman"/>
          <w:sz w:val="24"/>
          <w:szCs w:val="24"/>
        </w:rPr>
      </w:pPr>
      <w:r>
        <w:rPr>
          <w:rFonts w:hAnsi="Times New Roman" w:ascii="Times New Roman"/>
          <w:sz w:val="24"/>
          <w:szCs w:val="24"/>
        </w:rPr>
        <w:tab/>
      </w:r>
      <w:r w:rsidR="00480A93" w:rsidRPr="006312CF">
        <w:rPr>
          <w:rFonts w:hAnsi="Times New Roman" w:ascii="Times New Roman"/>
          <w:sz w:val="24"/>
          <w:szCs w:val="24"/>
        </w:rPr>
        <w:t>IRA ŠULENTIĆ, Pula, Pomer 82, OIB 20577966995</w:t>
      </w:r>
      <w:r w:rsidR="00480A93" w:rsidRPr="006312CF">
        <w:rPr>
          <w:rFonts w:hAnsi="Times New Roman" w:ascii="Times New Roman"/>
          <w:sz w:val="24"/>
          <w:szCs w:val="24"/>
        </w:rPr>
        <w:tab/>
        <w:t xml:space="preserve">  </w:t>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t xml:space="preserve">za iznos od 15.438,65 </w:t>
      </w:r>
      <w:r w:rsidR="00480A93" w:rsidRPr="006312CF">
        <w:rPr>
          <w:rFonts w:hAnsi="Times New Roman" w:ascii="Times New Roman"/>
          <w:sz w:val="24"/>
          <w:szCs w:val="24"/>
        </w:rPr>
        <w:t xml:space="preserve">kn </w:t>
      </w:r>
    </w:p>
    <w:p w:rsidRDefault="008A376C" w:rsidP="008A376C" w:rsidR="008A376C" w:rsidRPr="006312CF">
      <w:pPr>
        <w:pStyle w:val="Odlomakpopisa"/>
        <w:rPr>
          <w:rFonts w:hAnsi="Times New Roman" w:ascii="Times New Roman"/>
          <w:sz w:val="24"/>
          <w:szCs w:val="24"/>
        </w:rPr>
      </w:pPr>
    </w:p>
    <w:p w:rsidRDefault="003A7A52" w:rsidP="00480A93" w:rsidR="00480A93" w:rsidRPr="006312CF">
      <w:pPr>
        <w:pStyle w:val="Odlomakpopisa"/>
        <w:numPr>
          <w:ilvl w:val="0"/>
          <w:numId w:val="3"/>
        </w:numPr>
        <w:ind w:left="360"/>
        <w:jc w:val="both"/>
        <w:rPr>
          <w:rFonts w:hAnsi="Times New Roman" w:ascii="Times New Roman"/>
          <w:sz w:val="24"/>
          <w:szCs w:val="24"/>
        </w:rPr>
      </w:pPr>
      <w:r>
        <w:rPr>
          <w:rFonts w:hAnsi="Times New Roman" w:ascii="Times New Roman"/>
          <w:sz w:val="24"/>
          <w:szCs w:val="24"/>
        </w:rPr>
        <w:tab/>
      </w:r>
      <w:r w:rsidR="00480A93" w:rsidRPr="006312CF">
        <w:rPr>
          <w:rFonts w:hAnsi="Times New Roman" w:ascii="Times New Roman"/>
          <w:sz w:val="24"/>
          <w:szCs w:val="24"/>
        </w:rPr>
        <w:t xml:space="preserve">MARIJA ŠARIĆ, Pula, Indije 69, OIB 26525983096 </w:t>
      </w:r>
      <w:r w:rsidR="00480A93" w:rsidRPr="006312CF">
        <w:rPr>
          <w:rFonts w:hAnsi="Times New Roman" w:ascii="Times New Roman"/>
          <w:sz w:val="24"/>
          <w:szCs w:val="24"/>
        </w:rPr>
        <w:tab/>
        <w:t xml:space="preserve"> </w:t>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t>za iznos od 17.548,82</w:t>
      </w:r>
      <w:r w:rsidR="00480A93" w:rsidRPr="006312CF">
        <w:rPr>
          <w:rFonts w:hAnsi="Times New Roman" w:ascii="Times New Roman"/>
          <w:sz w:val="24"/>
          <w:szCs w:val="24"/>
        </w:rPr>
        <w:t xml:space="preserve"> kn </w:t>
      </w:r>
    </w:p>
    <w:p w:rsidRDefault="008A376C" w:rsidP="008A376C" w:rsidR="008A376C" w:rsidRPr="006312CF">
      <w:pPr>
        <w:pStyle w:val="Odlomakpopisa"/>
        <w:rPr>
          <w:rFonts w:hAnsi="Times New Roman" w:ascii="Times New Roman"/>
          <w:sz w:val="24"/>
          <w:szCs w:val="24"/>
        </w:rPr>
      </w:pPr>
    </w:p>
    <w:p w:rsidRDefault="003A7A52" w:rsidP="00480A93" w:rsidR="00480A93" w:rsidRPr="006312CF">
      <w:pPr>
        <w:pStyle w:val="Odlomakpopisa"/>
        <w:numPr>
          <w:ilvl w:val="0"/>
          <w:numId w:val="3"/>
        </w:numPr>
        <w:ind w:left="360"/>
        <w:jc w:val="both"/>
        <w:rPr>
          <w:rFonts w:hAnsi="Times New Roman" w:ascii="Times New Roman"/>
          <w:sz w:val="24"/>
          <w:szCs w:val="24"/>
        </w:rPr>
      </w:pPr>
      <w:r>
        <w:rPr>
          <w:rFonts w:hAnsi="Times New Roman" w:ascii="Times New Roman"/>
          <w:sz w:val="24"/>
          <w:szCs w:val="24"/>
        </w:rPr>
        <w:tab/>
      </w:r>
      <w:r w:rsidR="00480A93" w:rsidRPr="006312CF">
        <w:rPr>
          <w:rFonts w:hAnsi="Times New Roman" w:ascii="Times New Roman"/>
          <w:sz w:val="24"/>
          <w:szCs w:val="24"/>
        </w:rPr>
        <w:t>NEVENKA BALAS, Crikvenica, Hrusta 4a, OIB 73186448278</w:t>
      </w:r>
      <w:r w:rsidR="00480A93" w:rsidRPr="006312CF">
        <w:rPr>
          <w:rFonts w:hAnsi="Times New Roman" w:ascii="Times New Roman"/>
          <w:sz w:val="24"/>
          <w:szCs w:val="24"/>
        </w:rPr>
        <w:tab/>
        <w:t xml:space="preserve"> </w:t>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t>za iznos od 13.414,81</w:t>
      </w:r>
      <w:r w:rsidR="00480A93" w:rsidRPr="006312CF">
        <w:rPr>
          <w:rFonts w:hAnsi="Times New Roman" w:ascii="Times New Roman"/>
          <w:sz w:val="24"/>
          <w:szCs w:val="24"/>
        </w:rPr>
        <w:t xml:space="preserve"> kn </w:t>
      </w:r>
    </w:p>
    <w:p w:rsidRDefault="008A376C" w:rsidP="008A376C" w:rsidR="008A376C" w:rsidRPr="006312CF">
      <w:pPr>
        <w:pStyle w:val="Odlomakpopisa"/>
        <w:rPr>
          <w:rFonts w:hAnsi="Times New Roman" w:ascii="Times New Roman"/>
          <w:sz w:val="24"/>
          <w:szCs w:val="24"/>
        </w:rPr>
      </w:pPr>
    </w:p>
    <w:p w:rsidRDefault="003A7A52" w:rsidP="00480A93" w:rsidR="00480A93" w:rsidRPr="006312CF">
      <w:pPr>
        <w:pStyle w:val="Odlomakpopisa"/>
        <w:numPr>
          <w:ilvl w:val="0"/>
          <w:numId w:val="3"/>
        </w:numPr>
        <w:ind w:left="360"/>
        <w:jc w:val="both"/>
        <w:rPr>
          <w:rFonts w:hAnsi="Times New Roman" w:ascii="Times New Roman"/>
          <w:sz w:val="24"/>
          <w:szCs w:val="24"/>
        </w:rPr>
      </w:pPr>
      <w:r>
        <w:rPr>
          <w:rFonts w:hAnsi="Times New Roman" w:ascii="Times New Roman"/>
          <w:sz w:val="24"/>
          <w:szCs w:val="24"/>
        </w:rPr>
        <w:tab/>
      </w:r>
      <w:r w:rsidR="00480A93" w:rsidRPr="006312CF">
        <w:rPr>
          <w:rFonts w:hAnsi="Times New Roman" w:ascii="Times New Roman"/>
          <w:sz w:val="24"/>
          <w:szCs w:val="24"/>
        </w:rPr>
        <w:t>JASMINKA BLAŠKOVIĆ, Grižane, Blaškovići 13, OIB 66726485070</w:t>
      </w:r>
      <w:r w:rsidR="00480A93" w:rsidRPr="006312CF">
        <w:rPr>
          <w:rFonts w:hAnsi="Times New Roman" w:ascii="Times New Roman"/>
          <w:sz w:val="24"/>
          <w:szCs w:val="24"/>
        </w:rPr>
        <w:tab/>
        <w:t xml:space="preserve"> </w:t>
      </w:r>
      <w:r w:rsidR="00480A93" w:rsidRPr="006312CF">
        <w:rPr>
          <w:rFonts w:hAnsi="Times New Roman" w:ascii="Times New Roman"/>
          <w:sz w:val="24"/>
          <w:szCs w:val="24"/>
        </w:rPr>
        <w:tab/>
      </w:r>
      <w:r w:rsidR="00480A93"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t xml:space="preserve">za iznos od 20.464,79 </w:t>
      </w:r>
      <w:r w:rsidR="00480A93" w:rsidRPr="006312CF">
        <w:rPr>
          <w:rFonts w:hAnsi="Times New Roman" w:ascii="Times New Roman"/>
          <w:sz w:val="24"/>
          <w:szCs w:val="24"/>
        </w:rPr>
        <w:t xml:space="preserve">kn </w:t>
      </w:r>
    </w:p>
    <w:p w:rsidRDefault="008A376C" w:rsidP="008A376C" w:rsidR="008A376C" w:rsidRPr="006312CF">
      <w:pPr>
        <w:pStyle w:val="Odlomakpopisa"/>
        <w:rPr>
          <w:rFonts w:hAnsi="Times New Roman" w:ascii="Times New Roman"/>
          <w:sz w:val="24"/>
          <w:szCs w:val="24"/>
        </w:rPr>
      </w:pPr>
    </w:p>
    <w:p w:rsidRDefault="003A7A52" w:rsidP="00480A93" w:rsidR="00480A93" w:rsidRPr="006312CF">
      <w:pPr>
        <w:pStyle w:val="Odlomakpopisa"/>
        <w:numPr>
          <w:ilvl w:val="0"/>
          <w:numId w:val="3"/>
        </w:numPr>
        <w:ind w:left="360"/>
        <w:jc w:val="both"/>
        <w:rPr>
          <w:rFonts w:hAnsi="Times New Roman" w:ascii="Times New Roman"/>
          <w:sz w:val="24"/>
          <w:szCs w:val="24"/>
        </w:rPr>
      </w:pPr>
      <w:r>
        <w:rPr>
          <w:rFonts w:hAnsi="Times New Roman" w:ascii="Times New Roman"/>
          <w:sz w:val="24"/>
          <w:szCs w:val="24"/>
        </w:rPr>
        <w:lastRenderedPageBreak/>
        <w:tab/>
      </w:r>
      <w:r w:rsidR="00480A93" w:rsidRPr="006312CF">
        <w:rPr>
          <w:rFonts w:hAnsi="Times New Roman" w:ascii="Times New Roman"/>
          <w:sz w:val="24"/>
          <w:szCs w:val="24"/>
        </w:rPr>
        <w:t>MIRJANA FOŠKIĆ, Pula, Ilirija 9, OIB 72133883997</w:t>
      </w:r>
      <w:r w:rsidR="00480A93" w:rsidRPr="006312CF">
        <w:rPr>
          <w:rFonts w:hAnsi="Times New Roman" w:ascii="Times New Roman"/>
          <w:sz w:val="24"/>
          <w:szCs w:val="24"/>
        </w:rPr>
        <w:tab/>
        <w:t xml:space="preserve"> </w:t>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t>za iznos od 15.606,65</w:t>
      </w:r>
      <w:r w:rsidR="00480A93" w:rsidRPr="006312CF">
        <w:rPr>
          <w:rFonts w:hAnsi="Times New Roman" w:ascii="Times New Roman"/>
          <w:sz w:val="24"/>
          <w:szCs w:val="24"/>
        </w:rPr>
        <w:t xml:space="preserve"> kn</w:t>
      </w:r>
    </w:p>
    <w:p w:rsidRDefault="008A376C" w:rsidP="008A376C" w:rsidR="008A376C" w:rsidRPr="006312CF">
      <w:pPr>
        <w:pStyle w:val="Odlomakpopisa"/>
        <w:rPr>
          <w:rFonts w:hAnsi="Times New Roman" w:ascii="Times New Roman"/>
          <w:sz w:val="24"/>
          <w:szCs w:val="24"/>
        </w:rPr>
      </w:pPr>
    </w:p>
    <w:p w:rsidRDefault="003A7A52" w:rsidP="00480A93" w:rsidR="00480A93" w:rsidRPr="006312CF">
      <w:pPr>
        <w:pStyle w:val="Odlomakpopisa"/>
        <w:numPr>
          <w:ilvl w:val="0"/>
          <w:numId w:val="3"/>
        </w:numPr>
        <w:ind w:left="360"/>
        <w:jc w:val="both"/>
        <w:rPr>
          <w:rFonts w:hAnsi="Times New Roman" w:ascii="Times New Roman"/>
          <w:sz w:val="24"/>
          <w:szCs w:val="24"/>
        </w:rPr>
      </w:pPr>
      <w:r>
        <w:rPr>
          <w:rFonts w:hAnsi="Times New Roman" w:ascii="Times New Roman"/>
          <w:sz w:val="24"/>
          <w:szCs w:val="24"/>
        </w:rPr>
        <w:tab/>
      </w:r>
      <w:r w:rsidR="00480A93" w:rsidRPr="006312CF">
        <w:rPr>
          <w:rFonts w:hAnsi="Times New Roman" w:ascii="Times New Roman"/>
          <w:sz w:val="24"/>
          <w:szCs w:val="24"/>
        </w:rPr>
        <w:t>ANA SRPAK, Pula, Veli Jože 8, OIB  95013874293</w:t>
      </w:r>
      <w:r w:rsidR="00480A93" w:rsidRPr="006312CF">
        <w:rPr>
          <w:rFonts w:hAnsi="Times New Roman" w:ascii="Times New Roman"/>
          <w:sz w:val="24"/>
          <w:szCs w:val="24"/>
        </w:rPr>
        <w:tab/>
        <w:t xml:space="preserve"> </w:t>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t xml:space="preserve">za iznos od 21.010,79 kn </w:t>
      </w:r>
    </w:p>
    <w:p w:rsidRDefault="00480A93" w:rsidP="00480A93" w:rsidR="00480A93" w:rsidRPr="006312CF">
      <w:pPr>
        <w:ind w:left="360"/>
        <w:jc w:val="both"/>
        <w:rPr>
          <w:rFonts w:hAnsi="Times New Roman" w:ascii="Times New Roman"/>
        </w:rPr>
      </w:pPr>
    </w:p>
    <w:p w:rsidRDefault="003A7A52" w:rsidP="00480A93" w:rsidR="00480A93">
      <w:pPr>
        <w:pStyle w:val="Odlomakpopisa"/>
        <w:numPr>
          <w:ilvl w:val="0"/>
          <w:numId w:val="3"/>
        </w:numPr>
        <w:ind w:left="360"/>
        <w:jc w:val="both"/>
        <w:rPr>
          <w:rFonts w:hAnsi="Times New Roman" w:ascii="Times New Roman"/>
          <w:sz w:val="24"/>
          <w:szCs w:val="24"/>
        </w:rPr>
      </w:pPr>
      <w:r>
        <w:rPr>
          <w:rFonts w:hAnsi="Times New Roman" w:ascii="Times New Roman"/>
          <w:sz w:val="24"/>
          <w:szCs w:val="24"/>
        </w:rPr>
        <w:tab/>
      </w:r>
      <w:r w:rsidR="00480A93" w:rsidRPr="006312CF">
        <w:rPr>
          <w:rFonts w:hAnsi="Times New Roman" w:ascii="Times New Roman"/>
          <w:sz w:val="24"/>
          <w:szCs w:val="24"/>
        </w:rPr>
        <w:t>VESNA HUSARIĆ, Pula, Kapitolinski trg 5, OIB 34956399714</w:t>
      </w:r>
      <w:r w:rsidR="00480A93" w:rsidRPr="006312CF">
        <w:rPr>
          <w:rFonts w:hAnsi="Times New Roman" w:ascii="Times New Roman"/>
          <w:sz w:val="24"/>
          <w:szCs w:val="24"/>
        </w:rPr>
        <w:tab/>
        <w:t xml:space="preserve"> </w:t>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t xml:space="preserve">za iznos od 10.622,51 </w:t>
      </w:r>
      <w:r w:rsidR="00480A93" w:rsidRPr="006312CF">
        <w:rPr>
          <w:rFonts w:hAnsi="Times New Roman" w:ascii="Times New Roman"/>
          <w:sz w:val="24"/>
          <w:szCs w:val="24"/>
        </w:rPr>
        <w:t>kn</w:t>
      </w:r>
    </w:p>
    <w:p w:rsidRDefault="003A7A52" w:rsidP="003A7A52" w:rsidR="003A7A52" w:rsidRPr="003A7A52">
      <w:pPr>
        <w:pStyle w:val="Odlomakpopisa"/>
        <w:rPr>
          <w:rFonts w:hAnsi="Times New Roman" w:ascii="Times New Roman"/>
          <w:sz w:val="24"/>
          <w:szCs w:val="24"/>
        </w:rPr>
      </w:pPr>
    </w:p>
    <w:p w:rsidRDefault="003A7A52" w:rsidP="00480A93" w:rsidR="00480A93" w:rsidRPr="006312CF">
      <w:pPr>
        <w:pStyle w:val="Odlomakpopisa"/>
        <w:numPr>
          <w:ilvl w:val="0"/>
          <w:numId w:val="3"/>
        </w:numPr>
        <w:ind w:left="360"/>
        <w:jc w:val="both"/>
        <w:rPr>
          <w:rFonts w:hAnsi="Times New Roman" w:ascii="Times New Roman"/>
          <w:sz w:val="24"/>
          <w:szCs w:val="24"/>
        </w:rPr>
      </w:pPr>
      <w:r>
        <w:rPr>
          <w:rFonts w:hAnsi="Times New Roman" w:ascii="Times New Roman"/>
          <w:sz w:val="24"/>
          <w:szCs w:val="24"/>
        </w:rPr>
        <w:tab/>
      </w:r>
      <w:r w:rsidR="00480A93" w:rsidRPr="006312CF">
        <w:rPr>
          <w:rFonts w:hAnsi="Times New Roman" w:ascii="Times New Roman"/>
          <w:sz w:val="24"/>
          <w:szCs w:val="24"/>
        </w:rPr>
        <w:t>IRENA ĆURČIĆ, Poreč, Pazinska 18, OIB 22505238841</w:t>
      </w:r>
      <w:r w:rsidR="00480A93" w:rsidRPr="006312CF">
        <w:rPr>
          <w:rFonts w:hAnsi="Times New Roman" w:ascii="Times New Roman"/>
          <w:sz w:val="24"/>
          <w:szCs w:val="24"/>
        </w:rPr>
        <w:tab/>
        <w:t xml:space="preserve"> </w:t>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t>za iznos od 2.737,00</w:t>
      </w:r>
      <w:r w:rsidR="00480A93" w:rsidRPr="006312CF">
        <w:rPr>
          <w:rFonts w:hAnsi="Times New Roman" w:ascii="Times New Roman"/>
          <w:sz w:val="24"/>
          <w:szCs w:val="24"/>
        </w:rPr>
        <w:t xml:space="preserve"> kn </w:t>
      </w:r>
    </w:p>
    <w:p w:rsidRDefault="008A376C" w:rsidP="008A376C" w:rsidR="008A376C" w:rsidRPr="006312CF">
      <w:pPr>
        <w:pStyle w:val="Odlomakpopisa"/>
        <w:rPr>
          <w:rFonts w:hAnsi="Times New Roman" w:ascii="Times New Roman"/>
          <w:sz w:val="24"/>
          <w:szCs w:val="24"/>
        </w:rPr>
      </w:pPr>
    </w:p>
    <w:p w:rsidRDefault="003A7A52" w:rsidP="00480A93" w:rsidR="00480A93" w:rsidRPr="006312CF">
      <w:pPr>
        <w:pStyle w:val="Odlomakpopisa"/>
        <w:numPr>
          <w:ilvl w:val="0"/>
          <w:numId w:val="3"/>
        </w:numPr>
        <w:ind w:left="360"/>
        <w:jc w:val="both"/>
        <w:rPr>
          <w:rFonts w:hAnsi="Times New Roman" w:ascii="Times New Roman"/>
          <w:sz w:val="24"/>
          <w:szCs w:val="24"/>
        </w:rPr>
      </w:pPr>
      <w:r>
        <w:rPr>
          <w:rFonts w:hAnsi="Times New Roman" w:ascii="Times New Roman"/>
          <w:sz w:val="24"/>
          <w:szCs w:val="24"/>
        </w:rPr>
        <w:tab/>
      </w:r>
      <w:r w:rsidR="00480A93" w:rsidRPr="006312CF">
        <w:rPr>
          <w:rFonts w:hAnsi="Times New Roman" w:ascii="Times New Roman"/>
          <w:sz w:val="24"/>
          <w:szCs w:val="24"/>
        </w:rPr>
        <w:t>BRATISLAVA RUŽIĆ, Vrsar, Vala 4, OIB 09400265528</w:t>
      </w:r>
      <w:r w:rsidR="00480A93" w:rsidRPr="006312CF">
        <w:rPr>
          <w:rFonts w:hAnsi="Times New Roman" w:ascii="Times New Roman"/>
          <w:sz w:val="24"/>
          <w:szCs w:val="24"/>
        </w:rPr>
        <w:tab/>
        <w:t xml:space="preserve"> </w:t>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t xml:space="preserve">za iznos od 10.622,51 </w:t>
      </w:r>
      <w:r w:rsidR="00480A93" w:rsidRPr="006312CF">
        <w:rPr>
          <w:rFonts w:hAnsi="Times New Roman" w:ascii="Times New Roman"/>
          <w:sz w:val="24"/>
          <w:szCs w:val="24"/>
        </w:rPr>
        <w:t>kn</w:t>
      </w:r>
    </w:p>
    <w:p w:rsidRDefault="00480A93" w:rsidP="00480A93" w:rsidR="00480A93" w:rsidRPr="006312CF">
      <w:pPr>
        <w:ind w:left="360"/>
        <w:jc w:val="both"/>
        <w:rPr>
          <w:rFonts w:hAnsi="Times New Roman" w:ascii="Times New Roman"/>
        </w:rPr>
      </w:pPr>
    </w:p>
    <w:p w:rsidRDefault="003A7A52" w:rsidP="00480A93" w:rsidR="00480A93">
      <w:pPr>
        <w:pStyle w:val="Odlomakpopisa"/>
        <w:numPr>
          <w:ilvl w:val="0"/>
          <w:numId w:val="3"/>
        </w:numPr>
        <w:ind w:left="360"/>
        <w:jc w:val="both"/>
        <w:rPr>
          <w:rFonts w:hAnsi="Times New Roman" w:ascii="Times New Roman"/>
          <w:sz w:val="24"/>
          <w:szCs w:val="24"/>
        </w:rPr>
      </w:pPr>
      <w:r>
        <w:rPr>
          <w:rFonts w:hAnsi="Times New Roman" w:ascii="Times New Roman"/>
          <w:sz w:val="24"/>
          <w:szCs w:val="24"/>
        </w:rPr>
        <w:tab/>
      </w:r>
      <w:r w:rsidR="00480A93" w:rsidRPr="006312CF">
        <w:rPr>
          <w:rFonts w:hAnsi="Times New Roman" w:ascii="Times New Roman"/>
          <w:sz w:val="24"/>
          <w:szCs w:val="24"/>
        </w:rPr>
        <w:t>MLADEN JAKUS, Tinjan, Grintavica 45, OIB 97646837184</w:t>
      </w:r>
      <w:r w:rsidR="00480A93" w:rsidRPr="006312CF">
        <w:rPr>
          <w:rFonts w:hAnsi="Times New Roman" w:ascii="Times New Roman"/>
          <w:sz w:val="24"/>
          <w:szCs w:val="24"/>
        </w:rPr>
        <w:tab/>
        <w:t xml:space="preserve"> </w:t>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r>
      <w:r w:rsidR="008A376C" w:rsidRPr="006312CF">
        <w:rPr>
          <w:rFonts w:hAnsi="Times New Roman" w:ascii="Times New Roman"/>
          <w:sz w:val="24"/>
          <w:szCs w:val="24"/>
        </w:rPr>
        <w:tab/>
        <w:t xml:space="preserve">za iznos od </w:t>
      </w:r>
      <w:r w:rsidR="006312CF" w:rsidRPr="006312CF">
        <w:rPr>
          <w:rFonts w:hAnsi="Times New Roman" w:ascii="Times New Roman"/>
          <w:sz w:val="24"/>
          <w:szCs w:val="24"/>
        </w:rPr>
        <w:t>23.561,51</w:t>
      </w:r>
      <w:r w:rsidR="00480A93" w:rsidRPr="006312CF">
        <w:rPr>
          <w:rFonts w:hAnsi="Times New Roman" w:ascii="Times New Roman"/>
          <w:sz w:val="24"/>
          <w:szCs w:val="24"/>
        </w:rPr>
        <w:t xml:space="preserve"> kn</w:t>
      </w:r>
    </w:p>
    <w:p w:rsidRDefault="003A7A52" w:rsidP="003A7A52" w:rsidR="003A7A52" w:rsidRPr="003A7A52">
      <w:pPr>
        <w:pStyle w:val="Odlomakpopisa"/>
        <w:rPr>
          <w:rFonts w:hAnsi="Times New Roman" w:ascii="Times New Roman"/>
          <w:sz w:val="24"/>
          <w:szCs w:val="24"/>
        </w:rPr>
      </w:pPr>
    </w:p>
    <w:p w:rsidRDefault="003A7A52" w:rsidP="00480A93" w:rsidR="00480A93" w:rsidRPr="006312CF">
      <w:pPr>
        <w:pStyle w:val="Odlomakpopisa"/>
        <w:numPr>
          <w:ilvl w:val="0"/>
          <w:numId w:val="3"/>
        </w:numPr>
        <w:ind w:left="360"/>
        <w:jc w:val="both"/>
        <w:rPr>
          <w:rFonts w:hAnsi="Times New Roman" w:ascii="Times New Roman"/>
          <w:sz w:val="24"/>
          <w:szCs w:val="24"/>
        </w:rPr>
      </w:pPr>
      <w:r>
        <w:rPr>
          <w:rFonts w:hAnsi="Times New Roman" w:ascii="Times New Roman"/>
          <w:sz w:val="24"/>
          <w:szCs w:val="24"/>
        </w:rPr>
        <w:tab/>
      </w:r>
      <w:r w:rsidR="00480A93" w:rsidRPr="006312CF">
        <w:rPr>
          <w:rFonts w:hAnsi="Times New Roman" w:ascii="Times New Roman"/>
          <w:sz w:val="24"/>
          <w:szCs w:val="24"/>
        </w:rPr>
        <w:t>DOSTA ŽUŽIĆ, Sv. Lovreč, Gumila 1, OIB 98199975014</w:t>
      </w:r>
      <w:r w:rsidR="00480A93" w:rsidRPr="006312CF">
        <w:rPr>
          <w:rFonts w:hAnsi="Times New Roman" w:ascii="Times New Roman"/>
          <w:sz w:val="24"/>
          <w:szCs w:val="24"/>
        </w:rPr>
        <w:tab/>
        <w:t xml:space="preserve"> </w:t>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6312CF" w:rsidRPr="006312CF">
        <w:rPr>
          <w:rFonts w:hAnsi="Times New Roman" w:ascii="Times New Roman"/>
          <w:sz w:val="24"/>
          <w:szCs w:val="24"/>
        </w:rPr>
        <w:tab/>
      </w:r>
      <w:r w:rsidR="006312CF" w:rsidRPr="006312CF">
        <w:rPr>
          <w:rFonts w:hAnsi="Times New Roman" w:ascii="Times New Roman"/>
          <w:sz w:val="24"/>
          <w:szCs w:val="24"/>
        </w:rPr>
        <w:tab/>
      </w:r>
      <w:r w:rsidR="006312CF" w:rsidRPr="006312CF">
        <w:rPr>
          <w:rFonts w:hAnsi="Times New Roman" w:ascii="Times New Roman"/>
          <w:sz w:val="24"/>
          <w:szCs w:val="24"/>
        </w:rPr>
        <w:tab/>
      </w:r>
      <w:r w:rsidR="006312CF" w:rsidRPr="006312CF">
        <w:rPr>
          <w:rFonts w:hAnsi="Times New Roman" w:ascii="Times New Roman"/>
          <w:sz w:val="24"/>
          <w:szCs w:val="24"/>
        </w:rPr>
        <w:tab/>
      </w:r>
      <w:r w:rsidR="006312CF" w:rsidRPr="006312CF">
        <w:rPr>
          <w:rFonts w:hAnsi="Times New Roman" w:ascii="Times New Roman"/>
          <w:sz w:val="24"/>
          <w:szCs w:val="24"/>
        </w:rPr>
        <w:tab/>
      </w:r>
      <w:r w:rsidR="006312CF" w:rsidRPr="006312CF">
        <w:rPr>
          <w:rFonts w:hAnsi="Times New Roman" w:ascii="Times New Roman"/>
          <w:sz w:val="24"/>
          <w:szCs w:val="24"/>
        </w:rPr>
        <w:tab/>
      </w:r>
      <w:r w:rsidR="006312CF" w:rsidRPr="006312CF">
        <w:rPr>
          <w:rFonts w:hAnsi="Times New Roman" w:ascii="Times New Roman"/>
          <w:sz w:val="24"/>
          <w:szCs w:val="24"/>
        </w:rPr>
        <w:tab/>
        <w:t>za iznos od 16.851,13</w:t>
      </w:r>
      <w:r w:rsidR="00480A93" w:rsidRPr="006312CF">
        <w:rPr>
          <w:rFonts w:hAnsi="Times New Roman" w:ascii="Times New Roman"/>
          <w:sz w:val="24"/>
          <w:szCs w:val="24"/>
        </w:rPr>
        <w:t xml:space="preserve"> kn </w:t>
      </w:r>
    </w:p>
    <w:p w:rsidRDefault="00480A93" w:rsidP="00480A93" w:rsidR="00480A93" w:rsidRPr="006312CF">
      <w:pPr>
        <w:ind w:left="360"/>
        <w:jc w:val="both"/>
        <w:rPr>
          <w:rFonts w:hAnsi="Times New Roman" w:ascii="Times New Roman"/>
        </w:rPr>
      </w:pPr>
    </w:p>
    <w:p w:rsidRDefault="003A7A52" w:rsidP="00480A93" w:rsidR="00480A93" w:rsidRPr="006312CF">
      <w:pPr>
        <w:pStyle w:val="Odlomakpopisa"/>
        <w:numPr>
          <w:ilvl w:val="0"/>
          <w:numId w:val="3"/>
        </w:numPr>
        <w:ind w:left="360"/>
        <w:jc w:val="both"/>
        <w:rPr>
          <w:rFonts w:hAnsi="Times New Roman" w:ascii="Times New Roman"/>
          <w:sz w:val="24"/>
          <w:szCs w:val="24"/>
        </w:rPr>
      </w:pPr>
      <w:r>
        <w:rPr>
          <w:rFonts w:hAnsi="Times New Roman" w:ascii="Times New Roman"/>
          <w:sz w:val="24"/>
          <w:szCs w:val="24"/>
        </w:rPr>
        <w:tab/>
      </w:r>
      <w:r w:rsidR="00480A93" w:rsidRPr="006312CF">
        <w:rPr>
          <w:rFonts w:hAnsi="Times New Roman" w:ascii="Times New Roman"/>
          <w:sz w:val="24"/>
          <w:szCs w:val="24"/>
        </w:rPr>
        <w:t>ZVJEZDANA BREZNIČKI, Pula, Lj. Posavskog 9, OIB 72797485838</w:t>
      </w:r>
      <w:r w:rsidR="00480A93" w:rsidRPr="006312CF">
        <w:rPr>
          <w:rFonts w:hAnsi="Times New Roman" w:ascii="Times New Roman"/>
          <w:sz w:val="24"/>
          <w:szCs w:val="24"/>
        </w:rPr>
        <w:tab/>
        <w:t xml:space="preserve"> </w:t>
      </w:r>
      <w:r w:rsidR="00480A93" w:rsidRPr="006312CF">
        <w:rPr>
          <w:rFonts w:hAnsi="Times New Roman" w:ascii="Times New Roman"/>
          <w:sz w:val="24"/>
          <w:szCs w:val="24"/>
        </w:rPr>
        <w:tab/>
      </w:r>
      <w:r w:rsidR="00480A93" w:rsidRPr="006312CF">
        <w:rPr>
          <w:rFonts w:hAnsi="Times New Roman" w:ascii="Times New Roman"/>
          <w:sz w:val="24"/>
          <w:szCs w:val="24"/>
        </w:rPr>
        <w:tab/>
      </w:r>
      <w:r w:rsidR="006312CF" w:rsidRPr="006312CF">
        <w:rPr>
          <w:rFonts w:hAnsi="Times New Roman" w:ascii="Times New Roman"/>
          <w:sz w:val="24"/>
          <w:szCs w:val="24"/>
        </w:rPr>
        <w:tab/>
      </w:r>
      <w:r w:rsidR="006312CF" w:rsidRPr="006312CF">
        <w:rPr>
          <w:rFonts w:hAnsi="Times New Roman" w:ascii="Times New Roman"/>
          <w:sz w:val="24"/>
          <w:szCs w:val="24"/>
        </w:rPr>
        <w:tab/>
      </w:r>
      <w:r w:rsidR="006312CF" w:rsidRPr="006312CF">
        <w:rPr>
          <w:rFonts w:hAnsi="Times New Roman" w:ascii="Times New Roman"/>
          <w:sz w:val="24"/>
          <w:szCs w:val="24"/>
        </w:rPr>
        <w:tab/>
      </w:r>
      <w:r w:rsidR="006312CF" w:rsidRPr="006312CF">
        <w:rPr>
          <w:rFonts w:hAnsi="Times New Roman" w:ascii="Times New Roman"/>
          <w:sz w:val="24"/>
          <w:szCs w:val="24"/>
        </w:rPr>
        <w:tab/>
      </w:r>
      <w:r w:rsidR="006312CF" w:rsidRPr="006312CF">
        <w:rPr>
          <w:rFonts w:hAnsi="Times New Roman" w:ascii="Times New Roman"/>
          <w:sz w:val="24"/>
          <w:szCs w:val="24"/>
        </w:rPr>
        <w:tab/>
      </w:r>
      <w:r w:rsidR="006312CF" w:rsidRPr="006312CF">
        <w:rPr>
          <w:rFonts w:hAnsi="Times New Roman" w:ascii="Times New Roman"/>
          <w:sz w:val="24"/>
          <w:szCs w:val="24"/>
        </w:rPr>
        <w:tab/>
      </w:r>
      <w:r w:rsidR="006312CF" w:rsidRPr="006312CF">
        <w:rPr>
          <w:rFonts w:hAnsi="Times New Roman" w:ascii="Times New Roman"/>
          <w:sz w:val="24"/>
          <w:szCs w:val="24"/>
        </w:rPr>
        <w:tab/>
        <w:t xml:space="preserve">za iznos od 12.219,41 </w:t>
      </w:r>
      <w:r w:rsidR="00480A93" w:rsidRPr="006312CF">
        <w:rPr>
          <w:rFonts w:hAnsi="Times New Roman" w:ascii="Times New Roman"/>
          <w:sz w:val="24"/>
          <w:szCs w:val="24"/>
        </w:rPr>
        <w:t>kn</w:t>
      </w:r>
    </w:p>
    <w:p w:rsidRDefault="00480A93" w:rsidP="00480A93" w:rsidR="00480A93" w:rsidRPr="006312CF">
      <w:pPr>
        <w:ind w:left="360"/>
        <w:jc w:val="both"/>
        <w:rPr>
          <w:rFonts w:hAnsi="Times New Roman" w:ascii="Times New Roman"/>
        </w:rPr>
      </w:pPr>
    </w:p>
    <w:p w:rsidRDefault="003A7A52" w:rsidP="00480A93" w:rsidR="00480A93">
      <w:pPr>
        <w:pStyle w:val="Odlomakpopisa"/>
        <w:numPr>
          <w:ilvl w:val="0"/>
          <w:numId w:val="3"/>
        </w:numPr>
        <w:ind w:left="360"/>
        <w:jc w:val="both"/>
        <w:rPr>
          <w:rFonts w:hAnsi="Times New Roman" w:ascii="Times New Roman"/>
          <w:sz w:val="24"/>
          <w:szCs w:val="24"/>
        </w:rPr>
      </w:pPr>
      <w:r>
        <w:rPr>
          <w:rFonts w:hAnsi="Times New Roman" w:ascii="Times New Roman"/>
          <w:sz w:val="24"/>
          <w:szCs w:val="24"/>
        </w:rPr>
        <w:tab/>
      </w:r>
      <w:r w:rsidR="00480A93" w:rsidRPr="006312CF">
        <w:rPr>
          <w:rFonts w:hAnsi="Times New Roman" w:ascii="Times New Roman"/>
          <w:sz w:val="24"/>
          <w:szCs w:val="24"/>
        </w:rPr>
        <w:t>LJILJANA GRŽETIĆ, Umag, Seget 11, OIB 09524808597</w:t>
      </w:r>
      <w:r w:rsidR="00480A93" w:rsidRPr="006312CF">
        <w:rPr>
          <w:rFonts w:hAnsi="Times New Roman" w:ascii="Times New Roman"/>
          <w:sz w:val="24"/>
          <w:szCs w:val="24"/>
        </w:rPr>
        <w:tab/>
        <w:t xml:space="preserve"> </w:t>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480A93" w:rsidRPr="006312CF">
        <w:rPr>
          <w:rFonts w:hAnsi="Times New Roman" w:ascii="Times New Roman"/>
          <w:sz w:val="24"/>
          <w:szCs w:val="24"/>
        </w:rPr>
        <w:tab/>
      </w:r>
      <w:r w:rsidR="006312CF" w:rsidRPr="006312CF">
        <w:rPr>
          <w:rFonts w:hAnsi="Times New Roman" w:ascii="Times New Roman"/>
          <w:sz w:val="24"/>
          <w:szCs w:val="24"/>
        </w:rPr>
        <w:tab/>
      </w:r>
      <w:r w:rsidR="006312CF" w:rsidRPr="006312CF">
        <w:rPr>
          <w:rFonts w:hAnsi="Times New Roman" w:ascii="Times New Roman"/>
          <w:sz w:val="24"/>
          <w:szCs w:val="24"/>
        </w:rPr>
        <w:tab/>
      </w:r>
      <w:r w:rsidR="006312CF" w:rsidRPr="006312CF">
        <w:rPr>
          <w:rFonts w:hAnsi="Times New Roman" w:ascii="Times New Roman"/>
          <w:sz w:val="24"/>
          <w:szCs w:val="24"/>
        </w:rPr>
        <w:tab/>
      </w:r>
      <w:r w:rsidR="006312CF" w:rsidRPr="006312CF">
        <w:rPr>
          <w:rFonts w:hAnsi="Times New Roman" w:ascii="Times New Roman"/>
          <w:sz w:val="24"/>
          <w:szCs w:val="24"/>
        </w:rPr>
        <w:tab/>
      </w:r>
      <w:r w:rsidR="006312CF" w:rsidRPr="006312CF">
        <w:rPr>
          <w:rFonts w:hAnsi="Times New Roman" w:ascii="Times New Roman"/>
          <w:sz w:val="24"/>
          <w:szCs w:val="24"/>
        </w:rPr>
        <w:tab/>
      </w:r>
      <w:r w:rsidR="006312CF" w:rsidRPr="006312CF">
        <w:rPr>
          <w:rFonts w:hAnsi="Times New Roman" w:ascii="Times New Roman"/>
          <w:sz w:val="24"/>
          <w:szCs w:val="24"/>
        </w:rPr>
        <w:tab/>
        <w:t xml:space="preserve">za iznos od 20.618,81 </w:t>
      </w:r>
      <w:r w:rsidR="00480A93" w:rsidRPr="006312CF">
        <w:rPr>
          <w:rFonts w:hAnsi="Times New Roman" w:ascii="Times New Roman"/>
          <w:sz w:val="24"/>
          <w:szCs w:val="24"/>
        </w:rPr>
        <w:t xml:space="preserve">kn </w:t>
      </w:r>
    </w:p>
    <w:p w:rsidRDefault="003A7A52" w:rsidP="003A7A52" w:rsidR="003A7A52" w:rsidRPr="003A7A52">
      <w:pPr>
        <w:pStyle w:val="Odlomakpopisa"/>
        <w:rPr>
          <w:rFonts w:hAnsi="Times New Roman" w:ascii="Times New Roman"/>
          <w:sz w:val="24"/>
          <w:szCs w:val="24"/>
        </w:rPr>
      </w:pPr>
    </w:p>
    <w:p w:rsidRDefault="003A7A52" w:rsidP="00480A93" w:rsidR="00480A93">
      <w:pPr>
        <w:pStyle w:val="Odlomakpopisa"/>
        <w:numPr>
          <w:ilvl w:val="0"/>
          <w:numId w:val="3"/>
        </w:numPr>
        <w:ind w:left="360"/>
        <w:jc w:val="both"/>
        <w:rPr>
          <w:rFonts w:hAnsi="Times New Roman" w:ascii="Times New Roman"/>
          <w:sz w:val="24"/>
          <w:szCs w:val="24"/>
        </w:rPr>
      </w:pPr>
      <w:r>
        <w:rPr>
          <w:rFonts w:hAnsi="Times New Roman" w:ascii="Times New Roman"/>
          <w:sz w:val="24"/>
          <w:szCs w:val="24"/>
        </w:rPr>
        <w:tab/>
      </w:r>
      <w:r w:rsidR="00480A93" w:rsidRPr="006312CF">
        <w:rPr>
          <w:rFonts w:hAnsi="Times New Roman" w:ascii="Times New Roman"/>
          <w:sz w:val="24"/>
          <w:szCs w:val="24"/>
        </w:rPr>
        <w:t>PREDRAG SRDIĆ, Pula, Katalinića Jeretova 18a, OIB 40199540904</w:t>
      </w:r>
      <w:r w:rsidR="00480A93" w:rsidRPr="006312CF">
        <w:rPr>
          <w:rFonts w:hAnsi="Times New Roman" w:ascii="Times New Roman"/>
          <w:sz w:val="24"/>
          <w:szCs w:val="24"/>
        </w:rPr>
        <w:tab/>
        <w:t xml:space="preserve"> </w:t>
      </w:r>
      <w:r w:rsidR="00480A93" w:rsidRPr="006312CF">
        <w:rPr>
          <w:rFonts w:hAnsi="Times New Roman" w:ascii="Times New Roman"/>
          <w:sz w:val="24"/>
          <w:szCs w:val="24"/>
        </w:rPr>
        <w:tab/>
      </w:r>
      <w:r w:rsidR="006312CF" w:rsidRPr="006312CF">
        <w:rPr>
          <w:rFonts w:hAnsi="Times New Roman" w:ascii="Times New Roman"/>
          <w:sz w:val="24"/>
          <w:szCs w:val="24"/>
        </w:rPr>
        <w:tab/>
      </w:r>
      <w:r w:rsidR="006312CF" w:rsidRPr="006312CF">
        <w:rPr>
          <w:rFonts w:hAnsi="Times New Roman" w:ascii="Times New Roman"/>
          <w:sz w:val="24"/>
          <w:szCs w:val="24"/>
        </w:rPr>
        <w:tab/>
      </w:r>
      <w:r w:rsidR="006312CF" w:rsidRPr="006312CF">
        <w:rPr>
          <w:rFonts w:hAnsi="Times New Roman" w:ascii="Times New Roman"/>
          <w:sz w:val="24"/>
          <w:szCs w:val="24"/>
        </w:rPr>
        <w:tab/>
      </w:r>
      <w:r w:rsidR="006312CF" w:rsidRPr="006312CF">
        <w:rPr>
          <w:rFonts w:hAnsi="Times New Roman" w:ascii="Times New Roman"/>
          <w:sz w:val="24"/>
          <w:szCs w:val="24"/>
        </w:rPr>
        <w:tab/>
      </w:r>
      <w:r w:rsidR="006312CF" w:rsidRPr="006312CF">
        <w:rPr>
          <w:rFonts w:hAnsi="Times New Roman" w:ascii="Times New Roman"/>
          <w:sz w:val="24"/>
          <w:szCs w:val="24"/>
        </w:rPr>
        <w:tab/>
      </w:r>
      <w:r w:rsidR="006312CF" w:rsidRPr="006312CF">
        <w:rPr>
          <w:rFonts w:hAnsi="Times New Roman" w:ascii="Times New Roman"/>
          <w:sz w:val="24"/>
          <w:szCs w:val="24"/>
        </w:rPr>
        <w:tab/>
      </w:r>
      <w:r w:rsidR="006312CF" w:rsidRPr="006312CF">
        <w:rPr>
          <w:rFonts w:hAnsi="Times New Roman" w:ascii="Times New Roman"/>
          <w:sz w:val="24"/>
          <w:szCs w:val="24"/>
        </w:rPr>
        <w:tab/>
      </w:r>
      <w:r w:rsidR="006312CF" w:rsidRPr="006312CF">
        <w:rPr>
          <w:rFonts w:hAnsi="Times New Roman" w:ascii="Times New Roman"/>
          <w:sz w:val="24"/>
          <w:szCs w:val="24"/>
        </w:rPr>
        <w:tab/>
        <w:t xml:space="preserve">za iznos od 29.176,01 kn </w:t>
      </w:r>
    </w:p>
    <w:p w:rsidRDefault="003A7A52" w:rsidP="003A7A52" w:rsidR="003A7A52" w:rsidRPr="003A7A52">
      <w:pPr>
        <w:pStyle w:val="Odlomakpopisa"/>
        <w:rPr>
          <w:rFonts w:hAnsi="Times New Roman" w:ascii="Times New Roman"/>
          <w:sz w:val="24"/>
          <w:szCs w:val="24"/>
        </w:rPr>
      </w:pPr>
    </w:p>
    <w:p w:rsidRDefault="003A7A52" w:rsidP="00480A93" w:rsidR="00480A93">
      <w:pPr>
        <w:pStyle w:val="Odlomakpopisa"/>
        <w:numPr>
          <w:ilvl w:val="0"/>
          <w:numId w:val="3"/>
        </w:numPr>
        <w:ind w:left="360"/>
        <w:jc w:val="both"/>
        <w:rPr>
          <w:rFonts w:hAnsi="Times New Roman" w:ascii="Times New Roman"/>
          <w:sz w:val="24"/>
          <w:szCs w:val="24"/>
        </w:rPr>
      </w:pPr>
      <w:r>
        <w:rPr>
          <w:rFonts w:hAnsi="Times New Roman" w:ascii="Times New Roman"/>
          <w:sz w:val="24"/>
          <w:szCs w:val="24"/>
        </w:rPr>
        <w:tab/>
      </w:r>
      <w:r w:rsidR="00480A93" w:rsidRPr="006312CF">
        <w:rPr>
          <w:rFonts w:hAnsi="Times New Roman" w:ascii="Times New Roman"/>
          <w:sz w:val="24"/>
          <w:szCs w:val="24"/>
        </w:rPr>
        <w:t>GORDANA BLAŠKOVIĆ, Pula, Gortanova 7, OIB 73224294061</w:t>
      </w:r>
      <w:r w:rsidR="00480A93" w:rsidRPr="006312CF">
        <w:rPr>
          <w:rFonts w:hAnsi="Times New Roman" w:ascii="Times New Roman"/>
          <w:sz w:val="24"/>
          <w:szCs w:val="24"/>
        </w:rPr>
        <w:tab/>
        <w:t xml:space="preserve"> </w:t>
      </w:r>
      <w:r w:rsidR="00480A93" w:rsidRPr="006312CF">
        <w:rPr>
          <w:rFonts w:hAnsi="Times New Roman" w:ascii="Times New Roman"/>
          <w:sz w:val="24"/>
          <w:szCs w:val="24"/>
        </w:rPr>
        <w:tab/>
      </w:r>
      <w:r w:rsidR="00480A93" w:rsidRPr="006312CF">
        <w:rPr>
          <w:rFonts w:hAnsi="Times New Roman" w:ascii="Times New Roman"/>
          <w:sz w:val="24"/>
          <w:szCs w:val="24"/>
        </w:rPr>
        <w:tab/>
      </w:r>
      <w:r w:rsidR="006312CF" w:rsidRPr="006312CF">
        <w:rPr>
          <w:rFonts w:hAnsi="Times New Roman" w:ascii="Times New Roman"/>
          <w:sz w:val="24"/>
          <w:szCs w:val="24"/>
        </w:rPr>
        <w:tab/>
      </w:r>
      <w:r w:rsidR="006312CF" w:rsidRPr="006312CF">
        <w:rPr>
          <w:rFonts w:hAnsi="Times New Roman" w:ascii="Times New Roman"/>
          <w:sz w:val="24"/>
          <w:szCs w:val="24"/>
        </w:rPr>
        <w:tab/>
      </w:r>
      <w:r w:rsidR="006312CF" w:rsidRPr="006312CF">
        <w:rPr>
          <w:rFonts w:hAnsi="Times New Roman" w:ascii="Times New Roman"/>
          <w:sz w:val="24"/>
          <w:szCs w:val="24"/>
        </w:rPr>
        <w:tab/>
      </w:r>
      <w:r w:rsidR="006312CF" w:rsidRPr="006312CF">
        <w:rPr>
          <w:rFonts w:hAnsi="Times New Roman" w:ascii="Times New Roman"/>
          <w:sz w:val="24"/>
          <w:szCs w:val="24"/>
        </w:rPr>
        <w:tab/>
      </w:r>
      <w:r w:rsidR="006312CF" w:rsidRPr="006312CF">
        <w:rPr>
          <w:rFonts w:hAnsi="Times New Roman" w:ascii="Times New Roman"/>
          <w:sz w:val="24"/>
          <w:szCs w:val="24"/>
        </w:rPr>
        <w:tab/>
      </w:r>
      <w:r w:rsidR="006312CF" w:rsidRPr="006312CF">
        <w:rPr>
          <w:rFonts w:hAnsi="Times New Roman" w:ascii="Times New Roman"/>
          <w:sz w:val="24"/>
          <w:szCs w:val="24"/>
        </w:rPr>
        <w:tab/>
      </w:r>
      <w:r w:rsidR="006312CF" w:rsidRPr="006312CF">
        <w:rPr>
          <w:rFonts w:hAnsi="Times New Roman" w:ascii="Times New Roman"/>
          <w:sz w:val="24"/>
          <w:szCs w:val="24"/>
        </w:rPr>
        <w:tab/>
        <w:t xml:space="preserve">za iznos od 6.467,76 </w:t>
      </w:r>
      <w:r w:rsidR="00480A93" w:rsidRPr="006312CF">
        <w:rPr>
          <w:rFonts w:hAnsi="Times New Roman" w:ascii="Times New Roman"/>
          <w:sz w:val="24"/>
          <w:szCs w:val="24"/>
        </w:rPr>
        <w:t>kn</w:t>
      </w:r>
    </w:p>
    <w:p w:rsidRDefault="003A7A52" w:rsidP="003A7A52" w:rsidR="003A7A52" w:rsidRPr="003A7A52">
      <w:pPr>
        <w:pStyle w:val="Odlomakpopisa"/>
        <w:rPr>
          <w:rFonts w:hAnsi="Times New Roman" w:ascii="Times New Roman"/>
          <w:sz w:val="24"/>
          <w:szCs w:val="24"/>
        </w:rPr>
      </w:pPr>
    </w:p>
    <w:p w:rsidRDefault="003A7A52" w:rsidP="006312CF" w:rsidR="00480A93" w:rsidRPr="006312CF">
      <w:pPr>
        <w:pStyle w:val="Odlomakpopisa"/>
        <w:numPr>
          <w:ilvl w:val="0"/>
          <w:numId w:val="3"/>
        </w:numPr>
        <w:ind w:left="360"/>
        <w:jc w:val="both"/>
        <w:rPr>
          <w:rFonts w:hAnsi="Times New Roman" w:ascii="Times New Roman"/>
          <w:sz w:val="24"/>
          <w:szCs w:val="24"/>
        </w:rPr>
      </w:pPr>
      <w:r>
        <w:rPr>
          <w:rFonts w:hAnsi="Times New Roman" w:ascii="Times New Roman"/>
          <w:sz w:val="24"/>
          <w:szCs w:val="24"/>
        </w:rPr>
        <w:tab/>
      </w:r>
      <w:r w:rsidR="006312CF" w:rsidRPr="006312CF">
        <w:rPr>
          <w:rFonts w:hAnsi="Times New Roman" w:ascii="Times New Roman"/>
          <w:sz w:val="24"/>
          <w:szCs w:val="24"/>
        </w:rPr>
        <w:t>RADENKO</w:t>
      </w:r>
      <w:r w:rsidR="00480A93" w:rsidRPr="006312CF">
        <w:rPr>
          <w:rFonts w:hAnsi="Times New Roman" w:ascii="Times New Roman"/>
          <w:sz w:val="24"/>
          <w:szCs w:val="24"/>
        </w:rPr>
        <w:t xml:space="preserve"> RADIVOJČEVIĆ, Pula, Vitezićeva 22, OIB 00737149945</w:t>
      </w:r>
      <w:r w:rsidR="00480A93" w:rsidRPr="006312CF">
        <w:rPr>
          <w:rFonts w:hAnsi="Times New Roman" w:ascii="Times New Roman"/>
          <w:sz w:val="24"/>
          <w:szCs w:val="24"/>
        </w:rPr>
        <w:tab/>
      </w:r>
    </w:p>
    <w:p w:rsidRDefault="006312CF" w:rsidP="006312CF" w:rsidR="006312CF" w:rsidRPr="006312CF">
      <w:pPr>
        <w:pStyle w:val="Odlomakpopisa"/>
        <w:rPr>
          <w:rFonts w:hAnsi="Times New Roman" w:ascii="Times New Roman"/>
          <w:sz w:val="24"/>
          <w:szCs w:val="24"/>
        </w:rPr>
      </w:pPr>
      <w:r w:rsidRPr="006312CF">
        <w:rPr>
          <w:rFonts w:hAnsi="Times New Roman" w:ascii="Times New Roman"/>
          <w:sz w:val="24"/>
          <w:szCs w:val="24"/>
        </w:rPr>
        <w:tab/>
      </w:r>
      <w:r w:rsidRPr="006312CF">
        <w:rPr>
          <w:rFonts w:hAnsi="Times New Roman" w:ascii="Times New Roman"/>
          <w:sz w:val="24"/>
          <w:szCs w:val="24"/>
        </w:rPr>
        <w:tab/>
      </w:r>
      <w:r w:rsidRPr="006312CF">
        <w:rPr>
          <w:rFonts w:hAnsi="Times New Roman" w:ascii="Times New Roman"/>
          <w:sz w:val="24"/>
          <w:szCs w:val="24"/>
        </w:rPr>
        <w:tab/>
      </w:r>
      <w:r w:rsidRPr="006312CF">
        <w:rPr>
          <w:rFonts w:hAnsi="Times New Roman" w:ascii="Times New Roman"/>
          <w:sz w:val="24"/>
          <w:szCs w:val="24"/>
        </w:rPr>
        <w:tab/>
      </w:r>
      <w:r w:rsidRPr="006312CF">
        <w:rPr>
          <w:rFonts w:hAnsi="Times New Roman" w:ascii="Times New Roman"/>
          <w:sz w:val="24"/>
          <w:szCs w:val="24"/>
        </w:rPr>
        <w:tab/>
      </w:r>
      <w:r w:rsidRPr="006312CF">
        <w:rPr>
          <w:rFonts w:hAnsi="Times New Roman" w:ascii="Times New Roman"/>
          <w:sz w:val="24"/>
          <w:szCs w:val="24"/>
        </w:rPr>
        <w:tab/>
      </w:r>
      <w:r w:rsidRPr="006312CF">
        <w:rPr>
          <w:rFonts w:hAnsi="Times New Roman" w:ascii="Times New Roman"/>
          <w:sz w:val="24"/>
          <w:szCs w:val="24"/>
        </w:rPr>
        <w:tab/>
        <w:t xml:space="preserve">za iznos od 22.275,84 kn </w:t>
      </w:r>
    </w:p>
    <w:p w:rsidRDefault="00EA26D2" w:rsidP="00EA26D2" w:rsidR="00EA26D2">
      <w:pPr>
        <w:jc w:val="both"/>
        <w:rPr>
          <w:rFonts w:hAnsi="Times New Roman" w:ascii="Times New Roman"/>
          <w:b/>
        </w:rPr>
      </w:pPr>
      <w:r>
        <w:rPr>
          <w:rFonts w:hAnsi="Times New Roman" w:ascii="Times New Roman"/>
        </w:rPr>
        <w:tab/>
        <w:t xml:space="preserve">na AGENCIJU ZA OSIGURANJE RADNIČKIH POTRAŽIVANJA U SLUČAJU STEČAJA POSLODAVCA, ZAGREB, Frankopanska 11, u ukupnom iznosu od </w:t>
      </w:r>
      <w:r w:rsidR="006312CF">
        <w:rPr>
          <w:rFonts w:hAnsi="Times New Roman" w:ascii="Times New Roman"/>
          <w:b/>
        </w:rPr>
        <w:t>748.355,97</w:t>
      </w:r>
      <w:r w:rsidRPr="00EA26D2">
        <w:rPr>
          <w:rFonts w:hAnsi="Times New Roman" w:ascii="Times New Roman"/>
          <w:b/>
        </w:rPr>
        <w:t xml:space="preserve"> kn</w:t>
      </w:r>
      <w:r>
        <w:rPr>
          <w:rFonts w:hAnsi="Times New Roman" w:ascii="Times New Roman"/>
          <w:b/>
        </w:rPr>
        <w:t>.</w:t>
      </w:r>
    </w:p>
    <w:p w:rsidRDefault="00022328" w:rsidP="00022328" w:rsidR="00EA26D2">
      <w:pPr>
        <w:jc w:val="both"/>
        <w:rPr>
          <w:rFonts w:hAnsi="Times New Roman" w:ascii="Times New Roman"/>
        </w:rPr>
      </w:pPr>
      <w:r>
        <w:rPr>
          <w:rFonts w:hAnsi="Times New Roman" w:ascii="Times New Roman"/>
        </w:rPr>
        <w:lastRenderedPageBreak/>
        <w:t xml:space="preserve"> </w:t>
      </w:r>
    </w:p>
    <w:p w:rsidRDefault="003A7A52" w:rsidP="00C0124F" w:rsidR="00C0124F" w:rsidRPr="00157DFB">
      <w:pPr>
        <w:jc w:val="center"/>
        <w:rPr>
          <w:rFonts w:hAnsi="Times New Roman" w:ascii="Times New Roman"/>
          <w:b/>
        </w:rPr>
      </w:pPr>
      <w:r>
        <w:rPr>
          <w:rFonts w:hAnsi="Times New Roman" w:ascii="Times New Roman"/>
          <w:b/>
        </w:rPr>
        <w:t>O</w:t>
      </w:r>
      <w:r w:rsidR="00C0124F" w:rsidRPr="00157DFB">
        <w:rPr>
          <w:rFonts w:hAnsi="Times New Roman" w:ascii="Times New Roman"/>
          <w:b/>
        </w:rPr>
        <w:t>brazloženje</w:t>
      </w:r>
    </w:p>
    <w:p w:rsidRDefault="004F6136" w:rsidP="00C0124F" w:rsidR="004F6136" w:rsidRPr="008E3E5A">
      <w:pPr>
        <w:jc w:val="center"/>
        <w:rPr>
          <w:rFonts w:hAnsi="Times New Roman" w:ascii="Times New Roman"/>
        </w:rPr>
      </w:pPr>
    </w:p>
    <w:p w:rsidRDefault="00EA26D2" w:rsidP="0095295A" w:rsidR="000531D6">
      <w:pPr>
        <w:jc w:val="both"/>
        <w:rPr>
          <w:rFonts w:hAnsi="Times New Roman" w:ascii="Times New Roman"/>
        </w:rPr>
      </w:pPr>
      <w:r w:rsidRPr="00EA26D2">
        <w:rPr>
          <w:rFonts w:hAnsi="Times New Roman" w:ascii="Times New Roman"/>
        </w:rPr>
        <w:tab/>
      </w:r>
      <w:r w:rsidR="00FF657F">
        <w:rPr>
          <w:rFonts w:hAnsi="Times New Roman" w:ascii="Times New Roman"/>
        </w:rPr>
        <w:t>Agencija za osiguranje radničkih potraživanja u slučaju stečaja poslodavca (dalje: Agencija</w:t>
      </w:r>
      <w:r w:rsidR="00FF657F" w:rsidRPr="00EA26D2">
        <w:rPr>
          <w:rFonts w:hAnsi="Times New Roman" w:ascii="Times New Roman"/>
        </w:rPr>
        <w:t xml:space="preserve"> </w:t>
      </w:r>
      <w:r w:rsidRPr="00EA26D2">
        <w:rPr>
          <w:rFonts w:hAnsi="Times New Roman" w:ascii="Times New Roman"/>
        </w:rPr>
        <w:t>obavijesti</w:t>
      </w:r>
      <w:r w:rsidR="00FF657F">
        <w:rPr>
          <w:rFonts w:hAnsi="Times New Roman" w:ascii="Times New Roman"/>
        </w:rPr>
        <w:t>la</w:t>
      </w:r>
      <w:r w:rsidRPr="00EA26D2">
        <w:rPr>
          <w:rFonts w:hAnsi="Times New Roman" w:ascii="Times New Roman"/>
        </w:rPr>
        <w:t xml:space="preserve"> je u podnesku od </w:t>
      </w:r>
      <w:r w:rsidR="006312CF">
        <w:rPr>
          <w:rFonts w:hAnsi="Times New Roman" w:ascii="Times New Roman"/>
        </w:rPr>
        <w:t>04. siječnja</w:t>
      </w:r>
      <w:r w:rsidR="00157DFB">
        <w:rPr>
          <w:rFonts w:hAnsi="Times New Roman" w:ascii="Times New Roman"/>
        </w:rPr>
        <w:t xml:space="preserve"> 201</w:t>
      </w:r>
      <w:r w:rsidR="006312CF">
        <w:rPr>
          <w:rFonts w:hAnsi="Times New Roman" w:ascii="Times New Roman"/>
        </w:rPr>
        <w:t>6</w:t>
      </w:r>
      <w:r w:rsidRPr="00EA26D2">
        <w:rPr>
          <w:rFonts w:hAnsi="Times New Roman" w:ascii="Times New Roman"/>
        </w:rPr>
        <w:t>.</w:t>
      </w:r>
      <w:r w:rsidR="006312CF">
        <w:rPr>
          <w:rFonts w:hAnsi="Times New Roman" w:ascii="Times New Roman"/>
        </w:rPr>
        <w:t xml:space="preserve"> </w:t>
      </w:r>
      <w:r w:rsidRPr="00EA26D2">
        <w:rPr>
          <w:rFonts w:hAnsi="Times New Roman" w:ascii="Times New Roman"/>
        </w:rPr>
        <w:t>g</w:t>
      </w:r>
      <w:r w:rsidR="00022328">
        <w:rPr>
          <w:rFonts w:hAnsi="Times New Roman" w:ascii="Times New Roman"/>
        </w:rPr>
        <w:t>odine</w:t>
      </w:r>
      <w:r w:rsidRPr="00EA26D2">
        <w:rPr>
          <w:rFonts w:hAnsi="Times New Roman" w:ascii="Times New Roman"/>
        </w:rPr>
        <w:t xml:space="preserve"> stečajnog suca da je </w:t>
      </w:r>
      <w:r>
        <w:rPr>
          <w:rFonts w:hAnsi="Times New Roman" w:ascii="Times New Roman"/>
        </w:rPr>
        <w:t>isplatila</w:t>
      </w:r>
      <w:r w:rsidR="00965FEC">
        <w:rPr>
          <w:rFonts w:hAnsi="Times New Roman" w:ascii="Times New Roman"/>
        </w:rPr>
        <w:t xml:space="preserve"> stečajnom dužniku </w:t>
      </w:r>
      <w:r>
        <w:rPr>
          <w:rFonts w:hAnsi="Times New Roman" w:ascii="Times New Roman"/>
        </w:rPr>
        <w:t xml:space="preserve">po utvrđenim tražbinama radnika u prvom višem isplatnom redu ukupan iznos od </w:t>
      </w:r>
      <w:r w:rsidR="006312CF">
        <w:rPr>
          <w:rFonts w:hAnsi="Times New Roman" w:ascii="Times New Roman"/>
        </w:rPr>
        <w:t>748.355,97</w:t>
      </w:r>
      <w:r>
        <w:rPr>
          <w:rFonts w:hAnsi="Times New Roman" w:ascii="Times New Roman"/>
        </w:rPr>
        <w:t xml:space="preserve"> kn</w:t>
      </w:r>
      <w:r w:rsidR="000531D6">
        <w:rPr>
          <w:rFonts w:hAnsi="Times New Roman" w:ascii="Times New Roman"/>
        </w:rPr>
        <w:t xml:space="preserve">, prema specifikaciji </w:t>
      </w:r>
      <w:r w:rsidR="006312CF">
        <w:rPr>
          <w:rFonts w:hAnsi="Times New Roman" w:ascii="Times New Roman"/>
        </w:rPr>
        <w:t>u privitku podneska</w:t>
      </w:r>
      <w:r w:rsidR="00022328">
        <w:rPr>
          <w:rFonts w:hAnsi="Times New Roman" w:ascii="Times New Roman"/>
        </w:rPr>
        <w:t>.</w:t>
      </w:r>
    </w:p>
    <w:p w:rsidRDefault="000531D6" w:rsidP="0095295A" w:rsidR="00C0124F" w:rsidRPr="00EA26D2">
      <w:pPr>
        <w:jc w:val="both"/>
        <w:rPr>
          <w:rFonts w:hAnsi="Times New Roman" w:ascii="Times New Roman"/>
        </w:rPr>
      </w:pPr>
      <w:r>
        <w:rPr>
          <w:rFonts w:hAnsi="Times New Roman" w:ascii="Times New Roman"/>
        </w:rPr>
        <w:tab/>
        <w:t>Prema odredbi čl.21. st.1. Zakona o osiguranju potraživanja radnika u slučaju stečaja poslodavca (NN 86/08) potraživanja koja na temelju tog zakona isplati Agencija prelaze na Agenciju, a prema odredbi stavka 2. istog članka danom prijenosa potraživanja Agencija preuzima sva procesna prava stečajnog vjerovnika u odnosu na preuzeta potraživanja</w:t>
      </w:r>
      <w:r w:rsidR="00714C6A">
        <w:rPr>
          <w:rFonts w:hAnsi="Times New Roman" w:ascii="Times New Roman"/>
        </w:rPr>
        <w:t xml:space="preserve"> </w:t>
      </w:r>
      <w:r>
        <w:rPr>
          <w:rFonts w:hAnsi="Times New Roman" w:ascii="Times New Roman"/>
        </w:rPr>
        <w:t>.</w:t>
      </w:r>
      <w:r w:rsidR="00EA26D2">
        <w:rPr>
          <w:rFonts w:hAnsi="Times New Roman" w:ascii="Times New Roman"/>
        </w:rPr>
        <w:t xml:space="preserve">  </w:t>
      </w:r>
      <w:r w:rsidR="004F6136" w:rsidRPr="00EA26D2">
        <w:rPr>
          <w:rFonts w:hAnsi="Times New Roman" w:ascii="Times New Roman"/>
        </w:rPr>
        <w:tab/>
      </w:r>
      <w:r w:rsidR="00C0124F" w:rsidRPr="00EA26D2">
        <w:rPr>
          <w:rFonts w:hAnsi="Times New Roman" w:ascii="Times New Roman"/>
        </w:rPr>
        <w:t xml:space="preserve"> </w:t>
      </w:r>
    </w:p>
    <w:p w:rsidRDefault="000531D6" w:rsidP="0095295A" w:rsidR="00EA26D2">
      <w:pPr>
        <w:jc w:val="both"/>
        <w:rPr>
          <w:rFonts w:hAnsi="Times New Roman" w:ascii="Times New Roman"/>
        </w:rPr>
      </w:pPr>
      <w:r>
        <w:rPr>
          <w:rFonts w:hAnsi="Times New Roman" w:ascii="Times New Roman"/>
        </w:rPr>
        <w:tab/>
        <w:t xml:space="preserve">Člankom </w:t>
      </w:r>
      <w:r w:rsidR="0050332D">
        <w:rPr>
          <w:rFonts w:hAnsi="Times New Roman" w:ascii="Times New Roman"/>
        </w:rPr>
        <w:t>91</w:t>
      </w:r>
      <w:r>
        <w:rPr>
          <w:rFonts w:hAnsi="Times New Roman" w:ascii="Times New Roman"/>
        </w:rPr>
        <w:t xml:space="preserve">. Zakona o obveznim odnosima </w:t>
      </w:r>
      <w:r w:rsidR="0050332D">
        <w:rPr>
          <w:rFonts w:hAnsi="Times New Roman" w:ascii="Times New Roman"/>
        </w:rPr>
        <w:t xml:space="preserve">(NN 35/05, 41/08, 125/11 dalje: ZOO) </w:t>
      </w:r>
      <w:r>
        <w:rPr>
          <w:rFonts w:hAnsi="Times New Roman" w:ascii="Times New Roman"/>
        </w:rPr>
        <w:t>reguliran je slučaj zakonske su</w:t>
      </w:r>
      <w:r w:rsidR="0050332D">
        <w:rPr>
          <w:rFonts w:hAnsi="Times New Roman" w:ascii="Times New Roman"/>
        </w:rPr>
        <w:t>b</w:t>
      </w:r>
      <w:r>
        <w:rPr>
          <w:rFonts w:hAnsi="Times New Roman" w:ascii="Times New Roman"/>
        </w:rPr>
        <w:t>r</w:t>
      </w:r>
      <w:r w:rsidR="0050332D">
        <w:rPr>
          <w:rFonts w:hAnsi="Times New Roman" w:ascii="Times New Roman"/>
        </w:rPr>
        <w:t>o</w:t>
      </w:r>
      <w:r>
        <w:rPr>
          <w:rFonts w:hAnsi="Times New Roman" w:ascii="Times New Roman"/>
        </w:rPr>
        <w:t>gacije. Kada obvezu ispuni o</w:t>
      </w:r>
      <w:r w:rsidR="0050332D">
        <w:rPr>
          <w:rFonts w:hAnsi="Times New Roman" w:ascii="Times New Roman"/>
        </w:rPr>
        <w:t>sob</w:t>
      </w:r>
      <w:r>
        <w:rPr>
          <w:rFonts w:hAnsi="Times New Roman" w:ascii="Times New Roman"/>
        </w:rPr>
        <w:t xml:space="preserve">a koja ima </w:t>
      </w:r>
      <w:r w:rsidR="0050332D">
        <w:rPr>
          <w:rFonts w:hAnsi="Times New Roman" w:ascii="Times New Roman"/>
        </w:rPr>
        <w:t xml:space="preserve">neki </w:t>
      </w:r>
      <w:r>
        <w:rPr>
          <w:rFonts w:hAnsi="Times New Roman" w:ascii="Times New Roman"/>
        </w:rPr>
        <w:t xml:space="preserve">pravni interes </w:t>
      </w:r>
      <w:r w:rsidR="0050332D">
        <w:rPr>
          <w:rFonts w:hAnsi="Times New Roman" w:ascii="Times New Roman"/>
        </w:rPr>
        <w:t>u</w:t>
      </w:r>
      <w:r>
        <w:rPr>
          <w:rFonts w:hAnsi="Times New Roman" w:ascii="Times New Roman"/>
        </w:rPr>
        <w:t xml:space="preserve"> tome, na nju prelazi po samom zakonu u času ispunjenja vjerovnikovo potraživanje sa svim sporednim pravima.</w:t>
      </w:r>
    </w:p>
    <w:p w:rsidRDefault="000531D6" w:rsidP="0095295A" w:rsidR="000531D6" w:rsidRPr="00B56A17">
      <w:pPr>
        <w:jc w:val="both"/>
        <w:rPr>
          <w:rFonts w:hAnsi="Times New Roman" w:ascii="Times New Roman"/>
        </w:rPr>
      </w:pPr>
      <w:r>
        <w:rPr>
          <w:rFonts w:hAnsi="Times New Roman" w:ascii="Times New Roman"/>
        </w:rPr>
        <w:tab/>
        <w:t xml:space="preserve">Kako je dakle, Agencija ispunila obvezu koju stečajni dužnik ima prema navedenim vjerovnicima, to je temeljem članka 21. st. 1. i 2. Zakona o osiguranju potraživanja radnika u slučaju stečaja poslodavca i članka </w:t>
      </w:r>
      <w:r w:rsidR="0050332D">
        <w:rPr>
          <w:rFonts w:hAnsi="Times New Roman" w:ascii="Times New Roman"/>
        </w:rPr>
        <w:t>91</w:t>
      </w:r>
      <w:r>
        <w:rPr>
          <w:rFonts w:hAnsi="Times New Roman" w:ascii="Times New Roman"/>
        </w:rPr>
        <w:t>. ZOO-a</w:t>
      </w:r>
      <w:r w:rsidR="0050332D">
        <w:rPr>
          <w:rFonts w:hAnsi="Times New Roman" w:ascii="Times New Roman"/>
        </w:rPr>
        <w:t>, te uz odgovarajuću primjenu čl. 78.a Stečajnog zakona</w:t>
      </w:r>
      <w:r w:rsidR="00B56A17">
        <w:rPr>
          <w:rFonts w:hAnsi="Times New Roman" w:ascii="Times New Roman"/>
        </w:rPr>
        <w:t xml:space="preserve"> </w:t>
      </w:r>
      <w:r w:rsidR="00B56A17" w:rsidRPr="00B56A17">
        <w:rPr>
          <w:rFonts w:hAnsi="Times New Roman" w:ascii="Times New Roman"/>
        </w:rPr>
        <w:t>(NN 44/96, 29/99, 129/00, 123/03, 197/03, 187/04, 82/06, 116/10</w:t>
      </w:r>
      <w:r w:rsidR="00FF657F">
        <w:rPr>
          <w:rFonts w:hAnsi="Times New Roman" w:ascii="Times New Roman"/>
        </w:rPr>
        <w:t xml:space="preserve">, </w:t>
      </w:r>
      <w:r w:rsidR="00B56A17" w:rsidRPr="00B56A17">
        <w:rPr>
          <w:rFonts w:hAnsi="Times New Roman" w:ascii="Times New Roman"/>
        </w:rPr>
        <w:t>25/12</w:t>
      </w:r>
      <w:r w:rsidR="00FF657F">
        <w:rPr>
          <w:rFonts w:hAnsi="Times New Roman" w:ascii="Times New Roman"/>
        </w:rPr>
        <w:t xml:space="preserve"> i 133/12</w:t>
      </w:r>
      <w:r w:rsidR="00B56A17" w:rsidRPr="00B56A17">
        <w:rPr>
          <w:rFonts w:hAnsi="Times New Roman" w:ascii="Times New Roman"/>
        </w:rPr>
        <w:t>)</w:t>
      </w:r>
      <w:r w:rsidR="00B56A17">
        <w:rPr>
          <w:rFonts w:hAnsi="Times New Roman" w:ascii="Times New Roman"/>
        </w:rPr>
        <w:t xml:space="preserve"> valjalo je za iznos ispunjenog dijela</w:t>
      </w:r>
      <w:r w:rsidR="00157DFB">
        <w:rPr>
          <w:rFonts w:hAnsi="Times New Roman" w:ascii="Times New Roman"/>
        </w:rPr>
        <w:t xml:space="preserve"> </w:t>
      </w:r>
      <w:r w:rsidR="006312CF">
        <w:rPr>
          <w:rFonts w:hAnsi="Times New Roman" w:ascii="Times New Roman"/>
        </w:rPr>
        <w:t>748.355,97</w:t>
      </w:r>
      <w:r w:rsidR="00B56A17">
        <w:rPr>
          <w:rFonts w:hAnsi="Times New Roman" w:ascii="Times New Roman"/>
        </w:rPr>
        <w:t xml:space="preserve"> kn ispraviti tablicu stečajnog suca.</w:t>
      </w:r>
    </w:p>
    <w:p w:rsidRDefault="00C0124F" w:rsidP="00387E71" w:rsidR="00387E71">
      <w:pPr>
        <w:rPr>
          <w:rFonts w:hAnsi="Times New Roman" w:ascii="Times New Roman"/>
        </w:rPr>
      </w:pPr>
      <w:r w:rsidRPr="008E3E5A">
        <w:rPr>
          <w:rFonts w:hAnsi="Times New Roman" w:ascii="Times New Roman"/>
        </w:rPr>
        <w:tab/>
        <w:t xml:space="preserve">               </w:t>
      </w:r>
    </w:p>
    <w:p w:rsidRDefault="00C0124F" w:rsidP="00C0124F" w:rsidR="00C0124F" w:rsidRPr="008E3E5A">
      <w:pPr>
        <w:jc w:val="center"/>
        <w:rPr>
          <w:rFonts w:hAnsi="Times New Roman" w:ascii="Times New Roman"/>
        </w:rPr>
      </w:pPr>
      <w:r w:rsidRPr="008E3E5A">
        <w:rPr>
          <w:rFonts w:hAnsi="Times New Roman" w:ascii="Times New Roman"/>
        </w:rPr>
        <w:t>U Rijeci,</w:t>
      </w:r>
      <w:r w:rsidR="00387E71">
        <w:rPr>
          <w:rFonts w:hAnsi="Times New Roman" w:ascii="Times New Roman"/>
        </w:rPr>
        <w:t xml:space="preserve"> </w:t>
      </w:r>
      <w:r w:rsidR="006312CF">
        <w:rPr>
          <w:rFonts w:hAnsi="Times New Roman" w:ascii="Times New Roman"/>
        </w:rPr>
        <w:t>13. siječnja</w:t>
      </w:r>
      <w:r w:rsidR="00AF572B">
        <w:rPr>
          <w:rFonts w:hAnsi="Times New Roman" w:ascii="Times New Roman"/>
        </w:rPr>
        <w:t xml:space="preserve"> </w:t>
      </w:r>
      <w:r w:rsidR="00214C3F">
        <w:rPr>
          <w:rFonts w:hAnsi="Times New Roman" w:ascii="Times New Roman"/>
        </w:rPr>
        <w:t>201</w:t>
      </w:r>
      <w:r w:rsidR="006312CF">
        <w:rPr>
          <w:rFonts w:hAnsi="Times New Roman" w:ascii="Times New Roman"/>
        </w:rPr>
        <w:t>6</w:t>
      </w:r>
      <w:r w:rsidR="0027267B" w:rsidRPr="008E3E5A">
        <w:rPr>
          <w:rFonts w:hAnsi="Times New Roman" w:ascii="Times New Roman"/>
        </w:rPr>
        <w:t>. godine</w:t>
      </w:r>
    </w:p>
    <w:p w:rsidRDefault="00AF572B" w:rsidP="00C0124F" w:rsidR="00AF572B" w:rsidRPr="008E3E5A">
      <w:pPr>
        <w:rPr>
          <w:rFonts w:hAnsi="Times New Roman" w:ascii="Times New Roman"/>
        </w:rPr>
      </w:pPr>
    </w:p>
    <w:p w:rsidRDefault="00C0124F" w:rsidP="00387E71" w:rsidR="00A26399">
      <w:pPr>
        <w:rPr>
          <w:rFonts w:hAnsi="Times New Roman" w:ascii="Times New Roman"/>
        </w:rPr>
      </w:pPr>
      <w:r w:rsidRPr="008E3E5A">
        <w:rPr>
          <w:rFonts w:hAnsi="Times New Roman" w:ascii="Times New Roman"/>
        </w:rPr>
        <w:tab/>
      </w:r>
      <w:r w:rsidRPr="008E3E5A">
        <w:rPr>
          <w:rFonts w:hAnsi="Times New Roman" w:ascii="Times New Roman"/>
        </w:rPr>
        <w:tab/>
      </w:r>
      <w:r w:rsidRPr="008E3E5A">
        <w:rPr>
          <w:rFonts w:hAnsi="Times New Roman" w:ascii="Times New Roman"/>
        </w:rPr>
        <w:tab/>
      </w:r>
      <w:r w:rsidRPr="008E3E5A">
        <w:rPr>
          <w:rFonts w:hAnsi="Times New Roman" w:ascii="Times New Roman"/>
        </w:rPr>
        <w:tab/>
      </w:r>
      <w:r w:rsidRPr="008E3E5A">
        <w:rPr>
          <w:rFonts w:hAnsi="Times New Roman" w:ascii="Times New Roman"/>
        </w:rPr>
        <w:tab/>
      </w:r>
      <w:r w:rsidRPr="008E3E5A">
        <w:rPr>
          <w:rFonts w:hAnsi="Times New Roman" w:ascii="Times New Roman"/>
        </w:rPr>
        <w:tab/>
      </w:r>
      <w:r w:rsidR="0027267B" w:rsidRPr="008E3E5A">
        <w:rPr>
          <w:rFonts w:hAnsi="Times New Roman" w:ascii="Times New Roman"/>
        </w:rPr>
        <w:t xml:space="preserve">      </w:t>
      </w:r>
    </w:p>
    <w:p w:rsidRDefault="00A26399" w:rsidP="00FF657F" w:rsidR="0027267B" w:rsidRPr="008E3E5A">
      <w:pPr>
        <w:jc w:val="right"/>
        <w:rPr>
          <w:rFonts w:hAnsi="Times New Roman" w:ascii="Times New Roman"/>
        </w:rPr>
      </w:pPr>
      <w:r>
        <w:rPr>
          <w:rFonts w:hAnsi="Times New Roman" w:ascii="Times New Roman"/>
        </w:rPr>
        <w:tab/>
      </w:r>
      <w:r>
        <w:rPr>
          <w:rFonts w:hAnsi="Times New Roman" w:ascii="Times New Roman"/>
        </w:rPr>
        <w:tab/>
      </w:r>
      <w:r w:rsidR="000531D6">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27267B" w:rsidRPr="008E3E5A">
        <w:rPr>
          <w:rFonts w:hAnsi="Times New Roman" w:ascii="Times New Roman"/>
        </w:rPr>
        <w:t xml:space="preserve">  </w:t>
      </w:r>
      <w:r w:rsidR="0012334E" w:rsidRPr="008E3E5A">
        <w:rPr>
          <w:rFonts w:hAnsi="Times New Roman" w:ascii="Times New Roman"/>
        </w:rPr>
        <w:t xml:space="preserve">  </w:t>
      </w:r>
      <w:r w:rsidR="0027267B" w:rsidRPr="008E3E5A">
        <w:rPr>
          <w:rFonts w:hAnsi="Times New Roman" w:ascii="Times New Roman"/>
        </w:rPr>
        <w:t xml:space="preserve">  </w:t>
      </w:r>
      <w:r w:rsidR="0012334E" w:rsidRPr="008E3E5A">
        <w:rPr>
          <w:rFonts w:hAnsi="Times New Roman" w:ascii="Times New Roman"/>
        </w:rPr>
        <w:t xml:space="preserve">  </w:t>
      </w:r>
      <w:r w:rsidR="00387E71">
        <w:rPr>
          <w:rFonts w:hAnsi="Times New Roman" w:ascii="Times New Roman"/>
        </w:rPr>
        <w:t xml:space="preserve">    </w:t>
      </w:r>
      <w:r w:rsidR="000A10FE">
        <w:rPr>
          <w:rFonts w:hAnsi="Times New Roman" w:ascii="Times New Roman"/>
        </w:rPr>
        <w:t xml:space="preserve">      </w:t>
      </w:r>
      <w:r w:rsidR="00C0124F" w:rsidRPr="008E3E5A">
        <w:rPr>
          <w:rFonts w:hAnsi="Times New Roman" w:ascii="Times New Roman"/>
        </w:rPr>
        <w:t>Stečajni sudac</w:t>
      </w:r>
      <w:r w:rsidR="00C0124F" w:rsidRPr="008E3E5A">
        <w:rPr>
          <w:rFonts w:hAnsi="Times New Roman" w:ascii="Times New Roman"/>
        </w:rPr>
        <w:tab/>
      </w:r>
    </w:p>
    <w:p w:rsidRDefault="00B376FF" w:rsidP="00FF657F" w:rsidR="00A971BB">
      <w:pPr>
        <w:jc w:val="right"/>
        <w:rPr>
          <w:rFonts w:hAnsi="Times New Roman" w:ascii="Times New Roman"/>
          <w:b/>
        </w:rPr>
      </w:pPr>
      <w:r>
        <w:rPr>
          <w:rFonts w:hAnsi="Times New Roman" w:ascii="Times New Roman"/>
        </w:rPr>
        <w:tab/>
      </w:r>
      <w:r>
        <w:rPr>
          <w:rFonts w:hAnsi="Times New Roman" w:ascii="Times New Roman"/>
        </w:rPr>
        <w:tab/>
      </w:r>
      <w:r w:rsidR="0027267B" w:rsidRPr="008E3E5A">
        <w:rPr>
          <w:rFonts w:hAnsi="Times New Roman" w:ascii="Times New Roman"/>
        </w:rPr>
        <w:t xml:space="preserve">            </w:t>
      </w:r>
      <w:r w:rsidR="000531D6">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sidR="0027267B" w:rsidRPr="008E3E5A">
        <w:rPr>
          <w:rFonts w:hAnsi="Times New Roman" w:ascii="Times New Roman"/>
        </w:rPr>
        <w:t xml:space="preserve">              </w:t>
      </w:r>
      <w:r w:rsidR="00AF572B">
        <w:rPr>
          <w:rFonts w:hAnsi="Times New Roman" w:ascii="Times New Roman"/>
        </w:rPr>
        <w:t xml:space="preserve">  </w:t>
      </w:r>
      <w:r w:rsidR="0027267B" w:rsidRPr="008E3E5A">
        <w:rPr>
          <w:rFonts w:hAnsi="Times New Roman" w:ascii="Times New Roman"/>
        </w:rPr>
        <w:t>Daniela Korlević</w:t>
      </w:r>
      <w:r w:rsidR="0057466D">
        <w:rPr>
          <w:rFonts w:hAnsi="Times New Roman" w:ascii="Times New Roman"/>
        </w:rPr>
        <w:t xml:space="preserve"> </w:t>
      </w:r>
    </w:p>
    <w:p w:rsidRDefault="000531D6" w:rsidP="00C0124F" w:rsidR="000531D6">
      <w:pPr>
        <w:rPr>
          <w:rFonts w:hAnsi="Times New Roman" w:ascii="Times New Roman"/>
          <w:b/>
        </w:rPr>
      </w:pPr>
    </w:p>
    <w:p w:rsidRDefault="00C0124F" w:rsidP="00C0124F" w:rsidR="00C0124F" w:rsidRPr="008E3E5A">
      <w:pPr>
        <w:rPr>
          <w:rFonts w:hAnsi="Times New Roman" w:ascii="Times New Roman"/>
          <w:b/>
        </w:rPr>
      </w:pPr>
      <w:r w:rsidRPr="008E3E5A">
        <w:rPr>
          <w:rFonts w:hAnsi="Times New Roman" w:ascii="Times New Roman"/>
          <w:b/>
        </w:rPr>
        <w:t>UPUTA O PRAVNOM LIJEKU:</w:t>
      </w:r>
    </w:p>
    <w:p w:rsidRDefault="00C0124F" w:rsidP="00214C3F" w:rsidR="00C0124F" w:rsidRPr="008E3E5A">
      <w:pPr>
        <w:jc w:val="both"/>
        <w:rPr>
          <w:rFonts w:hAnsi="Times New Roman" w:ascii="Times New Roman"/>
        </w:rPr>
      </w:pPr>
      <w:r w:rsidRPr="008E3E5A">
        <w:rPr>
          <w:rFonts w:hAnsi="Times New Roman" w:ascii="Times New Roman"/>
        </w:rPr>
        <w:t>Protiv ovog rješenja dopuštena je žalba Visokom trgovačkom sudu Republike Hrvatske.</w:t>
      </w:r>
    </w:p>
    <w:p w:rsidRDefault="00C0124F" w:rsidP="00214C3F" w:rsidR="00C0124F" w:rsidRPr="008E3E5A">
      <w:pPr>
        <w:jc w:val="both"/>
        <w:rPr>
          <w:rFonts w:hAnsi="Times New Roman" w:ascii="Times New Roman"/>
        </w:rPr>
      </w:pPr>
      <w:r w:rsidRPr="008E3E5A">
        <w:rPr>
          <w:rFonts w:hAnsi="Times New Roman" w:ascii="Times New Roman"/>
        </w:rPr>
        <w:t xml:space="preserve">Žalba se podnosi putem ovog suda, u tri primjerka, u roku od 8 dana od dana dostave prijepisa ovog rješenja. </w:t>
      </w:r>
    </w:p>
    <w:p w:rsidRDefault="0012334E" w:rsidP="00214C3F" w:rsidR="0012334E" w:rsidRPr="008E3E5A">
      <w:pPr>
        <w:jc w:val="both"/>
        <w:rPr>
          <w:rFonts w:hAnsi="Times New Roman" w:ascii="Times New Roman"/>
          <w:sz w:val="20"/>
          <w:szCs w:val="20"/>
        </w:rPr>
      </w:pPr>
    </w:p>
    <w:p w:rsidRDefault="003E6E8B" w:rsidP="00C0124F" w:rsidR="003E6E8B">
      <w:pPr>
        <w:rPr>
          <w:rFonts w:hAnsi="Times New Roman" w:ascii="Times New Roman"/>
          <w:sz w:val="20"/>
          <w:szCs w:val="20"/>
        </w:rPr>
      </w:pPr>
    </w:p>
    <w:p w:rsidRDefault="00157DFB" w:rsidP="00157DFB" w:rsidR="00157DFB" w:rsidRPr="008E3E5A">
      <w:pPr>
        <w:jc w:val="both"/>
        <w:rPr>
          <w:rFonts w:hAnsi="Times New Roman" w:ascii="Times New Roman"/>
          <w:sz w:val="20"/>
          <w:szCs w:val="20"/>
        </w:rPr>
      </w:pPr>
    </w:p>
    <w:p w:rsidRDefault="00820E27" w:rsidP="00157DFB" w:rsidR="00820E27" w:rsidRPr="00157DFB">
      <w:pPr>
        <w:jc w:val="both"/>
        <w:rPr>
          <w:rFonts w:hAnsi="Times New Roman" w:ascii="Times New Roman"/>
          <w:b/>
          <w:sz w:val="20"/>
          <w:szCs w:val="20"/>
        </w:rPr>
      </w:pPr>
      <w:r w:rsidRPr="00157DFB">
        <w:rPr>
          <w:rFonts w:hAnsi="Times New Roman" w:ascii="Times New Roman"/>
          <w:b/>
          <w:sz w:val="20"/>
          <w:szCs w:val="20"/>
        </w:rPr>
        <w:t>DNA:</w:t>
      </w:r>
    </w:p>
    <w:p w:rsidRDefault="00820E27" w:rsidP="00157DFB" w:rsidR="00B56A17">
      <w:pPr>
        <w:jc w:val="both"/>
        <w:rPr>
          <w:rFonts w:hAnsi="Times New Roman" w:ascii="Times New Roman"/>
          <w:sz w:val="20"/>
          <w:szCs w:val="20"/>
        </w:rPr>
      </w:pPr>
      <w:r>
        <w:rPr>
          <w:rFonts w:hAnsi="Times New Roman" w:ascii="Times New Roman"/>
          <w:sz w:val="20"/>
          <w:szCs w:val="20"/>
        </w:rPr>
        <w:t xml:space="preserve">- </w:t>
      </w:r>
      <w:r w:rsidR="00B56A17">
        <w:rPr>
          <w:rFonts w:hAnsi="Times New Roman" w:ascii="Times New Roman"/>
          <w:sz w:val="20"/>
          <w:szCs w:val="20"/>
        </w:rPr>
        <w:t>Agencija za osiguranje radničkih potraživanja u slučaju stečaja poslodavca, Zagreb, Frankopanska 11</w:t>
      </w:r>
    </w:p>
    <w:p w:rsidRDefault="00B56A17" w:rsidP="00157DFB" w:rsidR="00B56A17">
      <w:pPr>
        <w:jc w:val="both"/>
        <w:rPr>
          <w:rFonts w:hAnsi="Times New Roman" w:ascii="Times New Roman"/>
          <w:sz w:val="20"/>
          <w:szCs w:val="20"/>
        </w:rPr>
      </w:pPr>
      <w:r>
        <w:rPr>
          <w:rFonts w:hAnsi="Times New Roman" w:ascii="Times New Roman"/>
          <w:sz w:val="20"/>
          <w:szCs w:val="20"/>
        </w:rPr>
        <w:t>- stečajnom upravitelju</w:t>
      </w:r>
      <w:r w:rsidR="00157DFB">
        <w:rPr>
          <w:rFonts w:hAnsi="Times New Roman" w:ascii="Times New Roman"/>
          <w:sz w:val="20"/>
          <w:szCs w:val="20"/>
        </w:rPr>
        <w:t xml:space="preserve"> </w:t>
      </w:r>
      <w:r w:rsidR="006312CF">
        <w:rPr>
          <w:rFonts w:hAnsi="Times New Roman" w:ascii="Times New Roman"/>
          <w:sz w:val="20"/>
          <w:szCs w:val="20"/>
        </w:rPr>
        <w:t>Zdravku Ružić</w:t>
      </w:r>
    </w:p>
    <w:p w:rsidRDefault="006312CF" w:rsidP="00157DFB" w:rsidR="006312CF">
      <w:pPr>
        <w:jc w:val="both"/>
        <w:rPr>
          <w:rFonts w:hAnsi="Times New Roman" w:ascii="Times New Roman"/>
          <w:sz w:val="20"/>
          <w:szCs w:val="20"/>
        </w:rPr>
      </w:pPr>
      <w:r>
        <w:rPr>
          <w:rFonts w:hAnsi="Times New Roman" w:ascii="Times New Roman"/>
          <w:sz w:val="20"/>
          <w:szCs w:val="20"/>
        </w:rPr>
        <w:t xml:space="preserve">- e-Oglasna ploča </w:t>
      </w:r>
    </w:p>
    <w:p w:rsidRDefault="00820E27" w:rsidP="00157DFB" w:rsidR="00820E27">
      <w:pPr>
        <w:jc w:val="both"/>
        <w:rPr>
          <w:rFonts w:hAnsi="Times New Roman" w:ascii="Times New Roman"/>
          <w:sz w:val="20"/>
          <w:szCs w:val="20"/>
        </w:rPr>
      </w:pPr>
    </w:p>
    <w:p w:rsidRDefault="00820E27" w:rsidP="00157DFB" w:rsidR="00820E27">
      <w:pPr>
        <w:jc w:val="both"/>
        <w:rPr>
          <w:rFonts w:hAnsi="Times New Roman" w:ascii="Times New Roman"/>
          <w:sz w:val="20"/>
          <w:szCs w:val="20"/>
        </w:rPr>
      </w:pPr>
      <w:r>
        <w:rPr>
          <w:rFonts w:hAnsi="Times New Roman" w:ascii="Times New Roman"/>
          <w:sz w:val="20"/>
          <w:szCs w:val="20"/>
        </w:rPr>
        <w:t xml:space="preserve">U Rijeci, </w:t>
      </w:r>
      <w:r w:rsidR="005B7783">
        <w:rPr>
          <w:rFonts w:hAnsi="Times New Roman" w:ascii="Times New Roman"/>
          <w:sz w:val="20"/>
          <w:szCs w:val="20"/>
        </w:rPr>
        <w:t>1</w:t>
      </w:r>
      <w:r w:rsidR="006312CF">
        <w:rPr>
          <w:rFonts w:hAnsi="Times New Roman" w:ascii="Times New Roman"/>
          <w:sz w:val="20"/>
          <w:szCs w:val="20"/>
        </w:rPr>
        <w:t>3</w:t>
      </w:r>
      <w:r w:rsidR="00022328">
        <w:rPr>
          <w:rFonts w:hAnsi="Times New Roman" w:ascii="Times New Roman"/>
          <w:sz w:val="20"/>
          <w:szCs w:val="20"/>
        </w:rPr>
        <w:t>.</w:t>
      </w:r>
      <w:r w:rsidR="006312CF">
        <w:rPr>
          <w:rFonts w:hAnsi="Times New Roman" w:ascii="Times New Roman"/>
          <w:sz w:val="20"/>
          <w:szCs w:val="20"/>
        </w:rPr>
        <w:t>0</w:t>
      </w:r>
      <w:r w:rsidR="00022328">
        <w:rPr>
          <w:rFonts w:hAnsi="Times New Roman" w:ascii="Times New Roman"/>
          <w:sz w:val="20"/>
          <w:szCs w:val="20"/>
        </w:rPr>
        <w:t>1.</w:t>
      </w:r>
      <w:r w:rsidR="00157DFB">
        <w:rPr>
          <w:rFonts w:hAnsi="Times New Roman" w:ascii="Times New Roman"/>
          <w:sz w:val="20"/>
          <w:szCs w:val="20"/>
        </w:rPr>
        <w:t>201</w:t>
      </w:r>
      <w:r w:rsidR="006312CF">
        <w:rPr>
          <w:rFonts w:hAnsi="Times New Roman" w:ascii="Times New Roman"/>
          <w:sz w:val="20"/>
          <w:szCs w:val="20"/>
        </w:rPr>
        <w:t>6</w:t>
      </w:r>
      <w:r>
        <w:rPr>
          <w:rFonts w:hAnsi="Times New Roman" w:ascii="Times New Roman"/>
          <w:sz w:val="20"/>
          <w:szCs w:val="20"/>
        </w:rPr>
        <w:t>.</w:t>
      </w:r>
      <w:r w:rsidR="006312CF">
        <w:rPr>
          <w:rFonts w:hAnsi="Times New Roman" w:ascii="Times New Roman"/>
          <w:sz w:val="20"/>
          <w:szCs w:val="20"/>
        </w:rPr>
        <w:t xml:space="preserve"> </w:t>
      </w:r>
      <w:r>
        <w:rPr>
          <w:rFonts w:hAnsi="Times New Roman" w:ascii="Times New Roman"/>
          <w:sz w:val="20"/>
          <w:szCs w:val="20"/>
        </w:rPr>
        <w:t>g</w:t>
      </w:r>
      <w:r w:rsidR="006312CF">
        <w:rPr>
          <w:rFonts w:hAnsi="Times New Roman" w:ascii="Times New Roman"/>
          <w:sz w:val="20"/>
          <w:szCs w:val="20"/>
        </w:rPr>
        <w:t>odine</w:t>
      </w:r>
    </w:p>
    <w:p w:rsidRDefault="00157DFB" w:rsidP="00157DFB" w:rsidR="00157DFB">
      <w:pPr>
        <w:jc w:val="both"/>
        <w:rPr>
          <w:rFonts w:hAnsi="Times New Roman" w:ascii="Times New Roman"/>
          <w:sz w:val="20"/>
          <w:szCs w:val="20"/>
        </w:rPr>
      </w:pPr>
    </w:p>
    <w:p w:rsidRDefault="00820E27" w:rsidP="00157DFB" w:rsidR="00820E27">
      <w:pPr>
        <w:jc w:val="both"/>
        <w:rPr>
          <w:rFonts w:hAnsi="Times New Roman" w:ascii="Times New Roman"/>
          <w:sz w:val="20"/>
          <w:szCs w:val="20"/>
        </w:rPr>
      </w:pPr>
      <w:r>
        <w:rPr>
          <w:rFonts w:hAnsi="Times New Roman" w:ascii="Times New Roman"/>
          <w:sz w:val="20"/>
          <w:szCs w:val="20"/>
        </w:rPr>
        <w:t>Stečajni sudac</w:t>
      </w:r>
    </w:p>
    <w:p w:rsidRDefault="00820E27" w:rsidP="00157DFB" w:rsidR="00843182" w:rsidRPr="008E3E5A">
      <w:pPr>
        <w:jc w:val="both"/>
        <w:rPr>
          <w:rFonts w:hAnsi="Times New Roman" w:ascii="Times New Roman"/>
          <w:sz w:val="20"/>
          <w:szCs w:val="20"/>
        </w:rPr>
      </w:pPr>
      <w:r>
        <w:rPr>
          <w:rFonts w:hAnsi="Times New Roman" w:ascii="Times New Roman"/>
          <w:sz w:val="20"/>
          <w:szCs w:val="20"/>
        </w:rPr>
        <w:t>Daniela Korlević</w:t>
      </w:r>
    </w:p>
    <w:sectPr w:rsidR="00843182" w:rsidRPr="008E3E5A">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633CD" w:rsidR="008633CD">
      <w:r>
        <w:separator/>
      </w:r>
    </w:p>
  </w:endnote>
  <w:endnote w:id="0" w:type="continuationSeparator">
    <w:p w:rsidRDefault="008633CD" w:rsidR="008633C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Trebuchet MS">
    <w:panose1 w:val="020B0603020202020204"/>
    <w:charset w:val="EE"/>
    <w:family w:val="swiss"/>
    <w:pitch w:val="variable"/>
    <w:sig w:csb1="00000000" w:csb0="0000009F" w:usb3="00000000" w:usb2="00000000" w:usb1="00000000" w:usb0="00000287"/>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E2AC6">
      <w:rPr>
        <w:rStyle w:val="Brojstranice"/>
        <w:noProof/>
      </w:rPr>
      <w:t>1</w:t>
    </w:r>
    <w:r>
      <w:rPr>
        <w:rStyle w:val="Brojstranice"/>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633CD" w:rsidR="008633CD">
      <w:r>
        <w:separator/>
      </w:r>
    </w:p>
  </w:footnote>
  <w:footnote w:id="0" w:type="continuationSeparator">
    <w:p w:rsidRDefault="008633CD" w:rsidR="008633C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4850B3">
    <w:pPr>
      <w:tabs>
        <w:tab w:pos="5865" w:val="left"/>
        <w:tab w:pos="8640" w:val="right"/>
      </w:tabs>
      <w:rPr>
        <w:rFonts w:hAnsi="Times New Roman" w:ascii="Times New Roman"/>
      </w:rPr>
    </w:pPr>
    <w:r w:rsidRPr="004850B3">
      <w:rPr>
        <w:rFonts w:hAnsi="Times New Roman" w:ascii="Times New Roman"/>
      </w:rPr>
      <w:tab/>
    </w:r>
    <w:r w:rsidRPr="004850B3">
      <w:rPr>
        <w:rFonts w:hAnsi="Times New Roman" w:ascii="Times New Roman"/>
      </w:rPr>
      <w:tab/>
      <w:t>Posl. br. 15 St-</w:t>
    </w:r>
    <w:r w:rsidR="00480A93">
      <w:rPr>
        <w:rFonts w:hAnsi="Times New Roman" w:ascii="Times New Roman"/>
      </w:rPr>
      <w:t>190/14-109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E821803"/>
    <w:multiLevelType w:val="hybridMultilevel"/>
    <w:tmpl w:val="6E5AE962"/>
    <w:lvl w:tplc="0E16BCD6" w:ilvl="0">
      <w:start w:val="1"/>
      <w:numFmt w:val="decimal"/>
      <w:lvlText w:val="%1."/>
      <w:lvlJc w:val="left"/>
      <w:pPr>
        <w:ind w:hanging="360" w:left="720"/>
      </w:pPr>
      <w:rPr>
        <w:rFonts w:cs="Times New Roman" w:eastAsia="Calibri"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F634D89"/>
    <w:multiLevelType w:val="hybridMultilevel"/>
    <w:tmpl w:val="AB08BEC2"/>
    <w:lvl w:tplc="3B8E1A8C" w:ilvl="0">
      <w:start w:val="1"/>
      <w:numFmt w:val="decimal"/>
      <w:lvlText w:val="%1."/>
      <w:lvlJc w:val="left"/>
      <w:pPr>
        <w:ind w:hanging="360" w:left="720"/>
      </w:pPr>
      <w:rPr>
        <w:rFonts w:eastAsia="Times New Roman" w:hint="default"/>
        <w:sz w:val="24"/>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F423D05"/>
    <w:multiLevelType w:val="hybridMultilevel"/>
    <w:tmpl w:val="7D94337E"/>
    <w:lvl w:tplc="721AE178"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5930"/>
    <w:rsid w:val="00006F48"/>
    <w:rsid w:val="00021AC5"/>
    <w:rsid w:val="00022328"/>
    <w:rsid w:val="00022491"/>
    <w:rsid w:val="000236AE"/>
    <w:rsid w:val="0002588F"/>
    <w:rsid w:val="000302B9"/>
    <w:rsid w:val="00052963"/>
    <w:rsid w:val="000531D6"/>
    <w:rsid w:val="0006268E"/>
    <w:rsid w:val="0007661A"/>
    <w:rsid w:val="000815B1"/>
    <w:rsid w:val="000950FC"/>
    <w:rsid w:val="000A10FE"/>
    <w:rsid w:val="000C0B5D"/>
    <w:rsid w:val="000D76AD"/>
    <w:rsid w:val="000E634C"/>
    <w:rsid w:val="000F164D"/>
    <w:rsid w:val="000F47E7"/>
    <w:rsid w:val="0010269D"/>
    <w:rsid w:val="00106B9C"/>
    <w:rsid w:val="0012310F"/>
    <w:rsid w:val="0012334E"/>
    <w:rsid w:val="00131290"/>
    <w:rsid w:val="00144B21"/>
    <w:rsid w:val="0015495D"/>
    <w:rsid w:val="00157DFB"/>
    <w:rsid w:val="001666BB"/>
    <w:rsid w:val="00176648"/>
    <w:rsid w:val="001A1083"/>
    <w:rsid w:val="001A1D72"/>
    <w:rsid w:val="001A55E6"/>
    <w:rsid w:val="001B65EA"/>
    <w:rsid w:val="001D436A"/>
    <w:rsid w:val="00214C3F"/>
    <w:rsid w:val="00233861"/>
    <w:rsid w:val="00235015"/>
    <w:rsid w:val="0027267B"/>
    <w:rsid w:val="00276880"/>
    <w:rsid w:val="002963ED"/>
    <w:rsid w:val="002B3FB0"/>
    <w:rsid w:val="002E21F0"/>
    <w:rsid w:val="002E2AC6"/>
    <w:rsid w:val="002E721B"/>
    <w:rsid w:val="002F6589"/>
    <w:rsid w:val="00302E70"/>
    <w:rsid w:val="00340311"/>
    <w:rsid w:val="00346EB8"/>
    <w:rsid w:val="00366779"/>
    <w:rsid w:val="00387E71"/>
    <w:rsid w:val="003A7A52"/>
    <w:rsid w:val="003E6E8B"/>
    <w:rsid w:val="003E7863"/>
    <w:rsid w:val="00412509"/>
    <w:rsid w:val="004224A1"/>
    <w:rsid w:val="0046024E"/>
    <w:rsid w:val="00480A93"/>
    <w:rsid w:val="004850B3"/>
    <w:rsid w:val="004A2AFB"/>
    <w:rsid w:val="004D4EE9"/>
    <w:rsid w:val="004F6136"/>
    <w:rsid w:val="0050033F"/>
    <w:rsid w:val="0050332D"/>
    <w:rsid w:val="005045CE"/>
    <w:rsid w:val="00511F31"/>
    <w:rsid w:val="005307CC"/>
    <w:rsid w:val="005373EF"/>
    <w:rsid w:val="00544270"/>
    <w:rsid w:val="0056280E"/>
    <w:rsid w:val="00565386"/>
    <w:rsid w:val="0057466D"/>
    <w:rsid w:val="005941F2"/>
    <w:rsid w:val="005A3995"/>
    <w:rsid w:val="005A3E62"/>
    <w:rsid w:val="005B7783"/>
    <w:rsid w:val="005C296E"/>
    <w:rsid w:val="005D5CBD"/>
    <w:rsid w:val="005E7A0E"/>
    <w:rsid w:val="0060647B"/>
    <w:rsid w:val="00627842"/>
    <w:rsid w:val="006312CF"/>
    <w:rsid w:val="0063569A"/>
    <w:rsid w:val="00645938"/>
    <w:rsid w:val="0065185D"/>
    <w:rsid w:val="0066246D"/>
    <w:rsid w:val="00685F91"/>
    <w:rsid w:val="00695032"/>
    <w:rsid w:val="006A59BD"/>
    <w:rsid w:val="006A7825"/>
    <w:rsid w:val="006C4F9B"/>
    <w:rsid w:val="006C75A2"/>
    <w:rsid w:val="006F0D62"/>
    <w:rsid w:val="00707CD3"/>
    <w:rsid w:val="00713395"/>
    <w:rsid w:val="00714C6A"/>
    <w:rsid w:val="007150FA"/>
    <w:rsid w:val="00716A25"/>
    <w:rsid w:val="00784A2E"/>
    <w:rsid w:val="007878E7"/>
    <w:rsid w:val="00791D59"/>
    <w:rsid w:val="007929B6"/>
    <w:rsid w:val="007A070F"/>
    <w:rsid w:val="007A23CD"/>
    <w:rsid w:val="007B0FDC"/>
    <w:rsid w:val="007D4BF6"/>
    <w:rsid w:val="007E0C1B"/>
    <w:rsid w:val="007E1313"/>
    <w:rsid w:val="00820E27"/>
    <w:rsid w:val="00825790"/>
    <w:rsid w:val="00825C11"/>
    <w:rsid w:val="008272FA"/>
    <w:rsid w:val="00843182"/>
    <w:rsid w:val="008633CD"/>
    <w:rsid w:val="00871630"/>
    <w:rsid w:val="00882E2A"/>
    <w:rsid w:val="008A376C"/>
    <w:rsid w:val="008C4977"/>
    <w:rsid w:val="008E3E5A"/>
    <w:rsid w:val="008F0C07"/>
    <w:rsid w:val="008F39FB"/>
    <w:rsid w:val="009136EE"/>
    <w:rsid w:val="0091493B"/>
    <w:rsid w:val="009513BE"/>
    <w:rsid w:val="0095295A"/>
    <w:rsid w:val="00965FEC"/>
    <w:rsid w:val="00971F12"/>
    <w:rsid w:val="00980FEA"/>
    <w:rsid w:val="009A5E42"/>
    <w:rsid w:val="009E12DE"/>
    <w:rsid w:val="00A26399"/>
    <w:rsid w:val="00A36FCD"/>
    <w:rsid w:val="00A50178"/>
    <w:rsid w:val="00A502AE"/>
    <w:rsid w:val="00A60B3D"/>
    <w:rsid w:val="00A73A70"/>
    <w:rsid w:val="00A971BB"/>
    <w:rsid w:val="00AA71D8"/>
    <w:rsid w:val="00AC3281"/>
    <w:rsid w:val="00AC5A01"/>
    <w:rsid w:val="00AC65C0"/>
    <w:rsid w:val="00AE0E75"/>
    <w:rsid w:val="00AF572B"/>
    <w:rsid w:val="00AF7F46"/>
    <w:rsid w:val="00B376FF"/>
    <w:rsid w:val="00B56A17"/>
    <w:rsid w:val="00B93DA3"/>
    <w:rsid w:val="00BA3C6A"/>
    <w:rsid w:val="00BB50FC"/>
    <w:rsid w:val="00C0124F"/>
    <w:rsid w:val="00C119F4"/>
    <w:rsid w:val="00C13F40"/>
    <w:rsid w:val="00C34CDF"/>
    <w:rsid w:val="00C53CC1"/>
    <w:rsid w:val="00C77365"/>
    <w:rsid w:val="00CC1D7B"/>
    <w:rsid w:val="00CD1FC3"/>
    <w:rsid w:val="00CF14F3"/>
    <w:rsid w:val="00CF35EA"/>
    <w:rsid w:val="00D04E6B"/>
    <w:rsid w:val="00D06AC3"/>
    <w:rsid w:val="00D1550C"/>
    <w:rsid w:val="00D1738E"/>
    <w:rsid w:val="00D4242B"/>
    <w:rsid w:val="00D448A3"/>
    <w:rsid w:val="00D55E75"/>
    <w:rsid w:val="00D879F1"/>
    <w:rsid w:val="00D9746C"/>
    <w:rsid w:val="00DC371F"/>
    <w:rsid w:val="00DD41E0"/>
    <w:rsid w:val="00DE3197"/>
    <w:rsid w:val="00DF7F98"/>
    <w:rsid w:val="00E20C4C"/>
    <w:rsid w:val="00E304E3"/>
    <w:rsid w:val="00E439A5"/>
    <w:rsid w:val="00E44A41"/>
    <w:rsid w:val="00E769A3"/>
    <w:rsid w:val="00E86D90"/>
    <w:rsid w:val="00E92C65"/>
    <w:rsid w:val="00E92DBB"/>
    <w:rsid w:val="00EA26D2"/>
    <w:rsid w:val="00EC0CD6"/>
    <w:rsid w:val="00EC1D71"/>
    <w:rsid w:val="00EC5C88"/>
    <w:rsid w:val="00EE3E9E"/>
    <w:rsid w:val="00EF6274"/>
    <w:rsid w:val="00F02101"/>
    <w:rsid w:val="00F53886"/>
    <w:rsid w:val="00F61836"/>
    <w:rsid w:val="00F731C0"/>
    <w:rsid w:val="00F85922"/>
    <w:rsid w:val="00FF657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26399"/>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Char Char"/>
    <w:link w:val="Tijeloteksta"/>
    <w:rsid w:val="00302E70"/>
    <w:rPr>
      <w:rFonts w:hAnsi="Trebuchet MS" w:ascii="Trebuchet MS"/>
      <w:sz w:val="24"/>
      <w:szCs w:val="24"/>
      <w:lang w:eastAsia="en-US" w:val="en-US"/>
    </w:rPr>
  </w:style>
  <w:style w:styleId="Odlomakpopisa" w:type="paragraph">
    <w:name w:val="List Paragraph"/>
    <w:basedOn w:val="Normal"/>
    <w:uiPriority w:val="34"/>
    <w:qFormat/>
    <w:rsid w:val="00340311"/>
    <w:pPr>
      <w:spacing w:lineRule="auto" w:line="276" w:after="200"/>
      <w:ind w:left="720"/>
      <w:contextualSpacing/>
    </w:pPr>
    <w:rPr>
      <w:rFonts w:eastAsia="Calibri" w:hAnsi="Calibri" w:ascii="Calibri"/>
      <w:sz w:val="22"/>
      <w:szCs w:val="22"/>
    </w:rPr>
  </w:style>
  <w:style w:styleId="Tekstrezerviranogmjesta" w:type="character">
    <w:name w:val="Placeholder Text"/>
    <w:basedOn w:val="Zadanifontodlomka"/>
    <w:uiPriority w:val="99"/>
    <w:semiHidden/>
    <w:rsid w:val="002E2AC6"/>
    <w:rPr>
      <w:color w:val="808080"/>
      <w:bdr w:space="0" w:sz="0" w:color="auto" w:val="none"/>
      <w:shd w:fill="auto" w:color="auto" w:val="clear"/>
    </w:rPr>
  </w:style>
  <w:style w:customStyle="true" w:styleId="eSPISCCParagraphDefaultFont" w:type="character">
    <w:name w:val="eSPIS_CC_Paragraph Default Font"/>
    <w:basedOn w:val="Zadanifontodlomka"/>
    <w:rsid w:val="002E2AC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E2AC6"/>
    <w:rPr>
      <w:rFonts w:hAnsi="Times New Roman" w:ascii="Times New Roman"/>
      <w:b/>
      <w:bdr w:space="0" w:sz="0" w:color="auto" w:val="none"/>
      <w:shd w:fill="FFFFCC" w:color="auto" w:val="clear"/>
      <w:lang w:val="hr-HR"/>
    </w:rPr>
  </w:style>
  <w:style w:customStyle="true" w:styleId="PozadinaSvijetloCrvena" w:type="character">
    <w:name w:val="Pozadina_SvijetloCrvena"/>
    <w:basedOn w:val="eSPISCCParagraphDefaultFont"/>
    <w:rsid w:val="002E2AC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E2AC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26399"/>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Char Char"/>
    <w:link w:val="Tijeloteksta"/>
    <w:rsid w:val="00302E70"/>
    <w:rPr>
      <w:rFonts w:ascii="Trebuchet MS" w:hAnsi="Trebuchet MS"/>
      <w:sz w:val="24"/>
      <w:szCs w:val="24"/>
      <w:lang w:eastAsia="en-US" w:val="en-US"/>
    </w:rPr>
  </w:style>
  <w:style w:styleId="Odlomakpopisa" w:type="paragraph">
    <w:name w:val="List Paragraph"/>
    <w:basedOn w:val="Normal"/>
    <w:uiPriority w:val="34"/>
    <w:qFormat/>
    <w:rsid w:val="00340311"/>
    <w:pPr>
      <w:spacing w:after="200" w:line="276" w:lineRule="auto"/>
      <w:ind w:left="720"/>
      <w:contextualSpacing/>
    </w:pPr>
    <w:rPr>
      <w:rFonts w:ascii="Calibri" w:eastAsia="Calibri" w:hAnsi="Calibri"/>
      <w:sz w:val="22"/>
      <w:szCs w:val="22"/>
    </w:rPr>
  </w:style>
  <w:style w:styleId="Tekstrezerviranogmjesta" w:type="character">
    <w:name w:val="Placeholder Text"/>
    <w:basedOn w:val="Zadanifontodlomka"/>
    <w:uiPriority w:val="99"/>
    <w:semiHidden/>
    <w:rsid w:val="002E2AC6"/>
    <w:rPr>
      <w:color w:val="808080"/>
      <w:bdr w:color="auto" w:space="0" w:sz="0" w:val="none"/>
      <w:shd w:color="auto" w:fill="auto" w:val="clear"/>
    </w:rPr>
  </w:style>
  <w:style w:customStyle="1" w:styleId="eSPISCCParagraphDefaultFont" w:type="character">
    <w:name w:val="eSPIS_CC_Paragraph Default Font"/>
    <w:basedOn w:val="Zadanifontodlomka"/>
    <w:rsid w:val="002E2AC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E2AC6"/>
    <w:rPr>
      <w:rFonts w:ascii="Times New Roman" w:hAnsi="Times New Roman"/>
      <w:b/>
      <w:bdr w:color="auto" w:space="0" w:sz="0" w:val="none"/>
      <w:shd w:color="auto" w:fill="FFFFCC" w:val="clear"/>
      <w:lang w:val="hr-HR"/>
    </w:rPr>
  </w:style>
  <w:style w:customStyle="1" w:styleId="PozadinaSvijetloCrvena" w:type="character">
    <w:name w:val="Pozadina_SvijetloCrvena"/>
    <w:basedOn w:val="eSPISCCParagraphDefaultFont"/>
    <w:rsid w:val="002E2AC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E2AC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781144">
      <w:bodyDiv w:val="true"/>
      <w:marLeft w:val="0"/>
      <w:marRight w:val="0"/>
      <w:marTop w:val="0"/>
      <w:marBottom w:val="0"/>
      <w:divBdr>
        <w:top w:space="0" w:sz="0" w:color="auto" w:val="none"/>
        <w:left w:space="0" w:sz="0" w:color="auto" w:val="none"/>
        <w:bottom w:space="0" w:sz="0" w:color="auto" w:val="none"/>
        <w:right w:space="0" w:sz="0" w:color="auto" w:val="none"/>
      </w:divBdr>
    </w:div>
    <w:div w:id="263389482">
      <w:bodyDiv w:val="true"/>
      <w:marLeft w:val="0"/>
      <w:marRight w:val="0"/>
      <w:marTop w:val="0"/>
      <w:marBottom w:val="0"/>
      <w:divBdr>
        <w:top w:space="0" w:sz="0" w:color="auto" w:val="none"/>
        <w:left w:space="0" w:sz="0" w:color="auto" w:val="none"/>
        <w:bottom w:space="0" w:sz="0" w:color="auto" w:val="none"/>
        <w:right w:space="0" w:sz="0" w:color="auto" w:val="none"/>
      </w:divBdr>
    </w:div>
    <w:div w:id="439182500">
      <w:bodyDiv w:val="true"/>
      <w:marLeft w:val="0"/>
      <w:marRight w:val="0"/>
      <w:marTop w:val="0"/>
      <w:marBottom w:val="0"/>
      <w:divBdr>
        <w:top w:space="0" w:sz="0" w:color="auto" w:val="none"/>
        <w:left w:space="0" w:sz="0" w:color="auto" w:val="none"/>
        <w:bottom w:space="0" w:sz="0" w:color="auto" w:val="none"/>
        <w:right w:space="0" w:sz="0" w:color="auto" w:val="none"/>
      </w:divBdr>
    </w:div>
    <w:div w:id="1454593612">
      <w:bodyDiv w:val="true"/>
      <w:marLeft w:val="0"/>
      <w:marRight w:val="0"/>
      <w:marTop w:val="0"/>
      <w:marBottom w:val="0"/>
      <w:divBdr>
        <w:top w:space="0" w:sz="0" w:color="auto" w:val="none"/>
        <w:left w:space="0" w:sz="0" w:color="auto" w:val="none"/>
        <w:bottom w:space="0" w:sz="0" w:color="auto" w:val="none"/>
        <w:right w:space="0" w:sz="0" w:color="auto" w:val="none"/>
      </w:divBdr>
    </w:div>
    <w:div w:id="14803399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190</izvorni_sadrzaj>
    <derivirana_varijabla naziv="DomainObject.Predmet.Broj_1">190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srpnja 2014.</izvorni_sadrzaj>
    <derivirana_varijabla naziv="DomainObject.Predmet.DatumOsnivanja_1">28.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St-190/2014</izvorni_sadrzaj>
    <derivirana_varijabla naziv="DomainObject.Predmet.OznakaBroj_1">St-190/2014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GLAS ISTRE TRGOVINA d.o.o.  Pula</izvorni_sadrzaj>
    <derivirana_varijabla naziv="DomainObject.Predmet.ProtustrankaFormated_1">  GLAS ISTRE TRGOVINA d.o.o.  Pula</derivirana_varijabla>
  </DomainObject.Predmet.ProtustrankaFormated>
  <DomainObject.Predmet.ProtustrankaFormatedOIB>
    <izvorni_sadrzaj>  GLAS ISTRE TRGOVINA d.o.o.  Pula, OIB 17540613938</izvorni_sadrzaj>
    <derivirana_varijabla naziv="DomainObject.Predmet.ProtustrankaFormatedOIB_1">  GLAS ISTRE TRGOVINA d.o.o.  Pula, OIB 17540613938</derivirana_varijabla>
  </DomainObject.Predmet.ProtustrankaFormatedOIB>
  <DomainObject.Predmet.ProtustrankaFormatedWithAdress>
    <izvorni_sadrzaj> GLAS ISTRE TRGOVINA d.o.o.  Pula, Trg 1. Istarske brigade 10, 52100 Pula</izvorni_sadrzaj>
    <derivirana_varijabla naziv="DomainObject.Predmet.ProtustrankaFormatedWithAdress_1"> GLAS ISTRE TRGOVINA d.o.o.  Pula, Trg 1. Istarske brigade 10, 52100 Pula</derivirana_varijabla>
  </DomainObject.Predmet.ProtustrankaFormatedWithAdress>
  <DomainObject.Predmet.ProtustrankaFormatedWithAdressOIB>
    <izvorni_sadrzaj> GLAS ISTRE TRGOVINA d.o.o.  Pula, OIB 17540613938, Trg 1. Istarske brigade 10, 52100 Pula</izvorni_sadrzaj>
    <derivirana_varijabla naziv="DomainObject.Predmet.ProtustrankaFormatedWithAdressOIB_1"> GLAS ISTRE TRGOVINA d.o.o.  Pula, OIB 17540613938, Trg 1. Istarske brigade 10, 52100 Pula</derivirana_varijabla>
  </DomainObject.Predmet.ProtustrankaFormatedWithAdressOIB>
  <DomainObject.Predmet.ProtustrankaWithAdress>
    <izvorni_sadrzaj>GLAS ISTRE TRGOVINA d.o.o.  Pula Trg 1. Istarske brigade 10, 52100 Pula</izvorni_sadrzaj>
    <derivirana_varijabla naziv="DomainObject.Predmet.ProtustrankaWithAdress_1">GLAS ISTRE TRGOVINA d.o.o.  Pula Trg 1. Istarske brigade 10, 52100 Pula</derivirana_varijabla>
  </DomainObject.Predmet.ProtustrankaWithAdress>
  <DomainObject.Predmet.ProtustrankaWithAdressOIB>
    <izvorni_sadrzaj>GLAS ISTRE TRGOVINA d.o.o.  Pula, OIB 17540613938, Trg 1. Istarske brigade 10, 52100 Pula</izvorni_sadrzaj>
    <derivirana_varijabla naziv="DomainObject.Predmet.ProtustrankaWithAdressOIB_1">GLAS ISTRE TRGOVINA d.o.o.  Pula, OIB 17540613938, Trg 1. Istarske brigade 10, 52100 Pula</derivirana_varijabla>
  </DomainObject.Predmet.ProtustrankaWithAdressOIB>
  <DomainObject.Predmet.ProtustrankaNazivFormated>
    <izvorni_sadrzaj>GLAS ISTRE TRGOVINA d.o.o.  Pula</izvorni_sadrzaj>
    <derivirana_varijabla naziv="DomainObject.Predmet.ProtustrankaNazivFormated_1">GLAS ISTRE TRGOVINA d.o.o.  Pula</derivirana_varijabla>
  </DomainObject.Predmet.ProtustrankaNazivFormated>
  <DomainObject.Predmet.ProtustrankaNazivFormatedOIB>
    <izvorni_sadrzaj>GLAS ISTRE TRGOVINA d.o.o.  Pula, OIB 17540613938</izvorni_sadrzaj>
    <derivirana_varijabla naziv="DomainObject.Predmet.ProtustrankaNazivFormatedOIB_1">GLAS ISTRE TRGOVINA d.o.o.  Pula, OIB 17540613938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MIRA ANTIĆ  Pula; EDA BRATOVIĆ MAKOVAC  Umag; NIVES BURŠIĆ  Vodnjan; ZDRAVKA DARDA  Pula; JASNA JAHUTKA  Rovinj; MILAN JERGOVIĆ  Pula; ALENKA KRIŽMAN  Oprtalj; SNJEŽANA KUMER  Potpićan; BOSA MAČUKATIN  Pula; MIROSLAV MAJERIĆ  Labin; DOBRILA MARKIĆ  Lovran; DANICA MARGETIĆ  Marčana; ROBERTA MATELIĆ DEROSI  Labin; IGOR MEDIĆ  Pula; NATAŠA MEDIĆ  Pula; ĐORĐE MIŠLJENOVIĆ  Tar; JANJA MIŠLJENOVIĆ  Tar; JANKO ONDINA  Sv. Lovreč; VESNA PALISKA  Labin; DIJANA RADOVIĆ  Pula; BRATISLAVA RUŽIĆ  Vrsar; ANA SAVIĆ  Poreč; ANNAMARIA SORGO  Rovinj; BRANKA STIPANOVIĆ  Umag; BRUNA ŠEPIĆ; SUZANA ŠPIGIĆ  Pula; MIRA TENČIĆ PLETIKOS  Pula; TONKA VASIĆ  Buzet; SANELA ZLOVIĆ  Pula; GORDANA ZVIJERAC  Pula</izvorni_sadrzaj>
    <derivirana_varijabla naziv="DomainObject.Predmet.StrankaFormated_1">  MIRA ANTIĆ  Pula; EDA BRATOVIĆ MAKOVAC  Umag; NIVES BURŠIĆ  Vodnjan; ZDRAVKA DARDA  Pula; JASNA JAHUTKA  Rovinj; MILAN JERGOVIĆ  Pula; ALENKA KRIŽMAN  Oprtalj; SNJEŽANA KUMER  Potpićan; BOSA MAČUKATIN  Pula; MIROSLAV MAJERIĆ  Labin; DOBRILA MARKIĆ  Lovran; DANICA MARGETIĆ  Marčana; ROBERTA MATELIĆ DEROSI  Labin; IGOR MEDIĆ  Pula; NATAŠA MEDIĆ  Pula; ĐORĐE MIŠLJENOVIĆ  Tar; JANJA MIŠLJENOVIĆ  Tar; JANKO ONDINA  Sv. Lovreč; VESNA PALISKA  Labin; DIJANA RADOVIĆ  Pula; BRATISLAVA RUŽIĆ  Vrsar; ANA SAVIĆ  Poreč; ANNAMARIA SORGO  Rovinj; BRANKA STIPANOVIĆ  Umag; BRUNA ŠEPIĆ; SUZANA ŠPIGIĆ  Pula; MIRA TENČIĆ PLETIKOS  Pula; TONKA VASIĆ  Buzet; SANELA ZLOVIĆ  Pula; GORDANA ZVIJERAC  Pula</derivirana_varijabla>
  </DomainObject.Predmet.StrankaFormated>
  <DomainObject.Predmet.StrankaFormatedOIB>
    <izvorni_sadrzaj>  MIRA ANTIĆ  Pula, OIB 50580102148; EDA BRATOVIĆ MAKOVAC  Umag, OIB 48774889608; NIVES BURŠIĆ  Vodnjan, OIB 27911637630; ZDRAVKA DARDA  Pula, OIB 33883914394; JASNA JAHUTKA  Rovinj, OIB 04379822231; MILAN JERGOVIĆ  Pula, OIB 02893283527; ALENKA KRIŽMAN  Oprtalj, OIB 55590817507; SNJEŽANA KUMER  Potpićan, OIB 91408162120; BOSA MAČUKATIN  Pula, OIB 35369810002; MIROSLAV MAJERIĆ  Labin, OIB 38061130931; DOBRILA MARKIĆ  Lovran, OIB 14727071511; DANICA MARGETIĆ  Marčana, OIB 34739720194; ROBERTA MATELIĆ DEROSI  Labin, OIB 75196760219; IGOR MEDIĆ  Pula, OIB 64594042413; NATAŠA MEDIĆ  Pula, OIB 38685709482; ĐORĐE MIŠLJENOVIĆ  Tar, OIB 73847191968; JANJA MIŠLJENOVIĆ  Tar, OIB 16708895267; JANKO ONDINA  Sv. Lovreč, OIB 29685618610; VESNA PALISKA  Labin, OIB 42548741372; DIJANA RADOVIĆ  Pula, OIB 32295735083; BRATISLAVA RUŽIĆ  Vrsar, OIB 09400265528; ANA SAVIĆ  Poreč, OIB 20283285611; ANNAMARIA SORGO  Rovinj, OIB 74511398452; BRANKA STIPANOVIĆ  Umag, OIB 37992901349; BRUNA ŠEPIĆ, OIB 54717703746; SUZANA ŠPIGIĆ  Pula, OIB 13307272907; MIRA TENČIĆ PLETIKOS  Pula, OIB 27711270621; TONKA VASIĆ  Buzet, OIB 34566059570; SANELA ZLOVIĆ  Pula, OIB 87632161400; GORDANA ZVIJERAC  Pula, OIB 84564563971</izvorni_sadrzaj>
    <derivirana_varijabla naziv="DomainObject.Predmet.StrankaFormatedOIB_1">  MIRA ANTIĆ  Pula, OIB 50580102148; EDA BRATOVIĆ MAKOVAC  Umag, OIB 48774889608; NIVES BURŠIĆ  Vodnjan, OIB 27911637630; ZDRAVKA DARDA  Pula, OIB 33883914394; JASNA JAHUTKA  Rovinj, OIB 04379822231; MILAN JERGOVIĆ  Pula, OIB 02893283527; ALENKA KRIŽMAN  Oprtalj, OIB 55590817507; SNJEŽANA KUMER  Potpićan, OIB 91408162120; BOSA MAČUKATIN  Pula, OIB 35369810002; MIROSLAV MAJERIĆ  Labin, OIB 38061130931; DOBRILA MARKIĆ  Lovran, OIB 14727071511; DANICA MARGETIĆ  Marčana, OIB 34739720194; ROBERTA MATELIĆ DEROSI  Labin, OIB 75196760219; IGOR MEDIĆ  Pula, OIB 64594042413; NATAŠA MEDIĆ  Pula, OIB 38685709482; ĐORĐE MIŠLJENOVIĆ  Tar, OIB 73847191968; JANJA MIŠLJENOVIĆ  Tar, OIB 16708895267; JANKO ONDINA  Sv. Lovreč, OIB 29685618610; VESNA PALISKA  Labin, OIB 42548741372; DIJANA RADOVIĆ  Pula, OIB 32295735083; BRATISLAVA RUŽIĆ  Vrsar, OIB 09400265528; ANA SAVIĆ  Poreč, OIB 20283285611; ANNAMARIA SORGO  Rovinj, OIB 74511398452; BRANKA STIPANOVIĆ  Umag, OIB 37992901349; BRUNA ŠEPIĆ, OIB 54717703746; SUZANA ŠPIGIĆ  Pula, OIB 13307272907; MIRA TENČIĆ PLETIKOS  Pula, OIB 27711270621; TONKA VASIĆ  Buzet, OIB 34566059570; SANELA ZLOVIĆ  Pula, OIB 87632161400; GORDANA ZVIJERAC  Pula, OIB 84564563971</derivirana_varijabla>
  </DomainObject.Predmet.StrankaFormatedOIB>
  <DomainObject.Predmet.StrankaFormatedWithAdress>
    <izvorni_sadrzaj> MIRA ANTIĆ  Pula, Zadarska 30, 52100 Pula; EDA BRATOVIĆ MAKOVAC  Umag, Prva ulica 42d, 52470 Umag; NIVES BURŠIĆ  Vodnjan, Anton Smareglia 27, 52215 Vodnjan; ZDRAVKA DARDA  Pula, Stankovićeva 28, 52100 Pula; JASNA JAHUTKA  Rovinj, P. Besenghija 13, 52210 Rovinj; MILAN JERGOVIĆ  Pula, Nobileova 60, 52100 Pula; ALENKA KRIŽMAN  Oprtalj, Šegari 31, 52428 Oprtalj; SNJEŽANA KUMER  Potpićan, Pićanska 2, 52333 Potpićan; BOSA MAČUKATIN  Pula, Castropola 54, 52100 Pula; MIROSLAV MAJERIĆ  Labin, Vilete 10, 52220 Labin; DOBRILA MARKIĆ  Lovran, Rezine 17a, 51415 Lovran; DANICA MARGETIĆ  Marčana, Radeki polje 34, 52206 Marčana; ROBERTA MATELIĆ DEROSI  Labin, Štrmac 34, 52220 Labin; IGOR MEDIĆ  Pula, Tršćanska 1, 52100 Pula; NATAŠA MEDIĆ  Pula, Sv. Ivan 3, 52100 Pula; ĐORĐE MIŠLJENOVIĆ  Tar, Porečka 42, 52465 Tar; JANJA MIŠLJENOVIĆ  Tar, Porečka 42, 52465 Tar; JANKO ONDINA  Sv. Lovreč, Orbani 7, 52445 Sveti Lovreč Pazenatički; VESNA PALISKA  Labin, Slobode 7/3, 52220 Labin; DIJANA RADOVIĆ  Pula, Koparska 31, 52100 Pula; BRATISLAVA RUŽIĆ  Vrsar, Vala 4, 52450 Vrsar; ANA SAVIĆ  Poreč, Filipini 23, 52440 Poreč; ANNAMARIA SORGO  Rovinj, R. Da Veggia 14, 52210 Rovinj; BRANKA STIPANOVIĆ  Umag, Zemljoradnička 16, 52470 Umag; BRUNA ŠEPIĆ, Kremenje 98, 52460 Momjan; SUZANA ŠPIGIĆ  Pula, Šegotići 25, 52100 Pula; MIRA TENČIĆ PLETIKOS  Pula, Kastavska 20, 52100 Pula; TONKA VASIĆ  Buzet, II. Istarske brigade 23, 52420 Buzet; SANELA ZLOVIĆ  Pula, Sponzina 73, 52100 Pula; GORDANA ZVIJERAC  Pula, Pazinska 1, 52100 Pula</izvorni_sadrzaj>
    <derivirana_varijabla naziv="DomainObject.Predmet.StrankaFormatedWithAdress_1"> MIRA ANTIĆ  Pula, Zadarska 30, 52100 Pula; EDA BRATOVIĆ MAKOVAC  Umag, Prva ulica 42d, 52470 Umag; NIVES BURŠIĆ  Vodnjan, Anton Smareglia 27, 52215 Vodnjan; ZDRAVKA DARDA  Pula, Stankovićeva 28, 52100 Pula; JASNA JAHUTKA  Rovinj, P. Besenghija 13, 52210 Rovinj; MILAN JERGOVIĆ  Pula, Nobileova 60, 52100 Pula; ALENKA KRIŽMAN  Oprtalj, Šegari 31, 52428 Oprtalj; SNJEŽANA KUMER  Potpićan, Pićanska 2, 52333 Potpićan; BOSA MAČUKATIN  Pula, Castropola 54, 52100 Pula; MIROSLAV MAJERIĆ  Labin, Vilete 10, 52220 Labin; DOBRILA MARKIĆ  Lovran, Rezine 17a, 51415 Lovran; DANICA MARGETIĆ  Marčana, Radeki polje 34, 52206 Marčana; ROBERTA MATELIĆ DEROSI  Labin, Štrmac 34, 52220 Labin; IGOR MEDIĆ  Pula, Tršćanska 1, 52100 Pula; NATAŠA MEDIĆ  Pula, Sv. Ivan 3, 52100 Pula; ĐORĐE MIŠLJENOVIĆ  Tar, Porečka 42, 52465 Tar; JANJA MIŠLJENOVIĆ  Tar, Porečka 42, 52465 Tar; JANKO ONDINA  Sv. Lovreč, Orbani 7, 52445 Sveti Lovreč Pazenatički; VESNA PALISKA  Labin, Slobode 7/3, 52220 Labin; DIJANA RADOVIĆ  Pula, Koparska 31, 52100 Pula; BRATISLAVA RUŽIĆ  Vrsar, Vala 4, 52450 Vrsar; ANA SAVIĆ  Poreč, Filipini 23, 52440 Poreč; ANNAMARIA SORGO  Rovinj, R. Da Veggia 14, 52210 Rovinj; BRANKA STIPANOVIĆ  Umag, Zemljoradnička 16, 52470 Umag; BRUNA ŠEPIĆ, Kremenje 98, 52460 Momjan; SUZANA ŠPIGIĆ  Pula, Šegotići 25, 52100 Pula; MIRA TENČIĆ PLETIKOS  Pula, Kastavska 20, 52100 Pula; TONKA VASIĆ  Buzet, II. Istarske brigade 23, 52420 Buzet; SANELA ZLOVIĆ  Pula, Sponzina 73, 52100 Pula; GORDANA ZVIJERAC  Pula, Pazinska 1, 52100 Pula</derivirana_varijabla>
  </DomainObject.Predmet.StrankaFormatedWithAdress>
  <DomainObject.Predmet.StrankaFormatedWithAdressOIB>
    <izvorni_sadrzaj> MIRA ANTIĆ  Pula, OIB 50580102148, Zadarska 30, 52100 Pula; EDA BRATOVIĆ MAKOVAC  Umag, OIB 48774889608, Prva ulica 42d, 52470 Umag; NIVES BURŠIĆ  Vodnjan, OIB 27911637630, Anton Smareglia 27, 52215 Vodnjan; ZDRAVKA DARDA  Pula, OIB 33883914394, Stankovićeva 28, 52100 Pula; JASNA JAHUTKA  Rovinj, OIB 04379822231, P. Besenghija 13, 52210 Rovinj; MILAN JERGOVIĆ  Pula, OIB 02893283527, Nobileova 60, 52100 Pula; ALENKA KRIŽMAN  Oprtalj, OIB 55590817507, Šegari 31, 52428 Oprtalj; SNJEŽANA KUMER  Potpićan, OIB 91408162120, Pićanska 2, 52333 Potpićan; BOSA MAČUKATIN  Pula, OIB 35369810002, Castropola 54, 52100 Pula; MIROSLAV MAJERIĆ  Labin, OIB 38061130931, Vilete 10, 52220 Labin; DOBRILA MARKIĆ  Lovran, OIB 14727071511, Rezine 17a, 51415 Lovran; DANICA MARGETIĆ  Marčana, OIB 34739720194, Radeki polje 34, 52206 Marčana; ROBERTA MATELIĆ DEROSI  Labin, OIB 75196760219, Štrmac 34, 52220 Labin; IGOR MEDIĆ  Pula, OIB 64594042413, Tršćanska 1, 52100 Pula; NATAŠA MEDIĆ  Pula, OIB 38685709482, Sv. Ivan 3, 52100 Pula; ĐORĐE MIŠLJENOVIĆ  Tar, OIB 73847191968, Porečka 42, 52465 Tar; JANJA MIŠLJENOVIĆ  Tar, OIB 16708895267, Porečka 42, 52465 Tar; JANKO ONDINA  Sv. Lovreč, OIB 29685618610, Orbani 7, 52445 Sveti Lovreč Pazenatički; VESNA PALISKA  Labin, OIB 42548741372, Slobode 7/3, 52220 Labin; DIJANA RADOVIĆ  Pula, OIB 32295735083, Koparska 31, 52100 Pula; BRATISLAVA RUŽIĆ  Vrsar, OIB 09400265528, Vala 4, 52450 Vrsar; ANA SAVIĆ  Poreč, OIB 20283285611, Filipini 23, 52440 Poreč; ANNAMARIA SORGO  Rovinj, OIB 74511398452, R. Da Veggia 14, 52210 Rovinj; BRANKA STIPANOVIĆ  Umag, OIB 37992901349, Zemljoradnička 16, 52470 Umag; BRUNA ŠEPIĆ, OIB 54717703746, Kremenje 98, 52460 Momjan; SUZANA ŠPIGIĆ  Pula, OIB 13307272907, Šegotići 25, 52100 Pula; MIRA TENČIĆ PLETIKOS  Pula, OIB 27711270621, Kastavska 20, 52100 Pula; TONKA VASIĆ  Buzet, OIB 34566059570, II. Istarske brigade 23, 52420 Buzet; SANELA ZLOVIĆ  Pula, OIB 87632161400, Sponzina 73, 52100 Pula; GORDANA ZVIJERAC  Pula, OIB 84564563971, Pazinska 1, 52100 Pula</izvorni_sadrzaj>
    <derivirana_varijabla naziv="DomainObject.Predmet.StrankaFormatedWithAdressOIB_1"> MIRA ANTIĆ  Pula, OIB 50580102148, Zadarska 30, 52100 Pula; EDA BRATOVIĆ MAKOVAC  Umag, OIB 48774889608, Prva ulica 42d, 52470 Umag; NIVES BURŠIĆ  Vodnjan, OIB 27911637630, Anton Smareglia 27, 52215 Vodnjan; ZDRAVKA DARDA  Pula, OIB 33883914394, Stankovićeva 28, 52100 Pula; JASNA JAHUTKA  Rovinj, OIB 04379822231, P. Besenghija 13, 52210 Rovinj; MILAN JERGOVIĆ  Pula, OIB 02893283527, Nobileova 60, 52100 Pula; ALENKA KRIŽMAN  Oprtalj, OIB 55590817507, Šegari 31, 52428 Oprtalj; SNJEŽANA KUMER  Potpićan, OIB 91408162120, Pićanska 2, 52333 Potpićan; BOSA MAČUKATIN  Pula, OIB 35369810002, Castropola 54, 52100 Pula; MIROSLAV MAJERIĆ  Labin, OIB 38061130931, Vilete 10, 52220 Labin; DOBRILA MARKIĆ  Lovran, OIB 14727071511, Rezine 17a, 51415 Lovran; DANICA MARGETIĆ  Marčana, OIB 34739720194, Radeki polje 34, 52206 Marčana; ROBERTA MATELIĆ DEROSI  Labin, OIB 75196760219, Štrmac 34, 52220 Labin; IGOR MEDIĆ  Pula, OIB 64594042413, Tršćanska 1, 52100 Pula; NATAŠA MEDIĆ  Pula, OIB 38685709482, Sv. Ivan 3, 52100 Pula; ĐORĐE MIŠLJENOVIĆ  Tar, OIB 73847191968, Porečka 42, 52465 Tar; JANJA MIŠLJENOVIĆ  Tar, OIB 16708895267, Porečka 42, 52465 Tar; JANKO ONDINA  Sv. Lovreč, OIB 29685618610, Orbani 7, 52445 Sveti Lovreč Pazenatički; VESNA PALISKA  Labin, OIB 42548741372, Slobode 7/3, 52220 Labin; DIJANA RADOVIĆ  Pula, OIB 32295735083, Koparska 31, 52100 Pula; BRATISLAVA RUŽIĆ  Vrsar, OIB 09400265528, Vala 4, 52450 Vrsar; ANA SAVIĆ  Poreč, OIB 20283285611, Filipini 23, 52440 Poreč; ANNAMARIA SORGO  Rovinj, OIB 74511398452, R. Da Veggia 14, 52210 Rovinj; BRANKA STIPANOVIĆ  Umag, OIB 37992901349, Zemljoradnička 16, 52470 Umag; BRUNA ŠEPIĆ, OIB 54717703746, Kremenje 98, 52460 Momjan; SUZANA ŠPIGIĆ  Pula, OIB 13307272907, Šegotići 25, 52100 Pula; MIRA TENČIĆ PLETIKOS  Pula, OIB 27711270621, Kastavska 20, 52100 Pula; TONKA VASIĆ  Buzet, OIB 34566059570, II. Istarske brigade 23, 52420 Buzet; SANELA ZLOVIĆ  Pula, OIB 87632161400, Sponzina 73, 52100 Pula; GORDANA ZVIJERAC  Pula, OIB 84564563971, Pazinska 1, 52100 Pula</derivirana_varijabla>
  </DomainObject.Predmet.StrankaFormatedWithAdressOIB>
  <DomainObject.Predmet.StrankaWithAdress>
    <izvorni_sadrzaj>MIRA ANTIĆ  Pula Zadarska 30,52100 Pula,EDA BRATOVIĆ MAKOVAC  Umag Prva ulica 42d,52470 Umag,NIVES BURŠIĆ  Vodnjan Anton Smareglia 27,52215 Vodnjan,ZDRAVKA DARDA  Pula Stankovićeva 28,52100 Pula,JASNA JAHUTKA  Rovinj P. Besenghija 13,52210 Rovinj,MILAN JERGOVIĆ  Pula Nobileova 60,52100 Pula,ALENKA KRIŽMAN  Oprtalj Šegari 31,52428 Oprtalj,SNJEŽANA KUMER  Potpićan Pićanska 2,52333 Potpićan,BOSA MAČUKATIN  Pula Castropola 54,52100 Pula,MIROSLAV MAJERIĆ  Labin Vilete 10,52220 Labin,DOBRILA MARKIĆ  Lovran Rezine 17a,51415 Lovran,DANICA MARGETIĆ  Marčana Radeki polje 34,52206 Marčana,ROBERTA MATELIĆ DEROSI  Labin Štrmac 34,52220 Labin,IGOR MEDIĆ  Pula Tršćanska 1,52100 Pula,NATAŠA MEDIĆ  Pula Sv. Ivan 3,52100 Pula,ĐORĐE MIŠLJENOVIĆ  Tar Porečka 42,52465 Tar,JANJA MIŠLJENOVIĆ  Tar Porečka 42,52465 Tar,JANKO ONDINA  Sv. Lovreč Orbani 7,52445 Sveti Lovreč Pazenatički,VESNA PALISKA  Labin Slobode 7/3,52220 Labin,DIJANA RADOVIĆ  Pula Koparska 31,52100 Pula,BRATISLAVA RUŽIĆ  Vrsar Vala 4,52450 Vrsar,ANA SAVIĆ  Poreč Filipini 23,52440 Poreč,ANNAMARIA SORGO  Rovinj R. Da Veggia 14,52210 Rovinj,BRANKA STIPANOVIĆ  Umag Zemljoradnička 16,52470 Umag,BRUNA ŠEPIĆ Kremenje 98,52460 Momjan,SUZANA ŠPIGIĆ  Pula Šegotići 25,52100 Pula,MIRA TENČIĆ PLETIKOS  Pula Kastavska 20,52100 Pula,TONKA VASIĆ  Buzet II. Istarske brigade 23,52420 Buzet,SANELA ZLOVIĆ  Pula Sponzina 73,52100 Pula,GORDANA ZVIJERAC  Pula Pazinska 1,52100 Pula</izvorni_sadrzaj>
    <derivirana_varijabla naziv="DomainObject.Predmet.StrankaWithAdress_1">MIRA ANTIĆ  Pula Zadarska 30,52100 Pula,EDA BRATOVIĆ MAKOVAC  Umag Prva ulica 42d,52470 Umag,NIVES BURŠIĆ  Vodnjan Anton Smareglia 27,52215 Vodnjan,ZDRAVKA DARDA  Pula Stankovićeva 28,52100 Pula,JASNA JAHUTKA  Rovinj P. Besenghija 13,52210 Rovinj,MILAN JERGOVIĆ  Pula Nobileova 60,52100 Pula,ALENKA KRIŽMAN  Oprtalj Šegari 31,52428 Oprtalj,SNJEŽANA KUMER  Potpićan Pićanska 2,52333 Potpićan,BOSA MAČUKATIN  Pula Castropola 54,52100 Pula,MIROSLAV MAJERIĆ  Labin Vilete 10,52220 Labin,DOBRILA MARKIĆ  Lovran Rezine 17a,51415 Lovran,DANICA MARGETIĆ  Marčana Radeki polje 34,52206 Marčana,ROBERTA MATELIĆ DEROSI  Labin Štrmac 34,52220 Labin,IGOR MEDIĆ  Pula Tršćanska 1,52100 Pula,NATAŠA MEDIĆ  Pula Sv. Ivan 3,52100 Pula,ĐORĐE MIŠLJENOVIĆ  Tar Porečka 42,52465 Tar,JANJA MIŠLJENOVIĆ  Tar Porečka 42,52465 Tar,JANKO ONDINA  Sv. Lovreč Orbani 7,52445 Sveti Lovreč Pazenatički,VESNA PALISKA  Labin Slobode 7/3,52220 Labin,DIJANA RADOVIĆ  Pula Koparska 31,52100 Pula,BRATISLAVA RUŽIĆ  Vrsar Vala 4,52450 Vrsar,ANA SAVIĆ  Poreč Filipini 23,52440 Poreč,ANNAMARIA SORGO  Rovinj R. Da Veggia 14,52210 Rovinj,BRANKA STIPANOVIĆ  Umag Zemljoradnička 16,52470 Umag,BRUNA ŠEPIĆ Kremenje 98,52460 Momjan,SUZANA ŠPIGIĆ  Pula Šegotići 25,52100 Pula,MIRA TENČIĆ PLETIKOS  Pula Kastavska 20,52100 Pula,TONKA VASIĆ  Buzet II. Istarske brigade 23,52420 Buzet,SANELA ZLOVIĆ  Pula Sponzina 73,52100 Pula,GORDANA ZVIJERAC  Pula Pazinska 1,52100 Pula</derivirana_varijabla>
  </DomainObject.Predmet.StrankaWithAdress>
  <DomainObject.Predmet.StrankaWithAdressOIB>
    <izvorni_sadrzaj>MIRA ANTIĆ  Pula, OIB 50580102148, Zadarska 30,52100 Pula,EDA BRATOVIĆ MAKOVAC  Umag, OIB 48774889608, Prva ulica 42d,52470 Umag,NIVES BURŠIĆ  Vodnjan, OIB 27911637630, Anton Smareglia 27,52215 Vodnjan,ZDRAVKA DARDA  Pula, OIB 33883914394, Stankovićeva 28,52100 Pula,JASNA JAHUTKA  Rovinj, OIB 04379822231, P. Besenghija 13,52210 Rovinj,MILAN JERGOVIĆ  Pula, OIB 02893283527, Nobileova 60,52100 Pula,ALENKA KRIŽMAN  Oprtalj, OIB 55590817507, Šegari 31,52428 Oprtalj,SNJEŽANA KUMER  Potpićan, OIB 91408162120, Pićanska 2,52333 Potpićan,BOSA MAČUKATIN  Pula, OIB 35369810002, Castropola 54,52100 Pula,MIROSLAV MAJERIĆ  Labin, OIB 38061130931, Vilete 10,52220 Labin,DOBRILA MARKIĆ  Lovran, OIB 14727071511, Rezine 17a,51415 Lovran,DANICA MARGETIĆ  Marčana, OIB 34739720194, Radeki polje 34,52206 Marčana,ROBERTA MATELIĆ DEROSI  Labin, OIB 75196760219, Štrmac 34,52220 Labin,IGOR MEDIĆ  Pula, OIB 64594042413, Tršćanska 1,52100 Pula,NATAŠA MEDIĆ  Pula, OIB 38685709482, Sv. Ivan 3,52100 Pula,ĐORĐE MIŠLJENOVIĆ  Tar, OIB 73847191968, Porečka 42,52465 Tar,JANJA MIŠLJENOVIĆ  Tar, OIB 16708895267, Porečka 42,52465 Tar,JANKO ONDINA  Sv. Lovreč, OIB 29685618610, Orbani 7,52445 Sveti Lovreč Pazenatički,VESNA PALISKA  Labin, OIB 42548741372, Slobode 7/3,52220 Labin,DIJANA RADOVIĆ  Pula, OIB 32295735083, Koparska 31,52100 Pula,BRATISLAVA RUŽIĆ  Vrsar, OIB 09400265528, Vala 4,52450 Vrsar,ANA SAVIĆ  Poreč, OIB 20283285611, Filipini 23,52440 Poreč,ANNAMARIA SORGO  Rovinj, OIB 74511398452, R. Da Veggia 14,52210 Rovinj,BRANKA STIPANOVIĆ  Umag, OIB 37992901349, Zemljoradnička 16,52470 Umag,BRUNA ŠEPIĆ, OIB 54717703746, Kremenje 98,52460 Momjan,SUZANA ŠPIGIĆ  Pula, OIB 13307272907, Šegotići 25,52100 Pula,MIRA TENČIĆ PLETIKOS  Pula, OIB 27711270621, Kastavska 20,52100 Pula,TONKA VASIĆ  Buzet, OIB 34566059570, II. Istarske brigade 23,52420 Buzet,SANELA ZLOVIĆ  Pula, OIB 87632161400, Sponzina 73,52100 Pula,GORDANA ZVIJERAC  Pula, OIB 84564563971, Pazinska 1,52100 Pula</izvorni_sadrzaj>
    <derivirana_varijabla naziv="DomainObject.Predmet.StrankaWithAdressOIB_1">MIRA ANTIĆ  Pula, OIB 50580102148, Zadarska 30,52100 Pula,EDA BRATOVIĆ MAKOVAC  Umag, OIB 48774889608, Prva ulica 42d,52470 Umag,NIVES BURŠIĆ  Vodnjan, OIB 27911637630, Anton Smareglia 27,52215 Vodnjan,ZDRAVKA DARDA  Pula, OIB 33883914394, Stankovićeva 28,52100 Pula,JASNA JAHUTKA  Rovinj, OIB 04379822231, P. Besenghija 13,52210 Rovinj,MILAN JERGOVIĆ  Pula, OIB 02893283527, Nobileova 60,52100 Pula,ALENKA KRIŽMAN  Oprtalj, OIB 55590817507, Šegari 31,52428 Oprtalj,SNJEŽANA KUMER  Potpićan, OIB 91408162120, Pićanska 2,52333 Potpićan,BOSA MAČUKATIN  Pula, OIB 35369810002, Castropola 54,52100 Pula,MIROSLAV MAJERIĆ  Labin, OIB 38061130931, Vilete 10,52220 Labin,DOBRILA MARKIĆ  Lovran, OIB 14727071511, Rezine 17a,51415 Lovran,DANICA MARGETIĆ  Marčana, OIB 34739720194, Radeki polje 34,52206 Marčana,ROBERTA MATELIĆ DEROSI  Labin, OIB 75196760219, Štrmac 34,52220 Labin,IGOR MEDIĆ  Pula, OIB 64594042413, Tršćanska 1,52100 Pula,NATAŠA MEDIĆ  Pula, OIB 38685709482, Sv. Ivan 3,52100 Pula,ĐORĐE MIŠLJENOVIĆ  Tar, OIB 73847191968, Porečka 42,52465 Tar,JANJA MIŠLJENOVIĆ  Tar, OIB 16708895267, Porečka 42,52465 Tar,JANKO ONDINA  Sv. Lovreč, OIB 29685618610, Orbani 7,52445 Sveti Lovreč Pazenatički,VESNA PALISKA  Labin, OIB 42548741372, Slobode 7/3,52220 Labin,DIJANA RADOVIĆ  Pula, OIB 32295735083, Koparska 31,52100 Pula,BRATISLAVA RUŽIĆ  Vrsar, OIB 09400265528, Vala 4,52450 Vrsar,ANA SAVIĆ  Poreč, OIB 20283285611, Filipini 23,52440 Poreč,ANNAMARIA SORGO  Rovinj, OIB 74511398452, R. Da Veggia 14,52210 Rovinj,BRANKA STIPANOVIĆ  Umag, OIB 37992901349, Zemljoradnička 16,52470 Umag,BRUNA ŠEPIĆ, OIB 54717703746, Kremenje 98,52460 Momjan,SUZANA ŠPIGIĆ  Pula, OIB 13307272907, Šegotići 25,52100 Pula,MIRA TENČIĆ PLETIKOS  Pula, OIB 27711270621, Kastavska 20,52100 Pula,TONKA VASIĆ  Buzet, OIB 34566059570, II. Istarske brigade 23,52420 Buzet,SANELA ZLOVIĆ  Pula, OIB 87632161400, Sponzina 73,52100 Pula,GORDANA ZVIJERAC  Pula, OIB 84564563971, Pazinska 1,52100 Pula</derivirana_varijabla>
  </DomainObject.Predmet.StrankaWithAdressOIB>
  <DomainObject.Predmet.StrankaNazivFormated>
    <izvorni_sadrzaj>MIRA ANTIĆ  Pula,EDA BRATOVIĆ MAKOVAC  Umag,NIVES BURŠIĆ  Vodnjan,ZDRAVKA DARDA  Pula,JASNA JAHUTKA  Rovinj,MILAN JERGOVIĆ  Pula,ALENKA KRIŽMAN  Oprtalj,SNJEŽANA KUMER  Potpićan,BOSA MAČUKATIN  Pula,MIROSLAV MAJERIĆ  Labin,DOBRILA MARKIĆ  Lovran,DANICA MARGETIĆ  Marčana,ROBERTA MATELIĆ DEROSI  Labin,IGOR MEDIĆ  Pula,NATAŠA MEDIĆ  Pula,ĐORĐE MIŠLJENOVIĆ  Tar,JANJA MIŠLJENOVIĆ  Tar,JANKO ONDINA  Sv. Lovreč,VESNA PALISKA  Labin,DIJANA RADOVIĆ  Pula,BRATISLAVA RUŽIĆ  Vrsar,ANA SAVIĆ  Poreč,ANNAMARIA SORGO  Rovinj,BRANKA STIPANOVIĆ  Umag,BRUNA ŠEPIĆ,SUZANA ŠPIGIĆ  Pula,MIRA TENČIĆ PLETIKOS  Pula,TONKA VASIĆ  Buzet,SANELA ZLOVIĆ  Pula,GORDANA ZVIJERAC  Pula</izvorni_sadrzaj>
    <derivirana_varijabla naziv="DomainObject.Predmet.StrankaNazivFormated_1">MIRA ANTIĆ  Pula,EDA BRATOVIĆ MAKOVAC  Umag,NIVES BURŠIĆ  Vodnjan,ZDRAVKA DARDA  Pula,JASNA JAHUTKA  Rovinj,MILAN JERGOVIĆ  Pula,ALENKA KRIŽMAN  Oprtalj,SNJEŽANA KUMER  Potpićan,BOSA MAČUKATIN  Pula,MIROSLAV MAJERIĆ  Labin,DOBRILA MARKIĆ  Lovran,DANICA MARGETIĆ  Marčana,ROBERTA MATELIĆ DEROSI  Labin,IGOR MEDIĆ  Pula,NATAŠA MEDIĆ  Pula,ĐORĐE MIŠLJENOVIĆ  Tar,JANJA MIŠLJENOVIĆ  Tar,JANKO ONDINA  Sv. Lovreč,VESNA PALISKA  Labin,DIJANA RADOVIĆ  Pula,BRATISLAVA RUŽIĆ  Vrsar,ANA SAVIĆ  Poreč,ANNAMARIA SORGO  Rovinj,BRANKA STIPANOVIĆ  Umag,BRUNA ŠEPIĆ,SUZANA ŠPIGIĆ  Pula,MIRA TENČIĆ PLETIKOS  Pula,TONKA VASIĆ  Buzet,SANELA ZLOVIĆ  Pula,GORDANA ZVIJERAC  Pula</derivirana_varijabla>
  </DomainObject.Predmet.StrankaNazivFormated>
  <DomainObject.Predmet.StrankaNazivFormatedOIB>
    <izvorni_sadrzaj>MIRA ANTIĆ  Pula, OIB 50580102148,EDA BRATOVIĆ MAKOVAC  Umag, OIB 48774889608,NIVES BURŠIĆ  Vodnjan, OIB 27911637630,ZDRAVKA DARDA  Pula, OIB 33883914394,JASNA JAHUTKA  Rovinj, OIB 04379822231,MILAN JERGOVIĆ  Pula, OIB 02893283527,ALENKA KRIŽMAN  Oprtalj, OIB 55590817507,SNJEŽANA KUMER  Potpićan, OIB 91408162120,BOSA MAČUKATIN  Pula, OIB 35369810002,MIROSLAV MAJERIĆ  Labin, OIB 38061130931,DOBRILA MARKIĆ  Lovran, OIB 14727071511,DANICA MARGETIĆ  Marčana, OIB 34739720194,ROBERTA MATELIĆ DEROSI  Labin, OIB 75196760219,IGOR MEDIĆ  Pula, OIB 64594042413,NATAŠA MEDIĆ  Pula, OIB 38685709482,ĐORĐE MIŠLJENOVIĆ  Tar, OIB 73847191968,JANJA MIŠLJENOVIĆ  Tar, OIB 16708895267,JANKO ONDINA  Sv. Lovreč, OIB 29685618610,VESNA PALISKA  Labin, OIB 42548741372,DIJANA RADOVIĆ  Pula, OIB 32295735083,BRATISLAVA RUŽIĆ  Vrsar, OIB 09400265528,ANA SAVIĆ  Poreč, OIB 20283285611,ANNAMARIA SORGO  Rovinj, OIB 74511398452,BRANKA STIPANOVIĆ  Umag, OIB 37992901349,BRUNA ŠEPIĆ, OIB 54717703746,SUZANA ŠPIGIĆ  Pula, OIB 13307272907,MIRA TENČIĆ PLETIKOS  Pula, OIB 27711270621,TONKA VASIĆ  Buzet, OIB 34566059570,SANELA ZLOVIĆ  Pula, OIB 87632161400,GORDANA ZVIJERAC  Pula, OIB 84564563971</izvorni_sadrzaj>
    <derivirana_varijabla naziv="DomainObject.Predmet.StrankaNazivFormatedOIB_1">MIRA ANTIĆ  Pula, OIB 50580102148,EDA BRATOVIĆ MAKOVAC  Umag, OIB 48774889608,NIVES BURŠIĆ  Vodnjan, OIB 27911637630,ZDRAVKA DARDA  Pula, OIB 33883914394,JASNA JAHUTKA  Rovinj, OIB 04379822231,MILAN JERGOVIĆ  Pula, OIB 02893283527,ALENKA KRIŽMAN  Oprtalj, OIB 55590817507,SNJEŽANA KUMER  Potpićan, OIB 91408162120,BOSA MAČUKATIN  Pula, OIB 35369810002,MIROSLAV MAJERIĆ  Labin, OIB 38061130931,DOBRILA MARKIĆ  Lovran, OIB 14727071511,DANICA MARGETIĆ  Marčana, OIB 34739720194,ROBERTA MATELIĆ DEROSI  Labin, OIB 75196760219,IGOR MEDIĆ  Pula, OIB 64594042413,NATAŠA MEDIĆ  Pula, OIB 38685709482,ĐORĐE MIŠLJENOVIĆ  Tar, OIB 73847191968,JANJA MIŠLJENOVIĆ  Tar, OIB 16708895267,JANKO ONDINA  Sv. Lovreč, OIB 29685618610,VESNA PALISKA  Labin, OIB 42548741372,DIJANA RADOVIĆ  Pula, OIB 32295735083,BRATISLAVA RUŽIĆ  Vrsar, OIB 09400265528,ANA SAVIĆ  Poreč, OIB 20283285611,ANNAMARIA SORGO  Rovinj, OIB 74511398452,BRANKA STIPANOVIĆ  Umag, OIB 37992901349,BRUNA ŠEPIĆ, OIB 54717703746,SUZANA ŠPIGIĆ  Pula, OIB 13307272907,MIRA TENČIĆ PLETIKOS  Pula, OIB 27711270621,TONKA VASIĆ  Buzet, OIB 34566059570,SANELA ZLOVIĆ  Pula, OIB 87632161400,GORDANA ZVIJERAC  Pula, OIB 84564563971</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MIRA ANTIĆ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izvorni_sadrzaj>
    <derivirana_varijabla naziv="DomainObject.Predmet.StrankaListFormated_1">
      <item>MIRA ANTIĆ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derivirana_varijabla>
  </DomainObject.Predmet.StrankaListFormated>
  <DomainObject.Predmet.StrankaListFormatedOIB>
    <izvorni_sadrzaj>
      <item>MIRA ANTIĆ  Pula, OIB 50580102148</item>
      <item>EDA BRATOVIĆ MAKOVAC  Umag, OIB 48774889608</item>
      <item>NIVES BURŠIĆ  Vodnjan, OIB 27911637630</item>
      <item>ZDRAVKA DARDA  Pula, OIB 33883914394</item>
      <item>JASNA JAHUTKA  Rovinj, OIB 04379822231</item>
      <item>MILAN JERGOVIĆ  Pula, OIB 02893283527</item>
      <item>ALENKA KRIŽMAN  Oprtalj, OIB 55590817507</item>
      <item>SNJEŽANA KUMER  Potpićan, OIB 91408162120</item>
      <item>BOSA MAČUKATIN  Pula, OIB 35369810002</item>
      <item>MIROSLAV MAJERIĆ  Labin, OIB 38061130931</item>
      <item>DOBRILA MARKIĆ  Lovran, OIB 14727071511</item>
      <item>DANICA MARGETIĆ  Marčana, OIB 34739720194</item>
      <item>ROBERTA MATELIĆ DEROSI  Labin, OIB 75196760219</item>
      <item>IGOR MEDIĆ  Pula, OIB 64594042413</item>
      <item>NATAŠA MEDIĆ  Pula, OIB 38685709482</item>
      <item>ĐORĐE MIŠLJENOVIĆ  Tar, OIB 73847191968</item>
      <item>JANJA MIŠLJENOVIĆ  Tar, OIB 16708895267</item>
      <item>JANKO ONDINA  Sv. Lovreč, OIB 29685618610</item>
      <item>VESNA PALISKA  Labin, OIB 42548741372</item>
      <item>DIJANA RADOVIĆ  Pula, OIB 32295735083</item>
      <item>BRATISLAVA RUŽIĆ  Vrsar, OIB 09400265528</item>
      <item>ANA SAVIĆ  Poreč, OIB 20283285611</item>
      <item>ANNAMARIA SORGO  Rovinj, OIB 74511398452</item>
      <item>BRANKA STIPANOVIĆ  Umag, OIB 37992901349</item>
      <item>BRUNA ŠEPIĆ, OIB 54717703746</item>
      <item>SUZANA ŠPIGIĆ  Pula, OIB 13307272907</item>
      <item>MIRA TENČIĆ PLETIKOS  Pula, OIB 27711270621</item>
      <item>TONKA VASIĆ  Buzet, OIB 34566059570</item>
      <item>SANELA ZLOVIĆ  Pula, OIB 87632161400</item>
      <item>GORDANA ZVIJERAC  Pula, OIB 84564563971</item>
    </izvorni_sadrzaj>
    <derivirana_varijabla naziv="DomainObject.Predmet.StrankaListFormatedOIB_1">
      <item>MIRA ANTIĆ  Pula, OIB 50580102148</item>
      <item>EDA BRATOVIĆ MAKOVAC  Umag, OIB 48774889608</item>
      <item>NIVES BURŠIĆ  Vodnjan, OIB 27911637630</item>
      <item>ZDRAVKA DARDA  Pula, OIB 33883914394</item>
      <item>JASNA JAHUTKA  Rovinj, OIB 04379822231</item>
      <item>MILAN JERGOVIĆ  Pula, OIB 02893283527</item>
      <item>ALENKA KRIŽMAN  Oprtalj, OIB 55590817507</item>
      <item>SNJEŽANA KUMER  Potpićan, OIB 91408162120</item>
      <item>BOSA MAČUKATIN  Pula, OIB 35369810002</item>
      <item>MIROSLAV MAJERIĆ  Labin, OIB 38061130931</item>
      <item>DOBRILA MARKIĆ  Lovran, OIB 14727071511</item>
      <item>DANICA MARGETIĆ  Marčana, OIB 34739720194</item>
      <item>ROBERTA MATELIĆ DEROSI  Labin, OIB 75196760219</item>
      <item>IGOR MEDIĆ  Pula, OIB 64594042413</item>
      <item>NATAŠA MEDIĆ  Pula, OIB 38685709482</item>
      <item>ĐORĐE MIŠLJENOVIĆ  Tar, OIB 73847191968</item>
      <item>JANJA MIŠLJENOVIĆ  Tar, OIB 16708895267</item>
      <item>JANKO ONDINA  Sv. Lovreč, OIB 29685618610</item>
      <item>VESNA PALISKA  Labin, OIB 42548741372</item>
      <item>DIJANA RADOVIĆ  Pula, OIB 32295735083</item>
      <item>BRATISLAVA RUŽIĆ  Vrsar, OIB 09400265528</item>
      <item>ANA SAVIĆ  Poreč, OIB 20283285611</item>
      <item>ANNAMARIA SORGO  Rovinj, OIB 74511398452</item>
      <item>BRANKA STIPANOVIĆ  Umag, OIB 37992901349</item>
      <item>BRUNA ŠEPIĆ, OIB 54717703746</item>
      <item>SUZANA ŠPIGIĆ  Pula, OIB 13307272907</item>
      <item>MIRA TENČIĆ PLETIKOS  Pula, OIB 27711270621</item>
      <item>TONKA VASIĆ  Buzet, OIB 34566059570</item>
      <item>SANELA ZLOVIĆ  Pula, OIB 87632161400</item>
      <item>GORDANA ZVIJERAC  Pula, OIB 84564563971</item>
    </derivirana_varijabla>
  </DomainObject.Predmet.StrankaListFormatedOIB>
  <DomainObject.Predmet.StrankaListFormatedWithAdress>
    <izvorni_sadrzaj>
      <item>MIRA ANTIĆ  Pula, Zadarska 30, 52100 Pula</item>
      <item>EDA BRATOVIĆ MAKOVAC  Umag, Prva ulica 42d, 52470 Umag</item>
      <item>NIVES BURŠIĆ  Vodnjan, Anton Smareglia 27, 52215 Vodnjan</item>
      <item>ZDRAVKA DARDA  Pula, Stankovićeva 28, 52100 Pula</item>
      <item>JASNA JAHUTKA  Rovinj, P. Besenghija 13, 52210 Rovinj</item>
      <item>MILAN JERGOVIĆ  Pula, Nobileova 60, 52100 Pula</item>
      <item>ALENKA KRIŽMAN  Oprtalj, Šegari 31, 52428 Oprtalj</item>
      <item>SNJEŽANA KUMER  Potpićan, Pićanska 2, 52333 Potpićan</item>
      <item>BOSA MAČUKATIN  Pula, Castropola 54, 52100 Pula</item>
      <item>MIROSLAV MAJERIĆ  Labin, Vilete 10, 52220 Labin</item>
      <item>DOBRILA MARKIĆ  Lovran, Rezine 17a, 51415 Lovran</item>
      <item>DANICA MARGETIĆ  Marčana, Radeki polje 34, 52206 Marčana</item>
      <item>ROBERTA MATELIĆ DEROSI  Labin, Štrmac 34, 52220 Labin</item>
      <item>IGOR MEDIĆ  Pula, Tršćanska 1, 52100 Pula</item>
      <item>NATAŠA MEDIĆ  Pula, Sv. Ivan 3, 52100 Pula</item>
      <item>ĐORĐE MIŠLJENOVIĆ  Tar, Porečka 42, 52465 Tar</item>
      <item>JANJA MIŠLJENOVIĆ  Tar, Porečka 42, 52465 Tar</item>
      <item>JANKO ONDINA  Sv. Lovreč, Orbani 7, 52445 Sveti Lovreč Pazenatički</item>
      <item>VESNA PALISKA  Labin, Slobode 7/3, 52220 Labin</item>
      <item>DIJANA RADOVIĆ  Pula, Koparska 31, 52100 Pula</item>
      <item>BRATISLAVA RUŽIĆ  Vrsar, Vala 4, 52450 Vrsar</item>
      <item>ANA SAVIĆ  Poreč, Filipini 23, 52440 Poreč</item>
      <item>ANNAMARIA SORGO  Rovinj, R. Da Veggia 14, 52210 Rovinj</item>
      <item>BRANKA STIPANOVIĆ  Umag, Zemljoradnička 16, 52470 Umag</item>
      <item>BRUNA ŠEPIĆ, Kremenje 98, 52460 Momjan</item>
      <item>SUZANA ŠPIGIĆ  Pula, Šegotići 25, 52100 Pula</item>
      <item>MIRA TENČIĆ PLETIKOS  Pula, Kastavska 20, 52100 Pula</item>
      <item>TONKA VASIĆ  Buzet, II. Istarske brigade 23, 52420 Buzet</item>
      <item>SANELA ZLOVIĆ  Pula, Sponzina 73, 52100 Pula</item>
      <item>GORDANA ZVIJERAC  Pula, Pazinska 1, 52100 Pula</item>
    </izvorni_sadrzaj>
    <derivirana_varijabla naziv="DomainObject.Predmet.StrankaListFormatedWithAdress_1">
      <item>MIRA ANTIĆ  Pula, Zadarska 30, 52100 Pula</item>
      <item>EDA BRATOVIĆ MAKOVAC  Umag, Prva ulica 42d, 52470 Umag</item>
      <item>NIVES BURŠIĆ  Vodnjan, Anton Smareglia 27, 52215 Vodnjan</item>
      <item>ZDRAVKA DARDA  Pula, Stankovićeva 28, 52100 Pula</item>
      <item>JASNA JAHUTKA  Rovinj, P. Besenghija 13, 52210 Rovinj</item>
      <item>MILAN JERGOVIĆ  Pula, Nobileova 60, 52100 Pula</item>
      <item>ALENKA KRIŽMAN  Oprtalj, Šegari 31, 52428 Oprtalj</item>
      <item>SNJEŽANA KUMER  Potpićan, Pićanska 2, 52333 Potpićan</item>
      <item>BOSA MAČUKATIN  Pula, Castropola 54, 52100 Pula</item>
      <item>MIROSLAV MAJERIĆ  Labin, Vilete 10, 52220 Labin</item>
      <item>DOBRILA MARKIĆ  Lovran, Rezine 17a, 51415 Lovran</item>
      <item>DANICA MARGETIĆ  Marčana, Radeki polje 34, 52206 Marčana</item>
      <item>ROBERTA MATELIĆ DEROSI  Labin, Štrmac 34, 52220 Labin</item>
      <item>IGOR MEDIĆ  Pula, Tršćanska 1, 52100 Pula</item>
      <item>NATAŠA MEDIĆ  Pula, Sv. Ivan 3, 52100 Pula</item>
      <item>ĐORĐE MIŠLJENOVIĆ  Tar, Porečka 42, 52465 Tar</item>
      <item>JANJA MIŠLJENOVIĆ  Tar, Porečka 42, 52465 Tar</item>
      <item>JANKO ONDINA  Sv. Lovreč, Orbani 7, 52445 Sveti Lovreč Pazenatički</item>
      <item>VESNA PALISKA  Labin, Slobode 7/3, 52220 Labin</item>
      <item>DIJANA RADOVIĆ  Pula, Koparska 31, 52100 Pula</item>
      <item>BRATISLAVA RUŽIĆ  Vrsar, Vala 4, 52450 Vrsar</item>
      <item>ANA SAVIĆ  Poreč, Filipini 23, 52440 Poreč</item>
      <item>ANNAMARIA SORGO  Rovinj, R. Da Veggia 14, 52210 Rovinj</item>
      <item>BRANKA STIPANOVIĆ  Umag, Zemljoradnička 16, 52470 Umag</item>
      <item>BRUNA ŠEPIĆ, Kremenje 98, 52460 Momjan</item>
      <item>SUZANA ŠPIGIĆ  Pula, Šegotići 25, 52100 Pula</item>
      <item>MIRA TENČIĆ PLETIKOS  Pula, Kastavska 20, 52100 Pula</item>
      <item>TONKA VASIĆ  Buzet, II. Istarske brigade 23, 52420 Buzet</item>
      <item>SANELA ZLOVIĆ  Pula, Sponzina 73, 52100 Pula</item>
      <item>GORDANA ZVIJERAC  Pula, Pazinska 1, 52100 Pula</item>
    </derivirana_varijabla>
  </DomainObject.Predmet.StrankaListFormatedWithAdress>
  <DomainObject.Predmet.StrankaListFormatedWithAdressOIB>
    <izvorni_sadrzaj>
      <item>MIRA ANTIĆ  Pula, OIB 50580102148, Zadarska 30, 52100 Pula</item>
      <item>EDA BRATOVIĆ MAKOVAC  Umag, OIB 48774889608, Prva ulica 42d, 52470 Umag</item>
      <item>NIVES BURŠIĆ  Vodnjan, OIB 27911637630, Anton Smareglia 27, 52215 Vodnjan</item>
      <item>ZDRAVKA DARDA  Pula, OIB 33883914394, Stankovićeva 28, 52100 Pula</item>
      <item>JASNA JAHUTKA  Rovinj, OIB 04379822231, P. Besenghija 13, 52210 Rovinj</item>
      <item>MILAN JERGOVIĆ  Pula, OIB 02893283527, Nobileova 60, 52100 Pula</item>
      <item>ALENKA KRIŽMAN  Oprtalj, OIB 55590817507, Šegari 31, 52428 Oprtalj</item>
      <item>SNJEŽANA KUMER  Potpićan, OIB 91408162120, Pićanska 2, 52333 Potpićan</item>
      <item>BOSA MAČUKATIN  Pula, OIB 35369810002, Castropola 54, 52100 Pula</item>
      <item>MIROSLAV MAJERIĆ  Labin, OIB 38061130931, Vilete 10, 52220 Labin</item>
      <item>DOBRILA MARKIĆ  Lovran, OIB 14727071511, Rezine 17a, 51415 Lovran</item>
      <item>DANICA MARGETIĆ  Marčana, OIB 34739720194, Radeki polje 34, 52206 Marčana</item>
      <item>ROBERTA MATELIĆ DEROSI  Labin, OIB 75196760219, Štrmac 34, 52220 Labin</item>
      <item>IGOR MEDIĆ  Pula, OIB 64594042413, Tršćanska 1, 52100 Pula</item>
      <item>NATAŠA MEDIĆ  Pula, OIB 38685709482, Sv. Ivan 3, 52100 Pula</item>
      <item>ĐORĐE MIŠLJENOVIĆ  Tar, OIB 73847191968, Porečka 42, 52465 Tar</item>
      <item>JANJA MIŠLJENOVIĆ  Tar, OIB 16708895267, Porečka 42, 52465 Tar</item>
      <item>JANKO ONDINA  Sv. Lovreč, OIB 29685618610, Orbani 7, 52445 Sveti Lovreč Pazenatički</item>
      <item>VESNA PALISKA  Labin, OIB 42548741372, Slobode 7/3, 52220 Labin</item>
      <item>DIJANA RADOVIĆ  Pula, OIB 32295735083, Koparska 31, 52100 Pula</item>
      <item>BRATISLAVA RUŽIĆ  Vrsar, OIB 09400265528, Vala 4, 52450 Vrsar</item>
      <item>ANA SAVIĆ  Poreč, OIB 20283285611, Filipini 23, 52440 Poreč</item>
      <item>ANNAMARIA SORGO  Rovinj, OIB 74511398452, R. Da Veggia 14, 52210 Rovinj</item>
      <item>BRANKA STIPANOVIĆ  Umag, OIB 37992901349, Zemljoradnička 16, 52470 Umag</item>
      <item>BRUNA ŠEPIĆ, OIB 54717703746, Kremenje 98, 52460 Momjan</item>
      <item>SUZANA ŠPIGIĆ  Pula, OIB 13307272907, Šegotići 25, 52100 Pula</item>
      <item>MIRA TENČIĆ PLETIKOS  Pula, OIB 27711270621, Kastavska 20, 52100 Pula</item>
      <item>TONKA VASIĆ  Buzet, OIB 34566059570, II. Istarske brigade 23, 52420 Buzet</item>
      <item>SANELA ZLOVIĆ  Pula, OIB 87632161400, Sponzina 73, 52100 Pula</item>
      <item>GORDANA ZVIJERAC  Pula, OIB 84564563971, Pazinska 1, 52100 Pula</item>
    </izvorni_sadrzaj>
    <derivirana_varijabla naziv="DomainObject.Predmet.StrankaListFormatedWithAdressOIB_1">
      <item>MIRA ANTIĆ  Pula, OIB 50580102148, Zadarska 30, 52100 Pula</item>
      <item>EDA BRATOVIĆ MAKOVAC  Umag, OIB 48774889608, Prva ulica 42d, 52470 Umag</item>
      <item>NIVES BURŠIĆ  Vodnjan, OIB 27911637630, Anton Smareglia 27, 52215 Vodnjan</item>
      <item>ZDRAVKA DARDA  Pula, OIB 33883914394, Stankovićeva 28, 52100 Pula</item>
      <item>JASNA JAHUTKA  Rovinj, OIB 04379822231, P. Besenghija 13, 52210 Rovinj</item>
      <item>MILAN JERGOVIĆ  Pula, OIB 02893283527, Nobileova 60, 52100 Pula</item>
      <item>ALENKA KRIŽMAN  Oprtalj, OIB 55590817507, Šegari 31, 52428 Oprtalj</item>
      <item>SNJEŽANA KUMER  Potpićan, OIB 91408162120, Pićanska 2, 52333 Potpićan</item>
      <item>BOSA MAČUKATIN  Pula, OIB 35369810002, Castropola 54, 52100 Pula</item>
      <item>MIROSLAV MAJERIĆ  Labin, OIB 38061130931, Vilete 10, 52220 Labin</item>
      <item>DOBRILA MARKIĆ  Lovran, OIB 14727071511, Rezine 17a, 51415 Lovran</item>
      <item>DANICA MARGETIĆ  Marčana, OIB 34739720194, Radeki polje 34, 52206 Marčana</item>
      <item>ROBERTA MATELIĆ DEROSI  Labin, OIB 75196760219, Štrmac 34, 52220 Labin</item>
      <item>IGOR MEDIĆ  Pula, OIB 64594042413, Tršćanska 1, 52100 Pula</item>
      <item>NATAŠA MEDIĆ  Pula, OIB 38685709482, Sv. Ivan 3, 52100 Pula</item>
      <item>ĐORĐE MIŠLJENOVIĆ  Tar, OIB 73847191968, Porečka 42, 52465 Tar</item>
      <item>JANJA MIŠLJENOVIĆ  Tar, OIB 16708895267, Porečka 42, 52465 Tar</item>
      <item>JANKO ONDINA  Sv. Lovreč, OIB 29685618610, Orbani 7, 52445 Sveti Lovreč Pazenatički</item>
      <item>VESNA PALISKA  Labin, OIB 42548741372, Slobode 7/3, 52220 Labin</item>
      <item>DIJANA RADOVIĆ  Pula, OIB 32295735083, Koparska 31, 52100 Pula</item>
      <item>BRATISLAVA RUŽIĆ  Vrsar, OIB 09400265528, Vala 4, 52450 Vrsar</item>
      <item>ANA SAVIĆ  Poreč, OIB 20283285611, Filipini 23, 52440 Poreč</item>
      <item>ANNAMARIA SORGO  Rovinj, OIB 74511398452, R. Da Veggia 14, 52210 Rovinj</item>
      <item>BRANKA STIPANOVIĆ  Umag, OIB 37992901349, Zemljoradnička 16, 52470 Umag</item>
      <item>BRUNA ŠEPIĆ, OIB 54717703746, Kremenje 98, 52460 Momjan</item>
      <item>SUZANA ŠPIGIĆ  Pula, OIB 13307272907, Šegotići 25, 52100 Pula</item>
      <item>MIRA TENČIĆ PLETIKOS  Pula, OIB 27711270621, Kastavska 20, 52100 Pula</item>
      <item>TONKA VASIĆ  Buzet, OIB 34566059570, II. Istarske brigade 23, 52420 Buzet</item>
      <item>SANELA ZLOVIĆ  Pula, OIB 87632161400, Sponzina 73, 52100 Pula</item>
      <item>GORDANA ZVIJERAC  Pula, OIB 84564563971, Pazinska 1, 52100 Pula</item>
    </derivirana_varijabla>
  </DomainObject.Predmet.StrankaListFormatedWithAdressOIB>
  <DomainObject.Predmet.StrankaListNazivFormated>
    <izvorni_sadrzaj>
      <item>MIRA ANTIĆ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izvorni_sadrzaj>
    <derivirana_varijabla naziv="DomainObject.Predmet.StrankaListNazivFormated_1">
      <item>MIRA ANTIĆ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derivirana_varijabla>
  </DomainObject.Predmet.StrankaListNazivFormated>
  <DomainObject.Predmet.StrankaListNazivFormatedOIB>
    <izvorni_sadrzaj>
      <item>MIRA ANTIĆ  Pula, OIB 50580102148</item>
      <item>EDA BRATOVIĆ MAKOVAC  Umag, OIB 48774889608</item>
      <item>NIVES BURŠIĆ  Vodnjan, OIB 27911637630</item>
      <item>ZDRAVKA DARDA  Pula, OIB 33883914394</item>
      <item>JASNA JAHUTKA  Rovinj, OIB 04379822231</item>
      <item>MILAN JERGOVIĆ  Pula, OIB 02893283527</item>
      <item>ALENKA KRIŽMAN  Oprtalj, OIB 55590817507</item>
      <item>SNJEŽANA KUMER  Potpićan, OIB 91408162120</item>
      <item>BOSA MAČUKATIN  Pula, OIB 35369810002</item>
      <item>MIROSLAV MAJERIĆ  Labin, OIB 38061130931</item>
      <item>DOBRILA MARKIĆ  Lovran, OIB 14727071511</item>
      <item>DANICA MARGETIĆ  Marčana, OIB 34739720194</item>
      <item>ROBERTA MATELIĆ DEROSI  Labin, OIB 75196760219</item>
      <item>IGOR MEDIĆ  Pula, OIB 64594042413</item>
      <item>NATAŠA MEDIĆ  Pula, OIB 38685709482</item>
      <item>ĐORĐE MIŠLJENOVIĆ  Tar, OIB 73847191968</item>
      <item>JANJA MIŠLJENOVIĆ  Tar, OIB 16708895267</item>
      <item>JANKO ONDINA  Sv. Lovreč, OIB 29685618610</item>
      <item>VESNA PALISKA  Labin, OIB 42548741372</item>
      <item>DIJANA RADOVIĆ  Pula, OIB 32295735083</item>
      <item>BRATISLAVA RUŽIĆ  Vrsar, OIB 09400265528</item>
      <item>ANA SAVIĆ  Poreč, OIB 20283285611</item>
      <item>ANNAMARIA SORGO  Rovinj, OIB 74511398452</item>
      <item>BRANKA STIPANOVIĆ  Umag, OIB 37992901349</item>
      <item>BRUNA ŠEPIĆ, OIB 54717703746</item>
      <item>SUZANA ŠPIGIĆ  Pula, OIB 13307272907</item>
      <item>MIRA TENČIĆ PLETIKOS  Pula, OIB 27711270621</item>
      <item>TONKA VASIĆ  Buzet, OIB 34566059570</item>
      <item>SANELA ZLOVIĆ  Pula, OIB 87632161400</item>
      <item>GORDANA ZVIJERAC  Pula, OIB 84564563971</item>
    </izvorni_sadrzaj>
    <derivirana_varijabla naziv="DomainObject.Predmet.StrankaListNazivFormatedOIB_1">
      <item>MIRA ANTIĆ  Pula, OIB 50580102148</item>
      <item>EDA BRATOVIĆ MAKOVAC  Umag, OIB 48774889608</item>
      <item>NIVES BURŠIĆ  Vodnjan, OIB 27911637630</item>
      <item>ZDRAVKA DARDA  Pula, OIB 33883914394</item>
      <item>JASNA JAHUTKA  Rovinj, OIB 04379822231</item>
      <item>MILAN JERGOVIĆ  Pula, OIB 02893283527</item>
      <item>ALENKA KRIŽMAN  Oprtalj, OIB 55590817507</item>
      <item>SNJEŽANA KUMER  Potpićan, OIB 91408162120</item>
      <item>BOSA MAČUKATIN  Pula, OIB 35369810002</item>
      <item>MIROSLAV MAJERIĆ  Labin, OIB 38061130931</item>
      <item>DOBRILA MARKIĆ  Lovran, OIB 14727071511</item>
      <item>DANICA MARGETIĆ  Marčana, OIB 34739720194</item>
      <item>ROBERTA MATELIĆ DEROSI  Labin, OIB 75196760219</item>
      <item>IGOR MEDIĆ  Pula, OIB 64594042413</item>
      <item>NATAŠA MEDIĆ  Pula, OIB 38685709482</item>
      <item>ĐORĐE MIŠLJENOVIĆ  Tar, OIB 73847191968</item>
      <item>JANJA MIŠLJENOVIĆ  Tar, OIB 16708895267</item>
      <item>JANKO ONDINA  Sv. Lovreč, OIB 29685618610</item>
      <item>VESNA PALISKA  Labin, OIB 42548741372</item>
      <item>DIJANA RADOVIĆ  Pula, OIB 32295735083</item>
      <item>BRATISLAVA RUŽIĆ  Vrsar, OIB 09400265528</item>
      <item>ANA SAVIĆ  Poreč, OIB 20283285611</item>
      <item>ANNAMARIA SORGO  Rovinj, OIB 74511398452</item>
      <item>BRANKA STIPANOVIĆ  Umag, OIB 37992901349</item>
      <item>BRUNA ŠEPIĆ, OIB 54717703746</item>
      <item>SUZANA ŠPIGIĆ  Pula, OIB 13307272907</item>
      <item>MIRA TENČIĆ PLETIKOS  Pula, OIB 27711270621</item>
      <item>TONKA VASIĆ  Buzet, OIB 34566059570</item>
      <item>SANELA ZLOVIĆ  Pula, OIB 87632161400</item>
      <item>GORDANA ZVIJERAC  Pula, OIB 84564563971</item>
    </derivirana_varijabla>
  </DomainObject.Predmet.StrankaListNazivFormatedOIB>
  <DomainObject.Predmet.ProtuStrankaListFormated>
    <izvorni_sadrzaj>
      <item>GLAS ISTRE TRGOVINA d.o.o.  Pula</item>
    </izvorni_sadrzaj>
    <derivirana_varijabla naziv="DomainObject.Predmet.ProtuStrankaListFormated_1">
      <item>GLAS ISTRE TRGOVINA d.o.o.  Pula</item>
    </derivirana_varijabla>
  </DomainObject.Predmet.ProtuStrankaListFormated>
  <DomainObject.Predmet.ProtuStrankaListFormatedOIB>
    <izvorni_sadrzaj>
      <item>GLAS ISTRE TRGOVINA d.o.o.  Pula, OIB 17540613938</item>
    </izvorni_sadrzaj>
    <derivirana_varijabla naziv="DomainObject.Predmet.ProtuStrankaListFormatedOIB_1">
      <item>GLAS ISTRE TRGOVINA d.o.o.  Pula, OIB 17540613938</item>
    </derivirana_varijabla>
  </DomainObject.Predmet.ProtuStrankaListFormatedOIB>
  <DomainObject.Predmet.ProtuStrankaListFormatedWithAdress>
    <izvorni_sadrzaj>
      <item>GLAS ISTRE TRGOVINA d.o.o.  Pula, Trg 1. Istarske brigade 10, 52100 Pula</item>
    </izvorni_sadrzaj>
    <derivirana_varijabla naziv="DomainObject.Predmet.ProtuStrankaListFormatedWithAdress_1">
      <item>GLAS ISTRE TRGOVINA d.o.o.  Pula, Trg 1. Istarske brigade 10, 52100 Pula</item>
    </derivirana_varijabla>
  </DomainObject.Predmet.ProtuStrankaListFormatedWithAdress>
  <DomainObject.Predmet.ProtuStrankaListFormatedWithAdressOIB>
    <izvorni_sadrzaj>
      <item>GLAS ISTRE TRGOVINA d.o.o.  Pula, OIB 17540613938, Trg 1. Istarske brigade 10, 52100 Pula</item>
    </izvorni_sadrzaj>
    <derivirana_varijabla naziv="DomainObject.Predmet.ProtuStrankaListFormatedWithAdressOIB_1">
      <item>GLAS ISTRE TRGOVINA d.o.o.  Pula, OIB 17540613938, Trg 1. Istarske brigade 10, 52100 Pula</item>
    </derivirana_varijabla>
  </DomainObject.Predmet.ProtuStrankaListFormatedWithAdressOIB>
  <DomainObject.Predmet.ProtuStrankaListNazivFormated>
    <izvorni_sadrzaj>
      <item>GLAS ISTRE TRGOVINA d.o.o.  Pula</item>
    </izvorni_sadrzaj>
    <derivirana_varijabla naziv="DomainObject.Predmet.ProtuStrankaListNazivFormated_1">
      <item>GLAS ISTRE TRGOVINA d.o.o.  Pula</item>
    </derivirana_varijabla>
  </DomainObject.Predmet.ProtuStrankaListNazivFormated>
  <DomainObject.Predmet.ProtuStrankaListNazivFormatedOIB>
    <izvorni_sadrzaj>
      <item>GLAS ISTRE TRGOVINA d.o.o.  Pula, OIB 17540613938</item>
    </izvorni_sadrzaj>
    <derivirana_varijabla naziv="DomainObject.Predmet.ProtuStrankaListNazivFormatedOIB_1">
      <item>GLAS ISTRE TRGOVINA d.o.o.  Pula, OIB 17540613938</item>
    </derivirana_varijabla>
  </DomainObject.Predmet.ProtuStrankaListNazivFormatedOIB>
  <DomainObject.Predmet.OstaliListFormated>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izvorni_sadrzaj>
    <derivirana_varijabla naziv="DomainObject.Predmet.OstaliListFormated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derivirana_varijabla>
  </DomainObject.Predmet.OstaliListFormated>
  <DomainObject.Predmet.OstaliListFormatedOIB>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 OIB 78501117495</item>
      <item>PARK d.o.o.</item>
      <item>Merima Ibrahimović</item>
      <item>Merima Ibrahimović</item>
      <item>Jamnica d.d.</item>
    </izvorni_sadrzaj>
    <derivirana_varijabla naziv="DomainObject.Predmet.OstaliListFormatedOIB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 OIB 78501117495</item>
      <item>PARK d.o.o.</item>
      <item>Merima Ibrahimović</item>
      <item>Merima Ibrahimović</item>
      <item>Jamnica d.d.</item>
    </derivirana_varijabla>
  </DomainObject.Predmet.OstaliListFormatedOIB>
  <DomainObject.Predmet.OstaliListFormatedWithAdress>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 52100 Pula</item>
      <item>Zdravko Ružić, Čavle 43, 51218 Čavle</item>
      <item>PARK d.o.o.</item>
      <item>Merima Ibrahimović</item>
      <item>Merima Ibrahimović</item>
      <item>Jamnica d.d.</item>
    </izvorni_sadrzaj>
    <derivirana_varijabla naziv="DomainObject.Predmet.OstaliListFormatedWithAdress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 52100 Pula</item>
      <item>Zdravko Ružić, Čavle 43, 51218 Čavle</item>
      <item>PARK d.o.o.</item>
      <item>Merima Ibrahimović</item>
      <item>Merima Ibrahimović</item>
      <item>Jamnica d.d.</item>
    </derivirana_varijabla>
  </DomainObject.Predmet.OstaliListFormatedWithAdress>
  <DomainObject.Predmet.OstaliListFormatedWithAdressOIB>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 52100 Pula</item>
      <item>Zdravko Ružić, OIB 78501117495, Čavle 43, 51218 Čavle</item>
      <item>PARK d.o.o.</item>
      <item>Merima Ibrahimović</item>
      <item>Merima Ibrahimović</item>
      <item>Jamnica d.d.</item>
    </izvorni_sadrzaj>
    <derivirana_varijabla naziv="DomainObject.Predmet.OstaliListFormatedWithAdressOIB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 52100 Pula</item>
      <item>Zdravko Ružić, OIB 78501117495, Čavle 43, 51218 Čavle</item>
      <item>PARK d.o.o.</item>
      <item>Merima Ibrahimović</item>
      <item>Merima Ibrahimović</item>
      <item>Jamnica d.d.</item>
    </derivirana_varijabla>
  </DomainObject.Predmet.OstaliListFormatedWithAdressOIB>
  <DomainObject.Predmet.OstaliListNazivFormated>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izvorni_sadrzaj>
    <derivirana_varijabla naziv="DomainObject.Predmet.OstaliListNazivFormated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derivirana_varijabla>
  </DomainObject.Predmet.OstaliListNazivFormated>
  <DomainObject.Predmet.OstaliListNazivFormatedOIB>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 OIB 78501117495</item>
      <item>PARK d.o.o.</item>
      <item>Merima Ibrahimović</item>
      <item>Merima Ibrahimović</item>
      <item>Jamnica d.d.</item>
    </izvorni_sadrzaj>
    <derivirana_varijabla naziv="DomainObject.Predmet.OstaliListNazivFormatedOIB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 OIB 78501117495</item>
      <item>PARK d.o.o.</item>
      <item>Merima Ibrahimović</item>
      <item>Merima Ibrahimović</item>
      <item>Jamnica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siječnja 2016.</izvorni_sadrzaj>
    <derivirana_varijabla naziv="DomainObject.Datum_1">14. siječnja 2016.</derivirana_varijabla>
  </DomainObject.Datum>
  <DomainObject.PoslovniBrojDokumenta>
    <izvorni_sadrzaj/>
    <derivirana_varijabla naziv="DomainObject.PoslovniBrojDokumenta_1"/>
  </DomainObject.PoslovniBrojDokumenta>
  <DomainObject.Predmet.StrankaIDrugi>
    <izvorni_sadrzaj>MIRA ANTIĆ  Pula i dr.</izvorni_sadrzaj>
    <derivirana_varijabla naziv="DomainObject.Predmet.StrankaIDrugi_1">MIRA ANTIĆ  Pula i dr.</derivirana_varijabla>
  </DomainObject.Predmet.StrankaIDrugi>
  <DomainObject.Predmet.ProtustrankaIDrugi>
    <izvorni_sadrzaj>GLAS ISTRE TRGOVINA d.o.o.  Pula</izvorni_sadrzaj>
    <derivirana_varijabla naziv="DomainObject.Predmet.ProtustrankaIDrugi_1">GLAS ISTRE TRGOVINA d.o.o.  Pula</derivirana_varijabla>
  </DomainObject.Predmet.ProtustrankaIDrugi>
  <DomainObject.Predmet.StrankaIDrugiAdressOIB>
    <izvorni_sadrzaj>MIRA ANTIĆ  Pula, OIB 50580102148, Zadarska 30, 52100 Pula i dr.</izvorni_sadrzaj>
    <derivirana_varijabla naziv="DomainObject.Predmet.StrankaIDrugiAdressOIB_1">MIRA ANTIĆ  Pula, OIB 50580102148, Zadarska 30, 52100 Pula i dr.</derivirana_varijabla>
  </DomainObject.Predmet.StrankaIDrugiAdressOIB>
  <DomainObject.Predmet.ProtustrankaIDrugiAdressOIB>
    <izvorni_sadrzaj>GLAS ISTRE TRGOVINA d.o.o.  Pula, OIB 17540613938, Trg 1. Istarske brigade 10, 52100 Pula</izvorni_sadrzaj>
    <derivirana_varijabla naziv="DomainObject.Predmet.ProtustrankaIDrugiAdressOIB_1">GLAS ISTRE TRGOVINA d.o.o.  Pula, OIB 17540613938, Trg 1. Istarske brigade 10,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MIRA ANTIĆ  Pula</item>
      <item>GLAS ISTRE TRGOVINA d.o.o.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izvorni_sadrzaj>
    <derivirana_varijabla naziv="DomainObject.Predmet.SudioniciListNaziv_1">
      <item>MIRA ANTIĆ  Pula</item>
      <item>GLAS ISTRE TRGOVINA d.o.o.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derivirana_varijabla>
  </DomainObject.Predmet.SudioniciListNaziv>
  <DomainObject.Predmet.SudioniciListAdressOIB>
    <izvorni_sadrzaj>
      <item>MIRA ANTIĆ  Pula, OIB 50580102148, Zadarska 30,52100 Pula</item>
      <item>GLAS ISTRE TRGOVINA d.o.o.  Pula, OIB 17540613938, Trg 1. Istarske brigade 10,52100 Pula</item>
      <item>EDA BRATOVIĆ MAKOVAC  Umag, OIB 48774889608, Prva ulica 42d,52470 Umag</item>
      <item>NIVES BURŠIĆ  Vodnjan, OIB 27911637630, Anton Smareglia 27,52215 Vodnjan</item>
      <item>ZDRAVKA DARDA  Pula, OIB 33883914394, Stankovićeva 28,52100 Pula</item>
      <item>JASNA JAHUTKA  Rovinj, OIB 04379822231, P. Besenghija 13,52210 Rovinj</item>
      <item>MILAN JERGOVIĆ  Pula, OIB 02893283527, Nobileova 60,52100 Pula</item>
      <item>ALENKA KRIŽMAN  Oprtalj, OIB 55590817507, Šegari 31,52428 Oprtalj</item>
      <item>SNJEŽANA KUMER  Potpićan, OIB 91408162120, Pićanska 2,52333 Potpićan</item>
      <item>BOSA MAČUKATIN  Pula, OIB 35369810002, Castropola 54,52100 Pula</item>
      <item>MIROSLAV MAJERIĆ  Labin, OIB 38061130931, Vilete 10,52220 Labin</item>
      <item>DOBRILA MARKIĆ  Lovran, OIB 14727071511, Rezine 17a,51415 Lovran</item>
      <item>DANICA MARGETIĆ  Marčana, OIB 34739720194, Radeki polje 34,52206 Marčana</item>
      <item>ROBERTA MATELIĆ DEROSI  Labin, OIB 75196760219, Štrmac 34,52220 Labin</item>
      <item>IGOR MEDIĆ  Pula, OIB 64594042413, Tršćanska 1,52100 Pula</item>
      <item>NATAŠA MEDIĆ  Pula, OIB 38685709482, Sv. Ivan 3,52100 Pula</item>
      <item>ĐORĐE MIŠLJENOVIĆ  Tar, OIB 73847191968, Porečka 42,52465 Tar</item>
      <item>JANJA MIŠLJENOVIĆ  Tar, OIB 16708895267, Porečka 42,52465 Tar</item>
      <item>JANKO ONDINA  Sv. Lovreč, OIB 29685618610, Orbani 7,52445 Sveti Lovreč Pazenatički</item>
      <item>VESNA PALISKA  Labin, OIB 42548741372, Slobode 7/3,52220 Labin</item>
      <item>DIJANA RADOVIĆ  Pula, OIB 32295735083, Koparska 31,52100 Pula</item>
      <item>BRATISLAVA RUŽIĆ  Vrsar, OIB 09400265528, Vala 4,52450 Vrsar</item>
      <item>ANA SAVIĆ  Poreč, OIB 20283285611, Filipini 23,52440 Poreč</item>
      <item>ANNAMARIA SORGO  Rovinj, OIB 74511398452, R. Da Veggia 14,52210 Rovinj</item>
      <item>BRANKA STIPANOVIĆ  Umag, OIB 37992901349, Zemljoradnička 16,52470 Umag</item>
      <item>BRUNA ŠEPIĆ, OIB 54717703746, Kremenje 98,52460 Momjan</item>
      <item>SUZANA ŠPIGIĆ  Pula, OIB 13307272907, Šegotići 25,52100 Pula</item>
      <item>MIRA TENČIĆ PLETIKOS  Pula, OIB 27711270621, Kastavska 20,52100 Pula</item>
      <item>TONKA VASIĆ  Buzet, OIB 34566059570, II. Istarske brigade 23,52420 Buzet</item>
      <item>SANELA ZLOVIĆ  Pula, OIB 87632161400, Sponzina 73,52100 Pula</item>
      <item>GORDANA ZVIJERAC  Pula, OIB 84564563971, Pazinska 1,52100 Pula</item>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6,52100 Pula</item>
      <item>Zdravko Ružić, OIB 78501117495, Čavle 43,51218 Čavle</item>
      <item>PARK d.o.o.</item>
      <item>Merima Ibrahimović</item>
      <item>Merima Ibrahimović</item>
      <item>Jamnica d.d.</item>
    </izvorni_sadrzaj>
    <derivirana_varijabla naziv="DomainObject.Predmet.SudioniciListAdressOIB_1">
      <item>MIRA ANTIĆ  Pula, OIB 50580102148, Zadarska 30,52100 Pula</item>
      <item>GLAS ISTRE TRGOVINA d.o.o.  Pula, OIB 17540613938, Trg 1. Istarske brigade 10,52100 Pula</item>
      <item>EDA BRATOVIĆ MAKOVAC  Umag, OIB 48774889608, Prva ulica 42d,52470 Umag</item>
      <item>NIVES BURŠIĆ  Vodnjan, OIB 27911637630, Anton Smareglia 27,52215 Vodnjan</item>
      <item>ZDRAVKA DARDA  Pula, OIB 33883914394, Stankovićeva 28,52100 Pula</item>
      <item>JASNA JAHUTKA  Rovinj, OIB 04379822231, P. Besenghija 13,52210 Rovinj</item>
      <item>MILAN JERGOVIĆ  Pula, OIB 02893283527, Nobileova 60,52100 Pula</item>
      <item>ALENKA KRIŽMAN  Oprtalj, OIB 55590817507, Šegari 31,52428 Oprtalj</item>
      <item>SNJEŽANA KUMER  Potpićan, OIB 91408162120, Pićanska 2,52333 Potpićan</item>
      <item>BOSA MAČUKATIN  Pula, OIB 35369810002, Castropola 54,52100 Pula</item>
      <item>MIROSLAV MAJERIĆ  Labin, OIB 38061130931, Vilete 10,52220 Labin</item>
      <item>DOBRILA MARKIĆ  Lovran, OIB 14727071511, Rezine 17a,51415 Lovran</item>
      <item>DANICA MARGETIĆ  Marčana, OIB 34739720194, Radeki polje 34,52206 Marčana</item>
      <item>ROBERTA MATELIĆ DEROSI  Labin, OIB 75196760219, Štrmac 34,52220 Labin</item>
      <item>IGOR MEDIĆ  Pula, OIB 64594042413, Tršćanska 1,52100 Pula</item>
      <item>NATAŠA MEDIĆ  Pula, OIB 38685709482, Sv. Ivan 3,52100 Pula</item>
      <item>ĐORĐE MIŠLJENOVIĆ  Tar, OIB 73847191968, Porečka 42,52465 Tar</item>
      <item>JANJA MIŠLJENOVIĆ  Tar, OIB 16708895267, Porečka 42,52465 Tar</item>
      <item>JANKO ONDINA  Sv. Lovreč, OIB 29685618610, Orbani 7,52445 Sveti Lovreč Pazenatički</item>
      <item>VESNA PALISKA  Labin, OIB 42548741372, Slobode 7/3,52220 Labin</item>
      <item>DIJANA RADOVIĆ  Pula, OIB 32295735083, Koparska 31,52100 Pula</item>
      <item>BRATISLAVA RUŽIĆ  Vrsar, OIB 09400265528, Vala 4,52450 Vrsar</item>
      <item>ANA SAVIĆ  Poreč, OIB 20283285611, Filipini 23,52440 Poreč</item>
      <item>ANNAMARIA SORGO  Rovinj, OIB 74511398452, R. Da Veggia 14,52210 Rovinj</item>
      <item>BRANKA STIPANOVIĆ  Umag, OIB 37992901349, Zemljoradnička 16,52470 Umag</item>
      <item>BRUNA ŠEPIĆ, OIB 54717703746, Kremenje 98,52460 Momjan</item>
      <item>SUZANA ŠPIGIĆ  Pula, OIB 13307272907, Šegotići 25,52100 Pula</item>
      <item>MIRA TENČIĆ PLETIKOS  Pula, OIB 27711270621, Kastavska 20,52100 Pula</item>
      <item>TONKA VASIĆ  Buzet, OIB 34566059570, II. Istarske brigade 23,52420 Buzet</item>
      <item>SANELA ZLOVIĆ  Pula, OIB 87632161400, Sponzina 73,52100 Pula</item>
      <item>GORDANA ZVIJERAC  Pula, OIB 84564563971, Pazinska 1,52100 Pula</item>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6,52100 Pula</item>
      <item>Zdravko Ružić, OIB 78501117495, Čavle 43,51218 Čavle</item>
      <item>PARK d.o.o.</item>
      <item>Merima Ibrahimović</item>
      <item>Merima Ibrahimović</item>
      <item>Jamnica d.d.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50580102148</item>
      <item>, OIB 17540613938</item>
      <item>, OIB 48774889608</item>
      <item>, OIB 27911637630</item>
      <item>, OIB 33883914394</item>
      <item>, OIB 04379822231</item>
      <item>, OIB 02893283527</item>
      <item>, OIB 55590817507</item>
      <item>, OIB 91408162120</item>
      <item>, OIB 35369810002</item>
      <item>, OIB 38061130931</item>
      <item>, OIB 14727071511</item>
      <item>, OIB 34739720194</item>
      <item>, OIB 75196760219</item>
      <item>, OIB 64594042413</item>
      <item>, OIB 38685709482</item>
      <item>, OIB 73847191968</item>
      <item>, OIB 16708895267</item>
      <item>, OIB 29685618610</item>
      <item>, OIB 42548741372</item>
      <item>, OIB 32295735083</item>
      <item>, OIB 09400265528</item>
      <item>, OIB 20283285611</item>
      <item>, OIB 74511398452</item>
      <item>, OIB 37992901349</item>
      <item>, OIB 54717703746</item>
      <item>, OIB 13307272907</item>
      <item>, OIB 27711270621</item>
      <item>, OIB 34566059570</item>
      <item>, OIB 87632161400</item>
      <item>, OIB 84564563971</item>
      <item>, OIB null</item>
      <item>, OIB null</item>
      <item>, OIB null</item>
      <item>, OIB null</item>
      <item>, OIB null</item>
      <item>, OIB null</item>
      <item>, OIB null</item>
      <item>, OIB null</item>
      <item>, OIB null</item>
      <item>, OIB null</item>
      <item>, OIB null</item>
      <item>, OIB null</item>
      <item>, OIB null</item>
      <item>, OIB null</item>
      <item>, OIB 78501117495</item>
      <item>, OIB null</item>
      <item>, OIB null</item>
      <item>, OIB null</item>
      <item>, OIB null</item>
    </izvorni_sadrzaj>
    <derivirana_varijabla naziv="DomainObject.Predmet.SudioniciListNazivOIB_1">
      <item>, OIB 50580102148</item>
      <item>, OIB 17540613938</item>
      <item>, OIB 48774889608</item>
      <item>, OIB 27911637630</item>
      <item>, OIB 33883914394</item>
      <item>, OIB 04379822231</item>
      <item>, OIB 02893283527</item>
      <item>, OIB 55590817507</item>
      <item>, OIB 91408162120</item>
      <item>, OIB 35369810002</item>
      <item>, OIB 38061130931</item>
      <item>, OIB 14727071511</item>
      <item>, OIB 34739720194</item>
      <item>, OIB 75196760219</item>
      <item>, OIB 64594042413</item>
      <item>, OIB 38685709482</item>
      <item>, OIB 73847191968</item>
      <item>, OIB 16708895267</item>
      <item>, OIB 29685618610</item>
      <item>, OIB 42548741372</item>
      <item>, OIB 32295735083</item>
      <item>, OIB 09400265528</item>
      <item>, OIB 20283285611</item>
      <item>, OIB 74511398452</item>
      <item>, OIB 37992901349</item>
      <item>, OIB 54717703746</item>
      <item>, OIB 13307272907</item>
      <item>, OIB 27711270621</item>
      <item>, OIB 34566059570</item>
      <item>, OIB 87632161400</item>
      <item>, OIB 84564563971</item>
      <item>, OIB null</item>
      <item>, OIB null</item>
      <item>, OIB null</item>
      <item>, OIB null</item>
      <item>, OIB null</item>
      <item>, OIB null</item>
      <item>, OIB null</item>
      <item>, OIB null</item>
      <item>, OIB null</item>
      <item>, OIB null</item>
      <item>, OIB null</item>
      <item>, OIB null</item>
      <item>, OIB null</item>
      <item>, OIB null</item>
      <item>, OIB 78501117495</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Čavle 43 Čavle</item>
    </izvorni_sadrzaj>
    <derivirana_varijabla naziv="DomainObject.Predmet.StecajniUpraviteljiListAddressOIB_1">
      <item>Zdravko Ružić, OIB 78501117495, Čavle 43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1005</properties:Words>
  <properties:Characters>5250</properties:Characters>
  <properties:Lines>204</properties:Lines>
  <properties:Paragraphs>74</properties:Paragraphs>
  <properties:TotalTime>110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6864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2016-01-13T09:58:00Z</dcterms:created>
  <dc:creator>dcmelik</dc:creator>
  <cp:lastModifiedBy>Jasna Radulović</cp:lastModifiedBy>
  <cp:lastPrinted>2016-01-13T12:15:00Z</cp:lastPrinted>
  <dcterms:modified xmlns:xsi="http://www.w3.org/2001/XMLSchema-instance" xsi:type="dcterms:W3CDTF">2016-01-14T07:28:00Z</dcterms:modified>
  <cp:revision>5</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