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82983" w14:paraId="1a82983" w:rsidRDefault="00720596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6800ED" w:rsidP="00DE777C" w:rsidR="00720596" w:rsidRPr="002A3429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t xml:space="preserve">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 xml:space="preserve">Zagreb, </w:t>
      </w:r>
      <w:proofErr w:type="spellStart"/>
      <w:r w:rsidRPr="009E33A3">
        <w:rPr>
          <w:sz w:val="24"/>
          <w:szCs w:val="24"/>
        </w:rPr>
        <w:t>Amruševa</w:t>
      </w:r>
      <w:proofErr w:type="spellEnd"/>
      <w:r w:rsidRPr="009E33A3">
        <w:rPr>
          <w:sz w:val="24"/>
          <w:szCs w:val="24"/>
        </w:rPr>
        <w:t xml:space="preserve">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7E0496">
        <w:rPr>
          <w:sz w:val="24"/>
          <w:szCs w:val="24"/>
          <w:lang w:val="pt-BR"/>
        </w:rPr>
        <w:t>67. St-1438/13</w:t>
      </w:r>
      <w:r w:rsidR="006800ED">
        <w:rPr>
          <w:sz w:val="24"/>
          <w:szCs w:val="24"/>
          <w:lang w:val="pt-BR"/>
        </w:rPr>
        <w:t>-166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sz w:val="24"/>
          <w:szCs w:val="24"/>
        </w:rPr>
      </w:pPr>
      <w:r w:rsidRPr="009E33A3">
        <w:rPr>
          <w:sz w:val="24"/>
          <w:szCs w:val="24"/>
        </w:rPr>
        <w:t>R J E Š E NJ E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E64464" w:rsidP="00081DA4" w:rsidR="002248AC" w:rsidRPr="002A3429">
      <w:pPr>
        <w:ind w:firstLine="708"/>
        <w:jc w:val="both"/>
        <w:rPr>
          <w:sz w:val="24"/>
          <w:szCs w:val="24"/>
        </w:rPr>
      </w:pPr>
      <w:r w:rsidRPr="00E64464">
        <w:rPr>
          <w:sz w:val="24"/>
          <w:szCs w:val="24"/>
        </w:rPr>
        <w:t xml:space="preserve">Trgovački sud u Zagrebu, po sucu Gordanu </w:t>
      </w:r>
      <w:proofErr w:type="spellStart"/>
      <w:r w:rsidRPr="00E64464">
        <w:rPr>
          <w:sz w:val="24"/>
          <w:szCs w:val="24"/>
        </w:rPr>
        <w:t>Zubaku</w:t>
      </w:r>
      <w:proofErr w:type="spellEnd"/>
      <w:r w:rsidRPr="00E64464">
        <w:rPr>
          <w:sz w:val="24"/>
          <w:szCs w:val="24"/>
        </w:rPr>
        <w:t xml:space="preserve">, u stečajnom postupku nad dužnikom </w:t>
      </w:r>
      <w:r w:rsidR="007E0496" w:rsidRPr="007E0496">
        <w:rPr>
          <w:bCs/>
          <w:sz w:val="24"/>
          <w:szCs w:val="24"/>
          <w:lang w:val="pt-BR"/>
        </w:rPr>
        <w:t xml:space="preserve">MEGATTI d.o.o. u stečaju, Zagreb, Koturaška cesta 31, </w:t>
      </w:r>
      <w:r w:rsidR="007E0496" w:rsidRPr="007E0496">
        <w:rPr>
          <w:bCs/>
          <w:sz w:val="24"/>
          <w:szCs w:val="24"/>
        </w:rPr>
        <w:t>OIB: 50946081192</w:t>
      </w:r>
      <w:r w:rsidR="009E33A3" w:rsidRPr="009E33A3">
        <w:rPr>
          <w:sz w:val="24"/>
          <w:szCs w:val="24"/>
          <w:lang w:val="pt-BR"/>
        </w:rPr>
        <w:t xml:space="preserve">,   </w:t>
      </w:r>
      <w:r w:rsidR="00BC6197">
        <w:rPr>
          <w:sz w:val="24"/>
          <w:szCs w:val="24"/>
        </w:rPr>
        <w:t>24. svibnja</w:t>
      </w:r>
      <w:r w:rsidR="007E0496">
        <w:rPr>
          <w:sz w:val="24"/>
          <w:szCs w:val="24"/>
        </w:rPr>
        <w:t xml:space="preserve"> 2018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E64464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11660C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7E0496">
        <w:rPr>
          <w:sz w:val="24"/>
          <w:szCs w:val="24"/>
        </w:rPr>
        <w:t>528.864,90</w:t>
      </w:r>
      <w:r w:rsidR="009E33A3">
        <w:rPr>
          <w:sz w:val="24"/>
          <w:szCs w:val="24"/>
        </w:rPr>
        <w:t xml:space="preserve"> kn na račun </w:t>
      </w:r>
      <w:r w:rsidR="00DC120E">
        <w:rPr>
          <w:sz w:val="24"/>
          <w:szCs w:val="24"/>
        </w:rPr>
        <w:t xml:space="preserve">Branka Malenice iz Šibenika, </w:t>
      </w:r>
      <w:r w:rsidR="00BC6197">
        <w:rPr>
          <w:sz w:val="24"/>
          <w:szCs w:val="24"/>
        </w:rPr>
        <w:t>Velebitska 13, OIB: 643</w:t>
      </w:r>
      <w:r w:rsidR="00396C64">
        <w:rPr>
          <w:sz w:val="24"/>
          <w:szCs w:val="24"/>
        </w:rPr>
        <w:t xml:space="preserve">13153598, broj: </w:t>
      </w:r>
      <w:r w:rsidR="00E67A2D">
        <w:rPr>
          <w:sz w:val="24"/>
          <w:szCs w:val="24"/>
        </w:rPr>
        <w:t>HR2324020063209045570</w:t>
      </w:r>
      <w:r w:rsidR="00DC120E">
        <w:rPr>
          <w:sz w:val="24"/>
          <w:szCs w:val="24"/>
        </w:rPr>
        <w:t xml:space="preserve"> kod Erste&amp;</w:t>
      </w:r>
      <w:proofErr w:type="spellStart"/>
      <w:r w:rsidR="00DC120E">
        <w:rPr>
          <w:sz w:val="24"/>
          <w:szCs w:val="24"/>
        </w:rPr>
        <w:t>Steiermarkische</w:t>
      </w:r>
      <w:proofErr w:type="spellEnd"/>
      <w:r w:rsidR="00DC120E">
        <w:rPr>
          <w:sz w:val="24"/>
          <w:szCs w:val="24"/>
        </w:rPr>
        <w:t xml:space="preserve"> </w:t>
      </w:r>
      <w:proofErr w:type="spellStart"/>
      <w:r w:rsidR="00DC120E">
        <w:rPr>
          <w:sz w:val="24"/>
          <w:szCs w:val="24"/>
        </w:rPr>
        <w:t>bank</w:t>
      </w:r>
      <w:proofErr w:type="spellEnd"/>
      <w:r w:rsidR="00DC120E">
        <w:rPr>
          <w:sz w:val="24"/>
          <w:szCs w:val="24"/>
        </w:rPr>
        <w:t xml:space="preserve"> d.d</w:t>
      </w:r>
      <w:r w:rsidR="00044EBC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457301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7E0496" w:rsidRPr="007E0496">
        <w:rPr>
          <w:bCs/>
          <w:sz w:val="24"/>
          <w:szCs w:val="24"/>
          <w:lang w:val="pt-BR"/>
        </w:rPr>
        <w:t>MEGATTI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>Financijska agencija održala je četvrtu elektroničku javnu dra</w:t>
      </w:r>
      <w:r w:rsidR="00B4513B">
        <w:rPr>
          <w:sz w:val="24"/>
          <w:szCs w:val="24"/>
        </w:rPr>
        <w:t>žbu za koju je jamčevinu uplati</w:t>
      </w:r>
      <w:r w:rsidR="00E64464">
        <w:rPr>
          <w:sz w:val="24"/>
          <w:szCs w:val="24"/>
        </w:rPr>
        <w:t xml:space="preserve">o </w:t>
      </w:r>
      <w:r w:rsidR="00B4513B">
        <w:rPr>
          <w:sz w:val="24"/>
          <w:szCs w:val="24"/>
        </w:rPr>
        <w:t>Branko Malenica</w:t>
      </w:r>
      <w:r w:rsidR="00B4513B" w:rsidRPr="00B4513B">
        <w:rPr>
          <w:sz w:val="24"/>
          <w:szCs w:val="24"/>
        </w:rPr>
        <w:t xml:space="preserve"> iz Šibenika</w:t>
      </w:r>
      <w:r w:rsidR="009E33A3">
        <w:rPr>
          <w:sz w:val="24"/>
          <w:szCs w:val="24"/>
        </w:rPr>
        <w:t xml:space="preserve">. S obzirom na to da je </w:t>
      </w:r>
      <w:r w:rsidR="00ED4CEA" w:rsidRPr="00ED4CEA">
        <w:rPr>
          <w:sz w:val="24"/>
          <w:szCs w:val="24"/>
        </w:rPr>
        <w:t>Branko Malenica</w:t>
      </w:r>
      <w:r w:rsidR="00E64464">
        <w:rPr>
          <w:sz w:val="24"/>
          <w:szCs w:val="24"/>
        </w:rPr>
        <w:t>,</w:t>
      </w:r>
      <w:r w:rsidR="00E64464" w:rsidRPr="00E64464">
        <w:rPr>
          <w:sz w:val="24"/>
          <w:szCs w:val="24"/>
        </w:rPr>
        <w:t xml:space="preserve"> </w:t>
      </w:r>
      <w:r w:rsidR="0011660C">
        <w:rPr>
          <w:sz w:val="24"/>
          <w:szCs w:val="24"/>
        </w:rPr>
        <w:t xml:space="preserve">podneskom od  21. </w:t>
      </w:r>
      <w:r w:rsidR="00ED4CEA">
        <w:rPr>
          <w:sz w:val="24"/>
          <w:szCs w:val="24"/>
        </w:rPr>
        <w:t>svibnja</w:t>
      </w:r>
      <w:r w:rsidR="007E0496">
        <w:rPr>
          <w:sz w:val="24"/>
          <w:szCs w:val="24"/>
        </w:rPr>
        <w:t xml:space="preserve"> 2018</w:t>
      </w:r>
      <w:r w:rsidR="009E33A3">
        <w:rPr>
          <w:sz w:val="24"/>
          <w:szCs w:val="24"/>
        </w:rPr>
        <w:t>. zatražio vraćanje uplaćene jamčevine,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>Branku Malenici na račun naveden u podnesku od 21. svibnja 2018</w:t>
      </w:r>
      <w:r w:rsidR="009E33A3">
        <w:rPr>
          <w:sz w:val="24"/>
          <w:szCs w:val="24"/>
        </w:rPr>
        <w:t>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ED4CEA" w:rsidRPr="00ED4CEA">
        <w:rPr>
          <w:sz w:val="24"/>
          <w:szCs w:val="24"/>
        </w:rPr>
        <w:t>24. svibnja 2018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CC15B8">
        <w:rPr>
          <w:sz w:val="24"/>
          <w:szCs w:val="24"/>
        </w:rPr>
        <w:t>,v.r.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>Protiv ovog rješenja može se uložiti žalba Visokom trgovačkom sudu Republike Hrvatske u roku od 8 dana. Žalba  se ulaže  putem ovog suda u 2 primjerka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CC15B8" w:rsidP="00400817" w:rsidR="00CC15B8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Default="00CC15B8" w:rsidP="00400817" w:rsidR="00CC15B8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CC15B8" w:rsidR="009E33A3">
      <w:pPr>
        <w:pStyle w:val="Odlomakpopisa"/>
        <w:jc w:val="both"/>
        <w:rPr>
          <w:sz w:val="24"/>
          <w:szCs w:val="24"/>
        </w:rPr>
      </w:pPr>
    </w:p>
    <w:p w:rsidRDefault="00CC15B8" w:rsidP="00CC15B8" w:rsidR="00CC15B8" w:rsidRPr="009E33A3">
      <w:pPr>
        <w:pStyle w:val="Odlomakpopisa"/>
        <w:jc w:val="both"/>
        <w:rPr>
          <w:sz w:val="24"/>
          <w:szCs w:val="24"/>
        </w:rPr>
      </w:pPr>
    </w:p>
    <w:sectPr w:rsidSect="006800ED" w:rsidR="00CC15B8" w:rsidRPr="009E33A3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4EBC"/>
    <w:rsid w:val="00047BC6"/>
    <w:rsid w:val="00081DA4"/>
    <w:rsid w:val="0011660C"/>
    <w:rsid w:val="002248AC"/>
    <w:rsid w:val="002A3429"/>
    <w:rsid w:val="00344CAA"/>
    <w:rsid w:val="00353F96"/>
    <w:rsid w:val="0036246E"/>
    <w:rsid w:val="00396C64"/>
    <w:rsid w:val="003D56DA"/>
    <w:rsid w:val="003F0353"/>
    <w:rsid w:val="004117EE"/>
    <w:rsid w:val="00434E43"/>
    <w:rsid w:val="0045349E"/>
    <w:rsid w:val="00457301"/>
    <w:rsid w:val="00463006"/>
    <w:rsid w:val="00557785"/>
    <w:rsid w:val="00571DD6"/>
    <w:rsid w:val="00577C20"/>
    <w:rsid w:val="00587AB3"/>
    <w:rsid w:val="00613C2B"/>
    <w:rsid w:val="00625639"/>
    <w:rsid w:val="00655BF2"/>
    <w:rsid w:val="00664767"/>
    <w:rsid w:val="006800ED"/>
    <w:rsid w:val="00684F98"/>
    <w:rsid w:val="00707F55"/>
    <w:rsid w:val="00720596"/>
    <w:rsid w:val="007B1CD9"/>
    <w:rsid w:val="007B2F69"/>
    <w:rsid w:val="007C08F1"/>
    <w:rsid w:val="007C516D"/>
    <w:rsid w:val="007E0496"/>
    <w:rsid w:val="008A286D"/>
    <w:rsid w:val="008E7932"/>
    <w:rsid w:val="00935ABA"/>
    <w:rsid w:val="00965E5A"/>
    <w:rsid w:val="009B5364"/>
    <w:rsid w:val="009E33A3"/>
    <w:rsid w:val="00A076B8"/>
    <w:rsid w:val="00A17E1D"/>
    <w:rsid w:val="00A34E95"/>
    <w:rsid w:val="00A43DCF"/>
    <w:rsid w:val="00A942A8"/>
    <w:rsid w:val="00AE6F93"/>
    <w:rsid w:val="00B4513B"/>
    <w:rsid w:val="00B75C25"/>
    <w:rsid w:val="00BC6197"/>
    <w:rsid w:val="00C00AE9"/>
    <w:rsid w:val="00C00CB9"/>
    <w:rsid w:val="00C05A90"/>
    <w:rsid w:val="00C15ECB"/>
    <w:rsid w:val="00C553E7"/>
    <w:rsid w:val="00CC15B8"/>
    <w:rsid w:val="00CD0178"/>
    <w:rsid w:val="00D65985"/>
    <w:rsid w:val="00D80A87"/>
    <w:rsid w:val="00DA6D0B"/>
    <w:rsid w:val="00DC120E"/>
    <w:rsid w:val="00DE777C"/>
    <w:rsid w:val="00E5553E"/>
    <w:rsid w:val="00E64464"/>
    <w:rsid w:val="00E67A2D"/>
    <w:rsid w:val="00E81382"/>
    <w:rsid w:val="00EC6FA3"/>
    <w:rsid w:val="00ED4CEA"/>
    <w:rsid w:val="00F02397"/>
    <w:rsid w:val="00F608AA"/>
    <w:rsid w:val="00F76BC2"/>
    <w:rsid w:val="00F8674D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15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5B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5B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5B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5B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15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5B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5B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5B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5B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referadi, preslika dijela spisa na VTS</izvorni_sadrzaj>
    <derivirana_varijabla naziv="DomainObject.Predmet.Opis_1">original spis u referadi, preslika dijela spisa na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St-1438/2013</izvorni_sadrzaj>
    <derivirana_varijabla naziv="DomainObject.Predmet.OznakaBroj_1">St-1438/2013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MEGATTI društvo s ograničenom odgovornošću za proizvodnju kemijskih proizvoda, trgovinu, izvoz i uvoz</izvorni_sadrzaj>
    <derivirana_varijabla naziv="DomainObject.Predmet.ProtustrankaFormated_1">  MEGATTI društvo s ograničenom odgovornošću za proizvodnju kemijskih proizvoda, trgovinu, izvoz i uvoz</derivirana_varijabla>
  </DomainObject.Predmet.ProtustrankaFormated>
  <DomainObject.Predmet.ProtustrankaFormatedOIB>
    <izvorni_sadrzaj>  MEGATTI društvo s ograničenom odgovornošću za proizvodnju kemijskih proizvoda, trgovinu, izvoz i uvoz, OIB 50946081192</izvorni_sadrzaj>
    <derivirana_varijabla naziv="DomainObject.Predmet.ProtustrankaFormatedOIB_1">  MEGATTI društvo s ograničenom odgovornošću za proizvodnju kemijskih proizvoda, trgovinu, izvoz i uvoz, OIB 50946081192</derivirana_varijabla>
  </DomainObject.Predmet.ProtustrankaFormatedOIB>
  <DomainObject.Predmet.ProtustrankaFormatedWithAdress>
    <izvorni_sadrzaj> MEGATTI društvo s ograničenom odgovornošću za proizvodnju kemijskih proizvoda, trgovinu, izvoz i uvoz, Koturaška Cesta 31, 10000 Zagreb</izvorni_sadrzaj>
    <derivirana_varijabla naziv="DomainObject.Predmet.ProtustrankaFormatedWithAdress_1"> MEGATTI društvo s ograničenom odgovornošću za proizvodnju kemijskih proizvoda, trgovinu, izvoz i uvoz, Koturaška Cesta 31, 10000 Zagreb</derivirana_varijabla>
  </DomainObject.Predmet.ProtustrankaFormatedWithAdress>
  <DomainObject.Predmet.ProtustrankaFormatedWithAdressOIB>
    <izvorni_sadrzaj> MEGATTI društvo s ograničenom odgovornošću za proizvodnju kemijskih proizvoda, trgovinu, izvoz i uvoz, OIB 50946081192, Koturaška Cesta 31, 10000 Zagreb</izvorni_sadrzaj>
    <derivirana_varijabla naziv="DomainObject.Predmet.ProtustrankaFormatedWithAdressOIB_1"> MEGATTI društvo s ograničenom odgovornošću za proizvodnju kemijskih proizvoda, trgovinu, izvoz i uvoz, OIB 50946081192, Koturaška Cesta 31, 10000 Zagreb</derivirana_varijabla>
  </DomainObject.Predmet.ProtustrankaFormatedWithAdressOIB>
  <DomainObject.Predmet.ProtustrankaWithAdress>
    <izvorni_sadrzaj>MEGATTI društvo s ograničenom odgovornošću za proizvodnju kemijskih proizvoda, trgovinu, izvoz i uvoz Koturaška Cesta 31, 10000 Zagreb</izvorni_sadrzaj>
    <derivirana_varijabla naziv="DomainObject.Predmet.ProtustrankaWithAdress_1">MEGATTI društvo s ograničenom odgovornošću za proizvodnju kemijskih proizvoda, trgovinu, izvoz i uvoz Koturaška Cesta 31, 10000 Zagreb</derivirana_varijabla>
  </DomainObject.Predmet.ProtustrankaWithAdress>
  <DomainObject.Predmet.ProtustrankaWithAdressOIB>
    <izvorni_sadrzaj>MEGATTI društvo s ograničenom odgovornošću za proizvodnju kemijskih proizvoda, trgovinu, izvoz i uvoz, OIB 50946081192, Koturaška Cesta 31, 10000 Zagreb</izvorni_sadrzaj>
    <derivirana_varijabla naziv="DomainObject.Predmet.ProtustrankaWithAdressOIB_1">MEGATTI društvo s ograničenom odgovornošću za proizvodnju kemijskih proizvoda, trgovinu, izvoz i uvoz, OIB 50946081192, Koturaška Cesta 31, 10000 Zagreb</derivirana_varijabla>
  </DomainObject.Predmet.ProtustrankaWithAdressOIB>
  <DomainObject.Predmet.ProtustrankaNazivFormated>
    <izvorni_sadrzaj>MEGATTI društvo s ograničenom odgovornošću za proizvodnju kemijskih proizvoda, trgovinu, izvoz i uvoz</izvorni_sadrzaj>
    <derivirana_varijabla naziv="DomainObject.Predmet.ProtustrankaNazivFormated_1">MEGATTI društvo s ograničenom odgovornošću za proizvodnju kemijskih proizvoda, trgovinu, izvoz i uvoz</derivirana_varijabla>
  </DomainObject.Predmet.ProtustrankaNazivFormated>
  <DomainObject.Predmet.ProtustrankaNazivFormatedOIB>
    <izvorni_sadrzaj>MEGATTI društvo s ograničenom odgovornošću za proizvodnju kemijskih proizvoda, trgovinu, izvoz i uvoz, OIB 50946081192</izvorni_sadrzaj>
    <derivirana_varijabla naziv="DomainObject.Predmet.ProtustrankaNazivFormatedOIB_1">MEGATTI društvo s ograničenom odgovornošću za proizvodnju kemijskih proizvoda, trgovinu, izvoz i uvoz, OIB 50946081192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25. travnja 2018.</izvorni_sadrzaj>
    <derivirana_varijabla naziv="DomainObject.Predmet.SpisIzvanSuda.DatumIzlazaSpisa_1">25. travnja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RH</izvorni_sadrzaj>
    <derivirana_varijabla naziv="DomainObject.Predmet.SpisIzvanSuda.LokacijaSpisa_1">Visoki trgovački sud RH</derivirana_varijabla>
  </DomainObject.Predmet.SpisIzvanSuda.LokacijaSpisa>
  <DomainObject.Predmet.SpisIzvanSuda.Napomena>
    <izvorni_sadrzaj>Pž-1520/18-2 od 9.4.18.</izvorni_sadrzaj>
    <derivirana_varijabla naziv="DomainObject.Predmet.SpisIzvanSuda.Napomena_1">Pž-1520/18-2 od 9.4.18.</derivirana_varijabla>
  </DomainObject.Predmet.SpisIzvanSuda.Napomena>
  <DomainObject.Predmet.SpisIzvanSuda.RazlogIzlaskaSpisa>
    <izvorni_sadrzaj>slanje na viši sud po remisornom vraćanju spisa</izvorni_sadrzaj>
    <derivirana_varijabla naziv="DomainObject.Predmet.SpisIzvanSuda.RazlogIzlaskaSpisa_1">slanje na viši sud po remisornom vraćanju spisa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ARHITEKTONSKI PROJEKTNI ZAVOD - INŽENJERING dioničko društvo za marketing, inženjering i usluge u vanjskotrgovinskom prometu; PLASTPROMET d.o.o. za trgovinu i proizvodnju proizvoda od plastike i metala</izvorni_sadrzaj>
    <derivirana_varijabla naziv="DomainObject.Predmet.StrankaFormated_1">  FINA ZAGREB; ARHITEKTONSKI PROJEKTNI ZAVOD - INŽENJERING dioničko društvo za marketing, inženjering i usluge u vanjskotrgovinskom prometu; PLASTPROMET d.o.o. za trgovinu i proizvodnju proizvoda od plastike i metala</derivirana_varijabla>
  </DomainObject.Predmet.StrankaFormated>
  <DomainObject.Predmet.StrankaFormatedOIB>
    <izvorni_sadrzaj>  FINA ZAGREB, OIB 85821130368; ARHITEKTONSKI PROJEKTNI ZAVOD - INŽENJERING dioničko društvo za marketing, inženjering i usluge u vanjskotrgovinskom prometu, OIB 53768441939; PLASTPROMET d.o.o. za trgovinu i proizvodnju proizvoda od plastike i metala, OIB 18754628719</izvorni_sadrzaj>
    <derivirana_varijabla naziv="DomainObject.Predmet.StrankaFormatedOIB_1">  FINA ZAGREB, OIB 85821130368; ARHITEKTONSKI PROJEKTNI ZAVOD - INŽENJERING dioničko društvo za marketing, inženjering i usluge u vanjskotrgovinskom prometu, OIB 53768441939; PLASTPROMET d.o.o. za trgovinu i proizvodnju proizvoda od plastike i metala, OIB 18754628719</derivirana_varijabla>
  </DomainObject.Predmet.StrankaFormatedOIB>
  <DomainObject.Predmet.StrankaFormatedWithAdress>
    <izvorni_sadrzaj> FINA ZAGREB, ALBRECHTOVA 42, 10000 Zagreb; ARHITEKTONSKI PROJEKTNI ZAVOD - INŽENJERING dioničko društvo za marketing, inženjering i usluge u vanjskotrgovinskom prometu, Grahorova 15, 10000 Zagreb; PLASTPROMET d.o.o. za trgovinu i proizvodnju proizvoda od plastike i metala, Maljevac 29, 47222 Cetingrad</izvorni_sadrzaj>
    <derivirana_varijabla naziv="DomainObject.Predmet.StrankaFormatedWithAdress_1"> FINA ZAGREB, ALBRECHTOVA 42, 10000 Zagreb; ARHITEKTONSKI PROJEKTNI ZAVOD - INŽENJERING dioničko društvo za marketing, inženjering i usluge u vanjskotrgovinskom prometu, Grahorova 15, 10000 Zagreb; PLASTPROMET d.o.o. za trgovinu i proizvodnju proizvoda od plastike i metala, Maljevac 29, 47222 Cetingrad</derivirana_varijabla>
  </DomainObject.Predmet.StrankaFormatedWithAdress>
  <DomainObject.Predmet.StrankaFormatedWithAdressOIB>
    <izvorni_sadrzaj> FINA ZAGREB, OIB 85821130368, ALBRECHTOVA 42, 10000 Zagreb; ARHITEKTONSKI PROJEKTNI ZAVOD - INŽENJERING dioničko društvo za marketing, inženjering i usluge u vanjskotrgovinskom prometu, OIB 53768441939, Grahorova 15, 10000 Zagreb; PLASTPROMET d.o.o. za trgovinu i proizvodnju proizvoda od plastike i metala, OIB 18754628719, Maljevac 29, 47222 Cetingrad</izvorni_sadrzaj>
    <derivirana_varijabla naziv="DomainObject.Predmet.StrankaFormatedWithAdressOIB_1"> FINA ZAGREB, OIB 85821130368, ALBRECHTOVA 42, 10000 Zagreb; ARHITEKTONSKI PROJEKTNI ZAVOD - INŽENJERING dioničko društvo za marketing, inženjering i usluge u vanjskotrgovinskom prometu, OIB 53768441939, Grahorova 15, 10000 Zagreb; PLASTPROMET d.o.o. za trgovinu i proizvodnju proizvoda od plastike i metala, OIB 18754628719, Maljevac 29, 47222 Cetingrad</derivirana_varijabla>
  </DomainObject.Predmet.StrankaFormatedWithAdressOIB>
  <DomainObject.Predmet.StrankaWithAdress>
    <izvorni_sadrzaj>FINA ZAGREB ALBRECHTOVA 42,10000 Zagreb,ARHITEKTONSKI PROJEKTNI ZAVOD - INŽENJERING dioničko društvo za marketing, inženjering i usluge u vanjskotrgovinskom prometu Grahorova 15,10000 Zagreb,PLASTPROMET d.o.o. za trgovinu i proizvodnju proizvoda od plastike i metala Maljevac 29,47222 Cetingrad</izvorni_sadrzaj>
    <derivirana_varijabla naziv="DomainObject.Predmet.StrankaWithAdress_1">FINA ZAGREB ALBRECHTOVA 42,10000 Zagreb,ARHITEKTONSKI PROJEKTNI ZAVOD - INŽENJERING dioničko društvo za marketing, inženjering i usluge u vanjskotrgovinskom prometu Grahorova 15,10000 Zagreb,PLASTPROMET d.o.o. za trgovinu i proizvodnju proizvoda od plastike i metala Maljevac 29,47222 Cetingrad</derivirana_varijabla>
  </DomainObject.Predmet.StrankaWithAdress>
  <DomainObject.Predmet.StrankaWithAdressOIB>
    <izvorni_sadrzaj>FINA ZAGREB, OIB 85821130368, ALBRECHTOVA 42,10000 Zagreb,ARHITEKTONSKI PROJEKTNI ZAVOD - INŽENJERING dioničko društvo za marketing, inženjering i usluge u vanjskotrgovinskom prometu, OIB 53768441939, Grahorova 15,10000 Zagreb,PLASTPROMET d.o.o. za trgovinu i proizvodnju proizvoda od plastike i metala, OIB 18754628719, Maljevac 29,47222 Cetingrad</izvorni_sadrzaj>
    <derivirana_varijabla naziv="DomainObject.Predmet.StrankaWithAdressOIB_1">FINA ZAGREB, OIB 85821130368, ALBRECHTOVA 42,10000 Zagreb,ARHITEKTONSKI PROJEKTNI ZAVOD - INŽENJERING dioničko društvo za marketing, inženjering i usluge u vanjskotrgovinskom prometu, OIB 53768441939, Grahorova 15,10000 Zagreb,PLASTPROMET d.o.o. za trgovinu i proizvodnju proizvoda od plastike i metala, OIB 18754628719, Maljevac 29,47222 Cetingrad</derivirana_varijabla>
  </DomainObject.Predmet.StrankaWithAdressOIB>
  <DomainObject.Predmet.StrankaNazivFormated>
    <izvorni_sadrzaj>FINA ZAGREB,ARHITEKTONSKI PROJEKTNI ZAVOD - INŽENJERING dioničko društvo za marketing, inženjering i usluge u vanjskotrgovinskom prometu,PLASTPROMET d.o.o. za trgovinu i proizvodnju proizvoda od plastike i metala</izvorni_sadrzaj>
    <derivirana_varijabla naziv="DomainObject.Predmet.StrankaNazivFormated_1">FINA ZAGREB,ARHITEKTONSKI PROJEKTNI ZAVOD - INŽENJERING dioničko društvo za marketing, inženjering i usluge u vanjskotrgovinskom prometu,PLASTPROMET d.o.o. za trgovinu i proizvodnju proizvoda od plastike i metala</derivirana_varijabla>
  </DomainObject.Predmet.StrankaNazivFormated>
  <DomainObject.Predmet.StrankaNazivFormatedOIB>
    <izvorni_sadrzaj>FINA ZAGREB, OIB 85821130368,ARHITEKTONSKI PROJEKTNI ZAVOD - INŽENJERING dioničko društvo za marketing, inženjering i usluge u vanjskotrgovinskom prometu, OIB 53768441939,PLASTPROMET d.o.o. za trgovinu i proizvodnju proizvoda od plastike i metala, OIB 18754628719</izvorni_sadrzaj>
    <derivirana_varijabla naziv="DomainObject.Predmet.StrankaNazivFormatedOIB_1">FINA ZAGREB, OIB 85821130368,ARHITEKTONSKI PROJEKTNI ZAVOD - INŽENJERING dioničko društvo za marketing, inženjering i usluge u vanjskotrgovinskom prometu, OIB 53768441939,PLASTPROMET d.o.o. za trgovinu i proizvodnju proizvoda od plastike i metala, OIB 18754628719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izvorni_sadrzaj>
    <derivirana_varijabla naziv="DomainObject.Predmet.StrankaListFormated_1"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derivirana_varijabla>
  </DomainObject.Predmet.StrankaListFormated>
  <DomainObject.Predmet.StrankaListFormatedOIB>
    <izvorni_sadrzaj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izvorni_sadrzaj>
    <derivirana_varijabla naziv="DomainObject.Predmet.StrankaListFormatedOIB_1"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derivirana_varijabla>
  </DomainObject.Predmet.StrankaListFormatedOIB>
  <DomainObject.Predmet.StrankaListFormatedWithAdress>
    <izvorni_sadrzaj>
      <item>FINA ZAGREB, ALBRECHTOVA 42, 10000 Zagreb</item>
      <item>ARHITEKTONSKI PROJEKTNI ZAVOD - INŽENJERING dioničko društvo za marketing, inženjering i usluge u vanjskotrgovinskom prometu, Grahorova 15, 10000 Zagreb</item>
      <item>PLASTPROMET d.o.o. za trgovinu i proizvodnju proizvoda od plastike i metala, Maljevac 29, 47222 Cetingrad</item>
    </izvorni_sadrzaj>
    <derivirana_varijabla naziv="DomainObject.Predmet.StrankaListFormatedWithAdress_1">
      <item>FINA ZAGREB, ALBRECHTOVA 42, 10000 Zagreb</item>
      <item>ARHITEKTONSKI PROJEKTNI ZAVOD - INŽENJERING dioničko društvo za marketing, inženjering i usluge u vanjskotrgovinskom prometu, Grahorova 15, 10000 Zagreb</item>
      <item>PLASTPROMET d.o.o. za trgovinu i proizvodnju proizvoda od plastike i metala, Maljevac 29, 47222 Cetingrad</item>
    </derivirana_varijabla>
  </DomainObject.Predmet.StrankaListFormatedWithAdress>
  <DomainObject.Predmet.StrankaListFormatedWithAdressOIB>
    <izvorni_sadrzaj>
      <item>FINA ZAGREB, OIB 85821130368, ALBRECHTOVA 42, 10000 Zagreb</item>
      <item>ARHITEKTONSKI PROJEKTNI ZAVOD - INŽENJERING dioničko društvo za marketing, inženjering i usluge u vanjskotrgovinskom prometu, OIB 53768441939, Grahorova 15, 10000 Zagreb</item>
      <item>PLASTPROMET d.o.o. za trgovinu i proizvodnju proizvoda od plastike i metala, OIB 18754628719, Maljevac 29, 47222 Cetingrad</item>
    </izvorni_sadrzaj>
    <derivirana_varijabla naziv="DomainObject.Predmet.StrankaListFormatedWithAdressOIB_1">
      <item>FINA ZAGREB, OIB 85821130368, ALBRECHTOVA 42, 10000 Zagreb</item>
      <item>ARHITEKTONSKI PROJEKTNI ZAVOD - INŽENJERING dioničko društvo za marketing, inženjering i usluge u vanjskotrgovinskom prometu, OIB 53768441939, Grahorova 15, 10000 Zagreb</item>
      <item>PLASTPROMET d.o.o. za trgovinu i proizvodnju proizvoda od plastike i metala, OIB 18754628719, Maljevac 29, 47222 Cetingrad</item>
    </derivirana_varijabla>
  </DomainObject.Predmet.StrankaListFormatedWithAdressOIB>
  <DomainObject.Predmet.StrankaListNazivFormated>
    <izvorni_sadrzaj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izvorni_sadrzaj>
    <derivirana_varijabla naziv="DomainObject.Predmet.StrankaListNazivFormated_1"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derivirana_varijabla>
  </DomainObject.Predmet.StrankaListNazivFormated>
  <DomainObject.Predmet.StrankaListNazivFormatedOIB>
    <izvorni_sadrzaj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izvorni_sadrzaj>
    <derivirana_varijabla naziv="DomainObject.Predmet.StrankaListNazivFormatedOIB_1"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derivirana_varijabla>
  </DomainObject.Predmet.StrankaListNazivFormatedOIB>
  <DomainObject.Predmet.ProtuStrankaListFormated>
    <izvorni_sadrzaj>
      <item>MEGATTI društvo s ograničenom odgovornošću za proizvodnju kemijskih proizvoda, trgovinu, izvoz i uvoz</item>
    </izvorni_sadrzaj>
    <derivirana_varijabla naziv="DomainObject.Predmet.ProtuStrankaListFormated_1">
      <item>MEGATTI društvo s ograničenom odgovornošću za proizvodnju kemijskih proizvoda, trgovinu, izvoz i uvoz</item>
    </derivirana_varijabla>
  </DomainObject.Predmet.ProtuStrankaListFormated>
  <DomainObject.Predmet.ProtuStrankaListFormatedOIB>
    <izvorni_sadrzaj>
      <item>MEGATTI društvo s ograničenom odgovornošću za proizvodnju kemijskih proizvoda, trgovinu, izvoz i uvoz, OIB 50946081192</item>
    </izvorni_sadrzaj>
    <derivirana_varijabla naziv="DomainObject.Predmet.ProtuStrankaListFormatedOIB_1">
      <item>MEGATTI društvo s ograničenom odgovornošću za proizvodnju kemijskih proizvoda, trgovinu, izvoz i uvoz, OIB 50946081192</item>
    </derivirana_varijabla>
  </DomainObject.Predmet.ProtuStrankaListFormatedOIB>
  <DomainObject.Predmet.ProtuStrankaListFormatedWithAdress>
    <izvorni_sadrzaj>
      <item>MEGATTI društvo s ograničenom odgovornošću za proizvodnju kemijskih proizvoda, trgovinu, izvoz i uvoz, Koturaška Cesta 31, 10000 Zagreb</item>
    </izvorni_sadrzaj>
    <derivirana_varijabla naziv="DomainObject.Predmet.ProtuStrankaListFormatedWithAdress_1">
      <item>MEGATTI društvo s ograničenom odgovornošću za proizvodnju kemijskih proizvoda, trgovinu, izvoz i uvoz, Koturaška Cesta 31, 10000 Zagreb</item>
    </derivirana_varijabla>
  </DomainObject.Predmet.ProtuStrankaListFormatedWithAdress>
  <DomainObject.Predmet.ProtuStrankaListFormatedWithAdressOIB>
    <izvorni_sadrzaj>
      <item>MEGATTI društvo s ograničenom odgovornošću za proizvodnju kemijskih proizvoda, trgovinu, izvoz i uvoz, OIB 50946081192, Koturaška Cesta 31, 10000 Zagreb</item>
    </izvorni_sadrzaj>
    <derivirana_varijabla naziv="DomainObject.Predmet.ProtuStrankaListFormatedWithAdressOIB_1">
      <item>MEGATTI društvo s ograničenom odgovornošću za proizvodnju kemijskih proizvoda, trgovinu, izvoz i uvoz, OIB 50946081192, Koturaška Cesta 31, 10000 Zagreb</item>
    </derivirana_varijabla>
  </DomainObject.Predmet.ProtuStrankaListFormatedWithAdressOIB>
  <DomainObject.Predmet.ProtuStrankaListNazivFormated>
    <izvorni_sadrzaj>
      <item>MEGATTI društvo s ograničenom odgovornošću za proizvodnju kemijskih proizvoda, trgovinu, izvoz i uvoz</item>
    </izvorni_sadrzaj>
    <derivirana_varijabla naziv="DomainObject.Predmet.ProtuStrankaListNazivFormated_1">
      <item>MEGATTI društvo s ograničenom odgovornošću za proizvodnju kemijskih proizvoda, trgovinu, izvoz i uvoz</item>
    </derivirana_varijabla>
  </DomainObject.Predmet.ProtuStrankaListNazivFormated>
  <DomainObject.Predmet.ProtuStrankaListNazivFormatedOIB>
    <izvorni_sadrzaj>
      <item>MEGATTI društvo s ograničenom odgovornošću za proizvodnju kemijskih proizvoda, trgovinu, izvoz i uvoz, OIB 50946081192</item>
    </izvorni_sadrzaj>
    <derivirana_varijabla naziv="DomainObject.Predmet.ProtuStrankaListNazivFormatedOIB_1">
      <item>MEGATTI društvo s ograničenom odgovornošću za proizvodnju kemijskih proizvoda, trgovinu, izvoz i uvoz, OIB 50946081192</item>
    </derivirana_varijabla>
  </DomainObject.Predmet.ProtuStrankaListNazivFormatedOIB>
  <DomainObject.Predmet.OstaliListFormated>
    <izvorni_sadrzaj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izvorni_sadrzaj>
    <derivirana_varijabla naziv="DomainObject.Predmet.OstaliListFormated_1"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derivirana_varijabla>
  </DomainObject.Predmet.OstaliListFormated>
  <DomainObject.Predmet.OstaliListFormatedOIB>
    <izvorni_sadrzaj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izvorni_sadrzaj>
    <derivirana_varijabla naziv="DomainObject.Predmet.OstaliListFormatedOIB_1"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derivirana_varijabla>
  </DomainObject.Predmet.OstaliListFormatedOIB>
  <DomainObject.Predmet.OstaliListFormatedWithAdress>
    <izvorni_sadrzaj>
      <item>Dževdet Tinjić, Koturaška cesta 31, 10000 Zagreb</item>
      <item>Goran Brozović, Pavlenski Put 5, 10000 Zagreb</item>
      <item>Vjerovnici</item>
      <item>CENTAR BANKA dioničko društvo u stečaju, Heinzelova 47A , 10000 Zagreb</item>
      <item>ZAGREBAČKA BANKA DIONIČKO DRUŠTVO, Trg bana Josipa Jelačića 10, 10000 Zagreb</item>
      <item>OPĆINSKI GRAĐANSKI SUD U ZAGREBU, Ulica Grada Vukovara 84, 10000 Zagreb</item>
    </izvorni_sadrzaj>
    <derivirana_varijabla naziv="DomainObject.Predmet.OstaliListFormatedWithAdress_1">
      <item>Dževdet Tinjić, Koturaška cesta 31, 10000 Zagreb</item>
      <item>Goran Brozović, Pavlenski Put 5, 10000 Zagreb</item>
      <item>Vjerovnici</item>
      <item>CENTAR BANKA dioničko društvo u stečaju, Heinzelova 47A , 10000 Zagreb</item>
      <item>ZAGREBAČKA BANKA DIONIČKO DRUŠTVO, Trg bana Josipa Jelačića 10, 10000 Zagreb</item>
      <item>OPĆINSKI GRAĐANSKI SUD U ZAGREBU, Ulica Grada Vukovara 84, 10000 Zagreb</item>
    </derivirana_varijabla>
  </DomainObject.Predmet.OstaliListFormatedWithAdress>
  <DomainObject.Predmet.OstaliListFormatedWithAdressOIB>
    <izvorni_sadrzaj>
      <item>Dževdet Tinjić, OIB 98381843222, Koturaška cesta 31, 10000 Zagreb</item>
      <item>Goran Brozović, OIB 39833571469, Pavlenski Put 5, 10000 Zagreb</item>
      <item>Vjerovnici</item>
      <item>CENTAR BANKA dioničko društvo u stečaju, OIB 89296739230, Heinzelova 47A , 10000 Zagreb</item>
      <item>ZAGREBAČKA BANKA DIONIČKO DRUŠTVO, OIB 92963223473, Trg bana Josipa Jelačića 10, 10000 Zagreb</item>
      <item>OPĆINSKI GRAĐANSKI SUD U ZAGREBU, OIB 01252163117, Ulica Grada Vukovara 84, 10000 Zagreb</item>
    </izvorni_sadrzaj>
    <derivirana_varijabla naziv="DomainObject.Predmet.OstaliListFormatedWithAdressOIB_1">
      <item>Dževdet Tinjić, OIB 98381843222, Koturaška cesta 31, 10000 Zagreb</item>
      <item>Goran Brozović, OIB 39833571469, Pavlenski Put 5, 10000 Zagreb</item>
      <item>Vjerovnici</item>
      <item>CENTAR BANKA dioničko društvo u stečaju, OIB 89296739230, Heinzelova 47A , 10000 Zagreb</item>
      <item>ZAGREBAČKA BANKA DIONIČKO DRUŠTVO, OIB 92963223473, Trg bana Josipa Jelačića 10, 10000 Zagreb</item>
      <item>OPĆINSKI GRAĐANSKI SUD U ZAGREBU, OIB 01252163117, Ulica Grada Vukovara 84, 10000 Zagreb</item>
    </derivirana_varijabla>
  </DomainObject.Predmet.OstaliListFormatedWithAdressOIB>
  <DomainObject.Predmet.OstaliListNazivFormated>
    <izvorni_sadrzaj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izvorni_sadrzaj>
    <derivirana_varijabla naziv="DomainObject.Predmet.OstaliListNazivFormated_1"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derivirana_varijabla>
  </DomainObject.Predmet.OstaliListNazivFormated>
  <DomainObject.Predmet.OstaliListNazivFormatedOIB>
    <izvorni_sadrzaj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izvorni_sadrzaj>
    <derivirana_varijabla naziv="DomainObject.Predmet.OstaliListNazivFormatedOIB_1"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MEGATTI društvo s ograničenom odgovornošću za proizvodnju kemijskih proizvoda, trgovinu, izvoz i uvoz</izvorni_sadrzaj>
    <derivirana_varijabla naziv="DomainObject.Predmet.ProtustrankaIDrugi_1">MEGATTI društvo s ograničenom odgovornošću za proizvodnju kemijskih proizvoda, trgovinu, izvoz i uvoz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MEGATTI društvo s ograničenom odgovornošću za proizvodnju kemijskih proizvoda, trgovinu, izvoz i uvoz, OIB 50946081192, Koturaška Cesta 31, 10000 Zagreb</izvorni_sadrzaj>
    <derivirana_varijabla naziv="DomainObject.Predmet.ProtustrankaIDrugiAdressOIB_1">MEGATTI društvo s ograničenom odgovornošću za proizvodnju kemijskih proizvoda, trgovinu, izvoz i uvoz, OIB 50946081192, Koturaška Cesta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MEGATTI društvo s ograničenom odgovornošću za proizvodnju kemijskih proizvoda, trgovinu, izvoz i uvoz</item>
      <item>Dževdet Tinjić</item>
      <item>Goran Brozović</item>
      <item>Vjerovnici</item>
      <item>ARHITEKTONSKI PROJEKTNI ZAVOD - INŽENJERING dioničko društvo za marketing, inženjering i usluge u vanjskotrgovinskom prometu</item>
      <item>PLASTPROMET d.o.o. za trgovinu i proizvodnju proizvoda od plastike i metala</item>
      <item>CENTAR BANKA dioničko društvo u stečaju</item>
      <item>ZAGREBAČKA BANKA DIONIČKO DRUŠTVO</item>
      <item>OPĆINSKI GRAĐANSKI SUD U ZAGREBU</item>
    </izvorni_sadrzaj>
    <derivirana_varijabla naziv="DomainObject.Predmet.SudioniciListNaziv_1">
      <item>FINA ZAGREB</item>
      <item>MEGATTI društvo s ograničenom odgovornošću za proizvodnju kemijskih proizvoda, trgovinu, izvoz i uvoz</item>
      <item>Dževdet Tinjić</item>
      <item>Goran Brozović</item>
      <item>Vjerovnici</item>
      <item>ARHITEKTONSKI PROJEKTNI ZAVOD - INŽENJERING dioničko društvo za marketing, inženjering i usluge u vanjskotrgovinskom prometu</item>
      <item>PLASTPROMET d.o.o. za trgovinu i proizvodnju proizvoda od plastike i metala</item>
      <item>CENTAR BANKA dioničko društvo u stečaju</item>
      <item>ZAGREBAČKA BANKA DIONIČKO DRUŠTVO</item>
      <item>OPĆINSKI GRAĐANSKI SUD U ZAGREBU</item>
    </derivirana_varijabla>
  </DomainObject.Predmet.SudioniciListNaziv>
  <DomainObject.Predmet.SudioniciListAdressOIB>
    <izvorni_sadrzaj>
      <item>FINA ZAGREB, OIB 85821130368, ALBRECHTOVA 42,10000 Zagreb</item>
      <item>MEGATTI društvo s ograničenom odgovornošću za proizvodnju kemijskih proizvoda, trgovinu, izvoz i uvoz, OIB 50946081192, Koturaška Cesta 31,10000 Zagreb</item>
      <item>Dževdet Tinjić, OIB 98381843222, Koturaška cesta 31,10000 Zagreb</item>
      <item>Goran Brozović, OIB 39833571469, Pavlenski Put 5,10000 Zagreb</item>
      <item>Vjerovnici</item>
      <item>ARHITEKTONSKI PROJEKTNI ZAVOD - INŽENJERING dioničko društvo za marketing, inženjering i usluge u vanjskotrgovinskom prometu, OIB 53768441939, Grahorova 15,10000 Zagreb</item>
      <item>PLASTPROMET d.o.o. za trgovinu i proizvodnju proizvoda od plastike i metala, OIB 18754628719, Maljevac 29,47222 Cetingrad</item>
      <item>CENTAR BANKA dioničko društvo u stečaju, OIB 89296739230, Heinzelova 47A ,10000 Zagreb</item>
      <item>ZAGREBAČKA BANKA DIONIČKO DRUŠTVO, OIB 92963223473, Trg bana Josipa Jelačića 10,10000 Zagreb</item>
      <item>OPĆINSKI GRAĐANSKI SUD U ZAGREBU, OIB 01252163117, Ulica Grada Vukovara 84,10000 Zagreb</item>
    </izvorni_sadrzaj>
    <derivirana_varijabla naziv="DomainObject.Predmet.SudioniciListAdressOIB_1">
      <item>FINA ZAGREB, OIB 85821130368, ALBRECHTOVA 42,10000 Zagreb</item>
      <item>MEGATTI društvo s ograničenom odgovornošću za proizvodnju kemijskih proizvoda, trgovinu, izvoz i uvoz, OIB 50946081192, Koturaška Cesta 31,10000 Zagreb</item>
      <item>Dževdet Tinjić, OIB 98381843222, Koturaška cesta 31,10000 Zagreb</item>
      <item>Goran Brozović, OIB 39833571469, Pavlenski Put 5,10000 Zagreb</item>
      <item>Vjerovnici</item>
      <item>ARHITEKTONSKI PROJEKTNI ZAVOD - INŽENJERING dioničko društvo za marketing, inženjering i usluge u vanjskotrgovinskom prometu, OIB 53768441939, Grahorova 15,10000 Zagreb</item>
      <item>PLASTPROMET d.o.o. za trgovinu i proizvodnju proizvoda od plastike i metala, OIB 18754628719, Maljevac 29,47222 Cetingrad</item>
      <item>CENTAR BANKA dioničko društvo u stečaju, OIB 89296739230, Heinzelova 47A ,10000 Zagreb</item>
      <item>ZAGREBAČKA BANKA DIONIČKO DRUŠTVO, OIB 92963223473, Trg bana Josipa Jelačića 10,10000 Zagreb</item>
      <item>OPĆINSKI GRAĐANSKI SUD U ZAGREBU, OIB 01252163117,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50946081192</item>
      <item>, OIB 98381843222</item>
      <item>, OIB 39833571469</item>
      <item>, OIB null</item>
      <item>, OIB 53768441939</item>
      <item>, OIB 18754628719</item>
      <item>, OIB 89296739230</item>
      <item>, OIB 92963223473</item>
      <item>, OIB 01252163117</item>
    </izvorni_sadrzaj>
    <derivirana_varijabla naziv="DomainObject.Predmet.SudioniciListNazivOIB_1">
      <item>, OIB 85821130368</item>
      <item>, OIB 50946081192</item>
      <item>, OIB 98381843222</item>
      <item>, OIB 39833571469</item>
      <item>, OIB null</item>
      <item>, OIB 53768441939</item>
      <item>, OIB 18754628719</item>
      <item>, OIB 89296739230</item>
      <item>, OIB 92963223473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220</properties:Words>
  <properties:Characters>1093</properties:Characters>
  <properties:Lines>39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2018-05-24T09:38:00Z</dcterms:created>
  <dc:creator>nmarkovic</dc:creator>
  <cp:lastModifiedBy>Dijana Hadžić</cp:lastModifiedBy>
  <cp:lastPrinted>2018-05-24T09:46:00Z</cp:lastPrinted>
  <dcterms:modified xmlns:xsi="http://www.w3.org/2001/XMLSchema-instance" xsi:type="dcterms:W3CDTF">2018-05-24T09:46:00Z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(62. rješenje - vraćanje jamčevine Malenica.docx)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