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a19a" w14:paraId="a3ba19a" w:rsidRDefault="006A1951" w:rsidP="006A1951" w:rsidR="006A1951">
      <w:pPr>
        <w:jc w:val="both"/>
        <w15:collapsed w:val="false"/>
      </w:pPr>
      <w:bookmarkStart w:name="_GoBack" w:id="0"/>
      <w:bookmarkEnd w:id="0"/>
      <w:r>
        <w:t xml:space="preserve">                      </w:t>
      </w:r>
      <w:r>
        <w:rPr>
          <w:noProof/>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A1951" w:rsidP="006A1951" w:rsidR="006A1951">
      <w:pPr>
        <w:jc w:val="both"/>
      </w:pPr>
      <w:r>
        <w:t xml:space="preserve">       REPUBLIKA HRVATSKA</w:t>
      </w:r>
    </w:p>
    <w:p w:rsidRDefault="006A1951" w:rsidP="006A1951" w:rsidR="006A1951">
      <w:pPr>
        <w:jc w:val="both"/>
      </w:pPr>
      <w:r>
        <w:rPr>
          <w:lang w:val="pt-BR"/>
        </w:rPr>
        <w:t>TRGOVA</w:t>
      </w:r>
      <w:r>
        <w:t>Č</w:t>
      </w:r>
      <w:r>
        <w:rPr>
          <w:lang w:val="pt-BR"/>
        </w:rPr>
        <w:t>KI SUD U VARA</w:t>
      </w:r>
      <w:r>
        <w:t>Ž</w:t>
      </w:r>
      <w:r>
        <w:rPr>
          <w:lang w:val="pt-BR"/>
        </w:rPr>
        <w:t>DINU</w:t>
      </w:r>
    </w:p>
    <w:p w:rsidRDefault="006A1951" w:rsidP="006A1951" w:rsidR="006A1951">
      <w:pPr>
        <w:rPr>
          <w:bCs/>
        </w:rPr>
      </w:pPr>
      <w:r>
        <w:t xml:space="preserve">                      </w:t>
      </w:r>
      <w:r>
        <w:rPr>
          <w:lang w:val="pt-BR"/>
        </w:rPr>
        <w:t>B. Radić 2</w:t>
      </w:r>
      <w:r>
        <w:rPr>
          <w:bCs/>
        </w:rPr>
        <w:t xml:space="preserve">   </w:t>
      </w:r>
    </w:p>
    <w:p w:rsidRDefault="006A1951" w:rsidP="006A1951" w:rsidR="006A1951">
      <w:pPr>
        <w:ind w:firstLine="708" w:left="708"/>
        <w:rPr>
          <w:b/>
        </w:rPr>
      </w:pPr>
      <w:r>
        <w:rPr>
          <w:b/>
        </w:rPr>
        <w:t xml:space="preserve">                        </w:t>
      </w:r>
    </w:p>
    <w:p w:rsidRDefault="006A1951" w:rsidP="006A1951" w:rsidR="006A1951">
      <w:pPr>
        <w:ind w:firstLine="708" w:left="708"/>
        <w:rPr>
          <w:b/>
        </w:rPr>
      </w:pPr>
      <w:r>
        <w:rPr>
          <w:b/>
        </w:rPr>
        <w:t xml:space="preserve">                                                               </w:t>
      </w:r>
    </w:p>
    <w:p w:rsidRDefault="006A1951" w:rsidP="006A1951" w:rsidR="006A1951">
      <w:pPr>
        <w:ind w:left="5664"/>
      </w:pPr>
      <w:r>
        <w:t xml:space="preserve">        Poslovni broj: 3 St-108/14-34</w:t>
      </w:r>
    </w:p>
    <w:p w:rsidRDefault="006A1951" w:rsidP="006A1951" w:rsidR="006A1951"/>
    <w:p w:rsidRDefault="006A1951" w:rsidP="006A1951" w:rsidR="006A1951">
      <w:pPr>
        <w:ind w:left="5664"/>
      </w:pPr>
    </w:p>
    <w:p w:rsidRDefault="006A1951" w:rsidP="006A1951" w:rsidR="006A1951">
      <w:pPr>
        <w:ind w:left="5664"/>
      </w:pPr>
    </w:p>
    <w:p w:rsidRDefault="006A1951" w:rsidP="006A1951" w:rsidR="006A1951">
      <w:pPr>
        <w:jc w:val="center"/>
      </w:pPr>
      <w:r>
        <w:t>R E P U B L I K A   H R V A T S K A</w:t>
      </w:r>
    </w:p>
    <w:p w:rsidRDefault="006A1951" w:rsidP="006A1951" w:rsidR="006A1951">
      <w:pPr>
        <w:rPr>
          <w:b/>
        </w:rPr>
      </w:pPr>
    </w:p>
    <w:p w:rsidRDefault="006A1951" w:rsidP="006A1951" w:rsidR="006A1951">
      <w:pPr>
        <w:jc w:val="center"/>
      </w:pPr>
      <w:r>
        <w:t>R J E Š E N J E</w:t>
      </w:r>
    </w:p>
    <w:p w:rsidRDefault="006A1951" w:rsidP="006A1951" w:rsidR="006A1951">
      <w:pPr>
        <w:jc w:val="center"/>
      </w:pPr>
    </w:p>
    <w:p w:rsidRDefault="006A1951" w:rsidP="006A1951" w:rsidR="006A1951">
      <w:pPr>
        <w:jc w:val="center"/>
      </w:pPr>
    </w:p>
    <w:p w:rsidRDefault="006A1951" w:rsidP="006A1951" w:rsidR="006A1951">
      <w:pPr>
        <w:ind w:firstLine="708"/>
        <w:jc w:val="both"/>
      </w:pPr>
      <w:r>
        <w:t xml:space="preserve">TRGOVAČKI SUD U VARAŽDINU po sucu toga suda Jasni Lekić, kao stečajnom sucu, u stečajnom predmetu u povodu prijedloga predlagatelja Republika Hrvatska, Ministarstvo financija, Porezna uprava, Područni ured Koprivnica, protiv dužnika KC-TRANS obrtnička zadruga, Koprivnica, </w:t>
      </w:r>
      <w:proofErr w:type="spellStart"/>
      <w:r>
        <w:t>Tarašćice</w:t>
      </w:r>
      <w:proofErr w:type="spellEnd"/>
      <w:r>
        <w:t xml:space="preserve"> 19, MBS: 010042869, OIB: 27505024287, zastupan po punomoćniku Draženu Letica, odvjetniku iz Zagreba, </w:t>
      </w:r>
      <w:proofErr w:type="spellStart"/>
      <w:r>
        <w:t>Ljubljanica</w:t>
      </w:r>
      <w:proofErr w:type="spellEnd"/>
      <w:r>
        <w:t xml:space="preserve"> 44/I, radi otvaranja stečajnog postupka nad dužnikom, dana 11. prosinca 2015. godine, </w:t>
      </w:r>
    </w:p>
    <w:p w:rsidRDefault="006A1951" w:rsidP="006A1951" w:rsidR="006A1951">
      <w:pPr>
        <w:jc w:val="both"/>
      </w:pPr>
    </w:p>
    <w:p w:rsidRDefault="006A1951" w:rsidP="006A1951" w:rsidR="006A1951">
      <w:pPr>
        <w:jc w:val="both"/>
      </w:pPr>
    </w:p>
    <w:p w:rsidRDefault="006A1951" w:rsidP="006A1951" w:rsidR="006A1951">
      <w:pPr>
        <w:jc w:val="center"/>
      </w:pPr>
      <w:r>
        <w:t xml:space="preserve">r i j e š i o    j e </w:t>
      </w:r>
    </w:p>
    <w:p w:rsidRDefault="006A1951" w:rsidP="006A1951" w:rsidR="006A1951">
      <w:pPr>
        <w:jc w:val="center"/>
      </w:pPr>
    </w:p>
    <w:p w:rsidRDefault="006A1951" w:rsidP="006A1951" w:rsidR="006A1951">
      <w:pPr>
        <w:jc w:val="center"/>
      </w:pPr>
    </w:p>
    <w:p w:rsidRDefault="006A1951" w:rsidP="006A1951" w:rsidR="006A1951">
      <w:pPr>
        <w:numPr>
          <w:ilvl w:val="0"/>
          <w:numId w:val="47"/>
        </w:numPr>
        <w:jc w:val="both"/>
      </w:pPr>
      <w:r>
        <w:t xml:space="preserve">Pozivaju se vjerovnici stečajnog dužnika KC-TRANS obrtnička zadruga, Koprivnica, </w:t>
      </w:r>
      <w:proofErr w:type="spellStart"/>
      <w:r>
        <w:t>Tarašćice</w:t>
      </w:r>
      <w:proofErr w:type="spellEnd"/>
      <w:r>
        <w:t xml:space="preserve"> 19, MBS: 010042869, OIB: 27505024287, da u roku od 15 dana od dana objave oglasa na e-Oglasnoj ploči na žiro-račun ovog suda prema IBAN konstrukciji broj: HR4023900011300002754 (u elektroničkom nalogu za plaćanje), ili HR40 2390 0011 3000 0275 4 (u nalogu za plaćanje na papirnatom obrascu) uplate iznos od 20.000,00 kn na ime predujmljivanja sredstava za pokriće troškova stečajnog postupka, jer je tijekom prethodnog postupka utvrđeno da stečajna masa nije dostatna ni za pokriće stečajnog postupka.</w:t>
      </w:r>
    </w:p>
    <w:p w:rsidRDefault="006A1951" w:rsidP="006A1951" w:rsidR="006A1951">
      <w:pPr>
        <w:jc w:val="both"/>
      </w:pPr>
    </w:p>
    <w:p w:rsidRDefault="006A1951" w:rsidP="006A1951" w:rsidR="006A1951">
      <w:pPr>
        <w:numPr>
          <w:ilvl w:val="0"/>
          <w:numId w:val="47"/>
        </w:numPr>
        <w:jc w:val="both"/>
      </w:pPr>
      <w:r>
        <w:t>Ukoliko vjerovnici u zadanom roku ne uplate iznos predujma naveden u točki 1. ovog rješenja, stečajni sudac će donijeti odluku o otvaranju i zaključenju stečajnog postupka (članak 63. stavak 1. Stečajnog zakona).</w:t>
      </w:r>
    </w:p>
    <w:p w:rsidRDefault="006A1951" w:rsidP="006A1951" w:rsidR="006A1951">
      <w:pPr>
        <w:jc w:val="both"/>
      </w:pPr>
    </w:p>
    <w:p w:rsidRDefault="006A1951" w:rsidP="006A1951" w:rsidR="006A1951">
      <w:pPr>
        <w:jc w:val="both"/>
      </w:pPr>
    </w:p>
    <w:p w:rsidRDefault="006A1951" w:rsidP="006A1951" w:rsidR="006A1951">
      <w:pPr>
        <w:jc w:val="center"/>
      </w:pPr>
      <w:r>
        <w:t>Obrazloženje</w:t>
      </w:r>
    </w:p>
    <w:p w:rsidRDefault="006A1951" w:rsidP="006A1951" w:rsidR="006A1951">
      <w:pPr>
        <w:jc w:val="center"/>
      </w:pPr>
    </w:p>
    <w:p w:rsidRDefault="006A1951" w:rsidP="006A1951" w:rsidR="006A1951">
      <w:pPr>
        <w:jc w:val="center"/>
      </w:pPr>
    </w:p>
    <w:p w:rsidRDefault="006A1951" w:rsidP="006A1951" w:rsidR="006A1951">
      <w:pPr>
        <w:jc w:val="both"/>
      </w:pPr>
      <w:r>
        <w:tab/>
        <w:t xml:space="preserve">Budući je tijekom prethodnog postupka utvrđeno da imovina dužnika koja bi ušla u stečajnu masu nije dovoljna ni za namirenje troškova toga postupka, stečajni sudac je </w:t>
      </w:r>
      <w:r>
        <w:lastRenderedPageBreak/>
        <w:t xml:space="preserve">temeljem članka 63. stavak 1. Stečajnog zakona donio rješenje kojim poziva vjerovnike da predujme dostatan iznos novca za pokriće troškova postupka. </w:t>
      </w:r>
    </w:p>
    <w:p w:rsidRDefault="006A1951" w:rsidP="006A1951" w:rsidR="006A1951">
      <w:pPr>
        <w:jc w:val="both"/>
      </w:pPr>
      <w:r>
        <w:tab/>
        <w:t xml:space="preserve">Ukoliko vjerovnici ne plate predujam, stečajni sudac će donijeti rješenje o otvaranju i zaključenju stečajnog postupka. </w:t>
      </w:r>
    </w:p>
    <w:p w:rsidRDefault="006A1951" w:rsidP="006A1951" w:rsidR="006A1951">
      <w:pPr>
        <w:jc w:val="both"/>
      </w:pPr>
    </w:p>
    <w:p w:rsidRDefault="006A1951" w:rsidP="006A1951" w:rsidR="006A1951">
      <w:pPr>
        <w:jc w:val="both"/>
      </w:pPr>
    </w:p>
    <w:p w:rsidRDefault="006A1951" w:rsidP="006A1951" w:rsidR="006A1951">
      <w:pPr>
        <w:jc w:val="both"/>
      </w:pPr>
    </w:p>
    <w:p w:rsidRDefault="006A1951" w:rsidP="006A1951" w:rsidR="006A1951">
      <w:pPr>
        <w:jc w:val="center"/>
      </w:pPr>
      <w:r>
        <w:t>U Varaždinu, 11. prosinca 2015. godine</w:t>
      </w:r>
    </w:p>
    <w:p w:rsidRDefault="006A1951" w:rsidP="006A1951" w:rsidR="006A1951">
      <w:pPr>
        <w:jc w:val="center"/>
      </w:pPr>
    </w:p>
    <w:p w:rsidRDefault="006A1951" w:rsidP="006A1951" w:rsidR="006A1951">
      <w:pPr>
        <w:jc w:val="center"/>
      </w:pPr>
    </w:p>
    <w:p w:rsidRDefault="006A1951" w:rsidP="006A1951" w:rsidR="006A1951">
      <w:pPr>
        <w:jc w:val="both"/>
      </w:pPr>
      <w:r>
        <w:t xml:space="preserve">                                                                                                       STEČAJNI SUDAC:</w:t>
      </w:r>
    </w:p>
    <w:p w:rsidRDefault="006A1951" w:rsidP="006A1951" w:rsidR="006A1951">
      <w:pPr>
        <w:jc w:val="both"/>
      </w:pPr>
    </w:p>
    <w:p w:rsidRDefault="006A1951" w:rsidP="006A1951" w:rsidR="006A1951">
      <w:pPr>
        <w:jc w:val="both"/>
      </w:pPr>
      <w:r>
        <w:t xml:space="preserve">                                                                                                              Jasna Lekić</w:t>
      </w:r>
    </w:p>
    <w:p w:rsidRDefault="006A1951" w:rsidP="006A1951" w:rsidR="006A1951">
      <w:pPr>
        <w:jc w:val="both"/>
      </w:pPr>
    </w:p>
    <w:p w:rsidRDefault="006A1951" w:rsidP="006A1951" w:rsidR="006A1951">
      <w:pPr>
        <w:jc w:val="both"/>
      </w:pPr>
    </w:p>
    <w:p w:rsidRDefault="006A1951" w:rsidP="006A1951" w:rsidR="006A1951">
      <w:pPr>
        <w:jc w:val="both"/>
      </w:pPr>
      <w:r>
        <w:t xml:space="preserve">                                                                                      </w:t>
      </w:r>
    </w:p>
    <w:p w:rsidRDefault="006A1951" w:rsidP="006A1951" w:rsidR="006A1951">
      <w:pPr>
        <w:jc w:val="both"/>
      </w:pPr>
    </w:p>
    <w:p w:rsidRDefault="006A1951" w:rsidP="006A1951" w:rsidR="006A1951">
      <w:pPr>
        <w:jc w:val="both"/>
      </w:pPr>
    </w:p>
    <w:p w:rsidRDefault="006A1951" w:rsidP="006A1951" w:rsidR="006A1951">
      <w:pPr>
        <w:jc w:val="both"/>
      </w:pPr>
    </w:p>
    <w:p w:rsidRDefault="006A1951" w:rsidP="006A1951" w:rsidR="006A1951">
      <w:pPr>
        <w:jc w:val="both"/>
      </w:pPr>
      <w:r>
        <w:t>UPUTA O PRAVNOM LIJEKU:</w:t>
      </w:r>
    </w:p>
    <w:p w:rsidRDefault="006A1951" w:rsidP="006A1951" w:rsidR="006A1951">
      <w:pPr>
        <w:jc w:val="both"/>
      </w:pPr>
    </w:p>
    <w:p w:rsidRDefault="006A1951" w:rsidP="006A1951" w:rsidR="006A1951">
      <w:pPr>
        <w:jc w:val="both"/>
      </w:pPr>
      <w:r>
        <w:t xml:space="preserve">Protiv ovog rješenja posebna žalba nije dopuštena. </w:t>
      </w:r>
    </w:p>
    <w:p w:rsidRDefault="006A1951" w:rsidP="006A1951" w:rsidR="006A1951">
      <w:pPr>
        <w:jc w:val="both"/>
      </w:pPr>
    </w:p>
    <w:p w:rsidRDefault="006A1951" w:rsidP="006A1951" w:rsidR="006A1951">
      <w:pPr>
        <w:jc w:val="both"/>
      </w:pPr>
    </w:p>
    <w:p w:rsidRDefault="006A1951" w:rsidP="006A1951" w:rsidR="006A1951">
      <w:pPr>
        <w:jc w:val="both"/>
      </w:pPr>
    </w:p>
    <w:p w:rsidRDefault="006A1951" w:rsidP="006A1951" w:rsidR="006A1951">
      <w:pPr>
        <w:jc w:val="both"/>
      </w:pPr>
    </w:p>
    <w:p w:rsidRDefault="006A1951" w:rsidP="006A1951" w:rsidR="006A1951">
      <w:pPr>
        <w:jc w:val="both"/>
      </w:pPr>
      <w:r>
        <w:t xml:space="preserve">DNA: 1. Pun. dužnika Dražen Letica, odvjetnik iz Zagreba, </w:t>
      </w:r>
      <w:proofErr w:type="spellStart"/>
      <w:r>
        <w:t>Ljubljanica</w:t>
      </w:r>
      <w:proofErr w:type="spellEnd"/>
      <w:r>
        <w:t xml:space="preserve"> 44/I</w:t>
      </w:r>
    </w:p>
    <w:p w:rsidRDefault="006A1951" w:rsidP="006A1951" w:rsidR="006A1951">
      <w:pPr>
        <w:jc w:val="both"/>
      </w:pPr>
      <w:r>
        <w:t xml:space="preserve">           2. ŽDO Varaždin, građansko-upravni odjel</w:t>
      </w:r>
    </w:p>
    <w:p w:rsidRDefault="006A1951" w:rsidP="006A1951" w:rsidR="006A1951">
      <w:pPr>
        <w:jc w:val="both"/>
      </w:pPr>
      <w:r>
        <w:t xml:space="preserve">           3. e-Oglasna ploča ovoga suda </w:t>
      </w:r>
    </w:p>
    <w:p w:rsidRDefault="00DA0242" w:rsidP="006A1951" w:rsidR="00DA0242" w:rsidRPr="006A1951"/>
    <w:sectPr w:rsidSect="00EB0D4C" w:rsidR="00DA0242" w:rsidRPr="006A1951">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854" w:rsidP="00537B78" w:rsidR="007B5854">
      <w:r>
        <w:separator/>
      </w:r>
    </w:p>
  </w:endnote>
  <w:endnote w:id="0" w:type="continuationSeparator">
    <w:p w:rsidRDefault="007B5854" w:rsidP="00537B78" w:rsidR="007B58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854" w:rsidP="00537B78" w:rsidR="007B5854">
      <w:r>
        <w:separator/>
      </w:r>
    </w:p>
  </w:footnote>
  <w:footnote w:id="0" w:type="continuationSeparator">
    <w:p w:rsidRDefault="007B5854" w:rsidP="00537B78" w:rsidR="007B58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C182463"/>
    <w:multiLevelType w:val="hybridMultilevel"/>
    <w:tmpl w:val="F0348264"/>
    <w:lvl w:tplc="B88076A6"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951"/>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5854"/>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67151"/>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AC5"/>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03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BB2034"/>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cstheme="minorBidi"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cstheme="minorBidi"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cstheme="minorBidi"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cstheme="minorBidi"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6715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B2034"/>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ascii="Arial" w:cstheme="minorBidi"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cstheme="minorBidi"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cstheme="minorBidi"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cstheme="minorBidi"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6715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58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5888572">
      <w:bodyDiv w:val="true"/>
      <w:marLeft w:val="0"/>
      <w:marRight w:val="0"/>
      <w:marTop w:val="0"/>
      <w:marBottom w:val="0"/>
      <w:divBdr>
        <w:top w:space="0" w:sz="0" w:color="auto" w:val="none"/>
        <w:left w:space="0" w:sz="0" w:color="auto" w:val="none"/>
        <w:bottom w:space="0" w:sz="0" w:color="auto" w:val="none"/>
        <w:right w:space="0" w:sz="0" w:color="auto" w:val="none"/>
      </w:divBdr>
    </w:div>
    <w:div w:id="1182938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St-108/2014-20</izvorni_sadrzaj>
    <derivirana_varijabla naziv="DomainObject.Oznaka_1">St-108/2014-20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2014.</izvorni_sadrzaj>
    <derivirana_varijabla naziv="DomainObject.Predmet.DatumOsnivanja_1">14.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KC-TRANS obrtnička zadruga zastupanog po punomoćniku Dražen Letica</izvorni_sadrzaj>
    <derivirana_varijabla naziv="DomainObject.Predmet.ProtustrankaFormated_1">  KC-TRANS obrtnička zadruga zastupanog po punomoćniku Dražen Letica</derivirana_varijabla>
  </DomainObject.Predmet.ProtustrankaFormated>
  <DomainObject.Predmet.ProtustrankaFormatedOIB>
    <izvorni_sadrzaj>  KC-TRANS obrtnička zadruga, OIB 27505024287 zastupanog po punomoćniku Dražen Letica</izvorni_sadrzaj>
    <derivirana_varijabla naziv="DomainObject.Predmet.ProtustrankaFormatedOIB_1">  KC-TRANS obrtnička zadruga, OIB 27505024287 zastupanog po punomoćniku Dražen Letica</derivirana_varijabla>
  </DomainObject.Predmet.ProtustrankaFormatedOIB>
  <DomainObject.Predmet.ProtustrankaFormatedWithAdress>
    <izvorni_sadrzaj> KC-TRANS obrtnička zadruga, Tarašćice 19, Koprivnica zastupanog po punomoćniku Dražen Letica</izvorni_sadrzaj>
    <derivirana_varijabla naziv="DomainObject.Predmet.ProtustrankaFormatedWithAdress_1"> KC-TRANS obrtnička zadruga, Tarašćice 19, Koprivnica zastupanog po punomoćniku Dražen Letica</derivirana_varijabla>
  </DomainObject.Predmet.ProtustrankaFormatedWithAdress>
  <DomainObject.Predmet.ProtustrankaFormatedWithAdressOIB>
    <izvorni_sadrzaj> KC-TRANS obrtnička zadruga, OIB 27505024287, Tarašćice 19, Koprivnica zastupanog po punomoćniku Dražen Letica</izvorni_sadrzaj>
    <derivirana_varijabla naziv="DomainObject.Predmet.ProtustrankaFormatedWithAdressOIB_1"> KC-TRANS obrtnička zadruga, OIB 27505024287, Tarašćice 19, Koprivnica zastupanog po punomoćniku Dražen Letica</derivirana_varijabla>
  </DomainObject.Predmet.ProtustrankaFormatedWithAdressOIB>
  <DomainObject.Predmet.ProtustrankaWithAdress>
    <izvorni_sadrzaj>KC-TRANS obrtnička zadruga Tarašćice 19, Koprivnica</izvorni_sadrzaj>
    <derivirana_varijabla naziv="DomainObject.Predmet.ProtustrankaWithAdress_1">KC-TRANS obrtnička zadruga Tarašćice 19, Koprivnica</derivirana_varijabla>
  </DomainObject.Predmet.ProtustrankaWithAdress>
  <DomainObject.Predmet.ProtustrankaWithAdressOIB>
    <izvorni_sadrzaj>KC-TRANS obrtnička zadruga, OIB 27505024287, Tarašćice 19, Koprivnica</izvorni_sadrzaj>
    <derivirana_varijabla naziv="DomainObject.Predmet.ProtustrankaWithAdressOIB_1">KC-TRANS obrtnička zadruga, OIB 27505024287, Tarašćice 19, Koprivnica</derivirana_varijabla>
  </DomainObject.Predmet.ProtustrankaWithAdressOIB>
  <DomainObject.Predmet.ProtustrankaNazivFormated>
    <izvorni_sadrzaj>KC-TRANS obrtnička zadruga</izvorni_sadrzaj>
    <derivirana_varijabla naziv="DomainObject.Predmet.ProtustrankaNazivFormated_1">KC-TRANS obrtnička zadruga</derivirana_varijabla>
  </DomainObject.Predmet.ProtustrankaNazivFormated>
  <DomainObject.Predmet.ProtustrankaNazivFormatedOIB>
    <izvorni_sadrzaj>KC-TRANS obrtnička zadruga, OIB 27505024287</izvorni_sadrzaj>
    <derivirana_varijabla naziv="DomainObject.Predmet.ProtustrankaNazivFormatedOIB_1">KC-TRANS obrtnička zadruga, OIB 27505024287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izvorni_sadrzaj>
    <derivirana_varijabla naziv="DomainObject.Predmet.StrankaFormated_1">  Porezna uprava Koprivnica</derivirana_varijabla>
  </DomainObject.Predmet.StrankaFormated>
  <DomainObject.Predmet.StrankaFormatedOIB>
    <izvorni_sadrzaj>  Porezna uprava Koprivnica</izvorni_sadrzaj>
    <derivirana_varijabla naziv="DomainObject.Predmet.StrankaFormatedOIB_1">  Porezna uprava Koprivnica</derivirana_varijabla>
  </DomainObject.Predmet.StrankaFormatedOIB>
  <DomainObject.Predmet.StrankaFormatedWithAdress>
    <izvorni_sadrzaj> Porezna uprava Koprivnica, Hrvatske državnosti 7, 48000 Koprivnica</izvorni_sadrzaj>
    <derivirana_varijabla naziv="DomainObject.Predmet.StrankaFormatedWithAdress_1"> Porezna uprava Koprivnica, Hrvatske državnosti 7, 48000 Koprivnica</derivirana_varijabla>
  </DomainObject.Predmet.StrankaFormatedWithAdress>
  <DomainObject.Predmet.StrankaFormatedWithAdressOIB>
    <izvorni_sadrzaj> Porezna uprava Koprivnica, Hrvatske državnosti 7, 48000 Koprivnica</izvorni_sadrzaj>
    <derivirana_varijabla naziv="DomainObject.Predmet.StrankaFormatedWithAdressOIB_1"> Porezna uprava Koprivnica, Hrvatske državnosti 7, 48000 Koprivnica</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Hrvatske državnosti 7,48000 Koprivnica</izvorni_sadrzaj>
    <derivirana_varijabla naziv="DomainObject.Predmet.StrankaWithAdressOIB_1">Porezna uprava Koprivnica,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izvorni_sadrzaj>
    <derivirana_varijabla naziv="DomainObject.Predmet.StrankaNazivFormatedOIB_1">Porezna uprava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Koprivnica</item>
    </izvorni_sadrzaj>
    <derivirana_varijabla naziv="DomainObject.Predmet.StrankaListFormated_1">
      <item>Porezna uprava Koprivnica</item>
    </derivirana_varijabla>
  </DomainObject.Predmet.StrankaListFormated>
  <DomainObject.Predmet.StrankaListFormatedOIB>
    <izvorni_sadrzaj>
      <item>Porezna uprava Koprivnica</item>
    </izvorni_sadrzaj>
    <derivirana_varijabla naziv="DomainObject.Predmet.StrankaListFormatedOIB_1">
      <item>Porezna uprava Koprivnica</item>
    </derivirana_varijabla>
  </DomainObject.Predmet.StrankaListFormatedOIB>
  <DomainObject.Predmet.StrankaListFormatedWithAdress>
    <izvorni_sadrzaj>
      <item>Porezna uprava Koprivnica, Hrvatske državnosti 7, 48000 Koprivnica</item>
    </izvorni_sadrzaj>
    <derivirana_varijabla naziv="DomainObject.Predmet.StrankaListFormatedWithAdress_1">
      <item>Porezna uprava Koprivnica, Hrvatske državnosti 7, 48000 Koprivnica</item>
    </derivirana_varijabla>
  </DomainObject.Predmet.StrankaListFormatedWithAdress>
  <DomainObject.Predmet.StrankaListFormatedWithAdressOIB>
    <izvorni_sadrzaj>
      <item>Porezna uprava Koprivnica, Hrvatske državnosti 7, 48000 Koprivnica</item>
    </izvorni_sadrzaj>
    <derivirana_varijabla naziv="DomainObject.Predmet.StrankaListFormatedWithAdressOIB_1">
      <item>Porezna uprava Koprivnica, Hrvatske državnosti 7, 48000 Koprivnica</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item>
    </izvorni_sadrzaj>
    <derivirana_varijabla naziv="DomainObject.Predmet.StrankaListNazivFormatedOIB_1">
      <item>Porezna uprava Koprivnica</item>
    </derivirana_varijabla>
  </DomainObject.Predmet.StrankaListNazivFormatedOIB>
  <DomainObject.Predmet.ProtuStrankaListFormated>
    <izvorni_sadrzaj>
      <item>KC-TRANS obrtnička zadruga zastupanog po punomoćniku Dražen Letica</item>
    </izvorni_sadrzaj>
    <derivirana_varijabla naziv="DomainObject.Predmet.ProtuStrankaListFormated_1">
      <item>KC-TRANS obrtnička zadruga zastupanog po punomoćniku Dražen Letica</item>
    </derivirana_varijabla>
  </DomainObject.Predmet.ProtuStrankaListFormated>
  <DomainObject.Predmet.ProtuStrankaListFormatedOIB>
    <izvorni_sadrzaj>
      <item>KC-TRANS obrtnička zadruga, OIB 27505024287 zastupanog po punomoćniku Dražen Letica</item>
    </izvorni_sadrzaj>
    <derivirana_varijabla naziv="DomainObject.Predmet.ProtuStrankaListFormatedOIB_1">
      <item>KC-TRANS obrtnička zadruga, OIB 27505024287 zastupanog po punomoćniku Dražen Letica</item>
    </derivirana_varijabla>
  </DomainObject.Predmet.ProtuStrankaListFormatedOIB>
  <DomainObject.Predmet.ProtuStrankaListFormatedWithAdress>
    <izvorni_sadrzaj>
      <item>KC-TRANS obrtnička zadruga, Tarašćice 19, Koprivnica zastupanog po punomoćniku Dražen Letica</item>
    </izvorni_sadrzaj>
    <derivirana_varijabla naziv="DomainObject.Predmet.ProtuStrankaListFormatedWithAdress_1">
      <item>KC-TRANS obrtnička zadruga, Tarašćice 19, Koprivnica zastupanog po punomoćniku Dražen Letica</item>
    </derivirana_varijabla>
  </DomainObject.Predmet.ProtuStrankaListFormatedWithAdress>
  <DomainObject.Predmet.ProtuStrankaListFormatedWithAdressOIB>
    <izvorni_sadrzaj>
      <item>KC-TRANS obrtnička zadruga, OIB 27505024287, Tarašćice 19, Koprivnica zastupanog po punomoćniku Dražen Letica</item>
    </izvorni_sadrzaj>
    <derivirana_varijabla naziv="DomainObject.Predmet.ProtuStrankaListFormatedWithAdressOIB_1">
      <item>KC-TRANS obrtnička zadruga, OIB 27505024287, Tarašćice 19, Koprivnica zastupanog po punomoćniku Dražen Letica</item>
    </derivirana_varijabla>
  </DomainObject.Predmet.ProtuStrankaListFormatedWithAdressOIB>
  <DomainObject.Predmet.ProtuStrankaListNazivFormated>
    <izvorni_sadrzaj>
      <item>KC-TRANS obrtnička zadruga</item>
    </izvorni_sadrzaj>
    <derivirana_varijabla naziv="DomainObject.Predmet.ProtuStrankaListNazivFormated_1">
      <item>KC-TRANS obrtnička zadruga</item>
    </derivirana_varijabla>
  </DomainObject.Predmet.ProtuStrankaListNazivFormated>
  <DomainObject.Predmet.ProtuStrankaListNazivFormatedOIB>
    <izvorni_sadrzaj>
      <item>KC-TRANS obrtnička zadruga, OIB 27505024287</item>
    </izvorni_sadrzaj>
    <derivirana_varijabla naziv="DomainObject.Predmet.ProtuStrankaListNazivFormatedOIB_1">
      <item>KC-TRANS obrtnička zadruga, OIB 27505024287</item>
    </derivirana_varijabla>
  </DomainObject.Predmet.ProtuStrankaListNazivFormatedOIB>
  <DomainObject.Predmet.OstaliListFormated>
    <izvorni_sadrzaj>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izvorni_sadrzaj>
    <derivirana_varijabla naziv="DomainObject.Predmet.OstaliListFormated_1">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derivirana_varijabla>
  </DomainObject.Predmet.OstaliListFormated>
  <DomainObject.Predmet.OstaliListFormatedOIB>
    <izvorni_sadrzaj>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izvorni_sadrzaj>
    <derivirana_varijabla naziv="DomainObject.Predmet.OstaliListFormatedOIB_1">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derivirana_varijabla>
  </DomainObject.Predmet.OstaliListFormatedOIB>
  <DomainObject.Predmet.OstaliListFormatedWithAdress>
    <izvorni_sadrzaj>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izvorni_sadrzaj>
    <derivirana_varijabla naziv="DomainObject.Predmet.OstaliListFormatedWithAdress_1">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derivirana_varijabla>
  </DomainObject.Predmet.OstaliListFormatedWithAdress>
  <DomainObject.Predmet.OstaliListFormatedWithAdressOIB>
    <izvorni_sadrzaj>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izvorni_sadrzaj>
    <derivirana_varijabla naziv="DomainObject.Predmet.OstaliListFormatedWithAdressOIB_1">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derivirana_varijabla>
  </DomainObject.Predmet.OstaliListFormatedWithAdressOIB>
  <DomainObject.Predmet.OstaliListNazivFormated>
    <izvorni_sadrzaj>
      <item>Županijsko državno odvjetništvo u Varaždinu, Stalna služba u Koprivnici</item>
      <item>Financijska agencija</item>
      <item>RH Općinski sud u Bjelovaru, Stalna služba u Križevcima</item>
      <item>Dražen Letica</item>
      <item>Županijsko državno odvjetništvo u Varaždinu</item>
    </izvorni_sadrzaj>
    <derivirana_varijabla naziv="DomainObject.Predmet.OstaliListNazivFormated_1">
      <item>Županijsko državno odvjetništvo u Varaždinu, Stalna služba u Koprivnici</item>
      <item>Financijska agencija</item>
      <item>RH Općinski sud u Bjelovaru, Stalna služba u Križevcima</item>
      <item>Dražen Letica</item>
      <item>Županijsko državno odvjetništvo u Varaždinu</item>
    </derivirana_varijabla>
  </DomainObject.Predmet.OstaliListNazivFormated>
  <DomainObject.Predmet.OstaliListNazivFormatedOIB>
    <izvorni_sadrzaj>
      <item>Županijsko državno odvjetništvo u Varaždinu, Stalna služba u Koprivnici</item>
      <item>Financijska agencija</item>
      <item>RH Općinski sud u Bjelovaru, Stalna služba u Križevcima</item>
      <item>Dražen Letica</item>
      <item>Županijsko državno odvjetništvo u Varaždinu</item>
    </izvorni_sadrzaj>
    <derivirana_varijabla naziv="DomainObject.Predmet.OstaliListNazivFormatedOIB_1">
      <item>Županijsko državno odvjetništvo u Varaždinu, Stalna služba u Koprivnici</item>
      <item>Financijska agencija</item>
      <item>RH Općinski sud u Bjelovaru, Stalna služba u Križevcima</item>
      <item>Dražen Letica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St-108/2014-20</izvorni_sadrzaj>
    <derivirana_varijabla naziv="DomainObject.PoslovniBrojDokumenta_1">St-108/2014-20</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KC-TRANS obrtnička zadruga</izvorni_sadrzaj>
    <derivirana_varijabla naziv="DomainObject.Predmet.ProtustrankaIDrugi_1">KC-TRANS obrtnička zadruga</derivirana_varijabla>
  </DomainObject.Predmet.ProtustrankaIDrugi>
  <DomainObject.Predmet.StrankaIDrugiAdressOIB>
    <izvorni_sadrzaj>Porezna uprava Koprivnica, Hrvatske državnosti 7, 48000 Koprivnica</izvorni_sadrzaj>
    <derivirana_varijabla naziv="DomainObject.Predmet.StrankaIDrugiAdressOIB_1">Porezna uprava Koprivnica, Hrvatske državnosti 7, 48000 Koprivnica</derivirana_varijabla>
  </DomainObject.Predmet.StrankaIDrugiAdressOIB>
  <DomainObject.Predmet.ProtustrankaIDrugiAdressOIB>
    <izvorni_sadrzaj>KC-TRANS obrtnička zadruga, OIB 27505024287, Tarašćice 19, Koprivnica</izvorni_sadrzaj>
    <derivirana_varijabla naziv="DomainObject.Predmet.ProtustrankaIDrugiAdressOIB_1">KC-TRANS obrtnička zadruga, OIB 27505024287, Tarašćice 19,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Županijsko državno odvjetništvo u Varaždinu, Stalna služba u Koprivnici</item>
      <item>KC-TRANS obrtnička zadruga</item>
      <item>Financijska agencija</item>
      <item>RH Općinski sud u Bjelovaru, Stalna služba u Križevcima</item>
      <item>Dražen Letica</item>
      <item>Županijsko državno odvjetništvo u Varaždinu</item>
    </izvorni_sadrzaj>
    <derivirana_varijabla naziv="DomainObject.Predmet.SudioniciListNaziv_1">
      <item>Porezna uprava Koprivnica</item>
      <item>Županijsko državno odvjetništvo u Varaždinu, Stalna služba u Koprivnici</item>
      <item>KC-TRANS obrtnička zadruga</item>
      <item>Financijska agencija</item>
      <item>RH Općinski sud u Bjelovaru, Stalna služba u Križevcima</item>
      <item>Dražen Letica</item>
      <item>Županijsko državno odvjetništvo u Varaždinu</item>
    </derivirana_varijabla>
  </DomainObject.Predmet.SudioniciListNaziv>
  <DomainObject.Predmet.SudioniciListAdressOIB>
    <izvorni_sadrzaj>
      <item>Porezna uprava Koprivnica, Hrvatske državnosti 7,48000 Koprivnica</item>
      <item>Županijsko državno odvjetništvo u Varaždinu, Stalna služba u Koprivnici, 48000 KOPRIVNICA</item>
      <item>KC-TRANS obrtnička zadruga, OIB 27505024287, Tarašćice 19,Koprivnica</item>
      <item>Financijska agencija</item>
      <item>RH Općinski sud u Bjelovaru, Stalna služba u Križevcima</item>
      <item>Dražen Letica, Ljubljanica 44/I,10000 Zagreb</item>
      <item>Županijsko državno odvjetništvo u Varaždinu</item>
    </izvorni_sadrzaj>
    <derivirana_varijabla naziv="DomainObject.Predmet.SudioniciListAdressOIB_1">
      <item>Porezna uprava Koprivnica, Hrvatske državnosti 7,48000 Koprivnica</item>
      <item>Županijsko državno odvjetništvo u Varaždinu, Stalna služba u Koprivnici, 48000 KOPRIVNICA</item>
      <item>KC-TRANS obrtnička zadruga, OIB 27505024287, Tarašćice 19,Koprivnica</item>
      <item>Financijska agencija</item>
      <item>RH Općinski sud u Bjelovaru, Stalna služba u Križevcima</item>
      <item>Dražen Letica, Ljubljanica 44/I,10000 Zagreb</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8CCB3-EC68-48E8-B4A3-A394D4F8B0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1850</properties:Characters>
  <properties:Lines>74</properties:Lines>
  <properties:Paragraphs>21</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2015-12-11T11:58:00Z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St-108/2014-20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