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baf5" w14:paraId="581baf5" w:rsidRDefault="00C37E2D" w:rsidP="00C37E2D" w:rsidR="00C37E2D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E2D" w:rsidP="00C37E2D" w:rsidR="00C37E2D">
      <w:pPr>
        <w:jc w:val="both"/>
      </w:pPr>
      <w:r>
        <w:t xml:space="preserve">  REPUBLIKA HRVATSKA</w:t>
      </w:r>
    </w:p>
    <w:p w:rsidRDefault="00C37E2D" w:rsidP="00C37E2D" w:rsidR="00C37E2D">
      <w:pPr>
        <w:jc w:val="both"/>
      </w:pPr>
      <w:r>
        <w:t>TRGOVAČKI SUD  U PAZINU</w:t>
      </w:r>
    </w:p>
    <w:p w:rsidRDefault="00C37E2D" w:rsidP="00C37E2D" w:rsidR="00C37E2D">
      <w:pPr>
        <w:jc w:val="both"/>
      </w:pPr>
      <w:r>
        <w:t xml:space="preserve">           Pazin, Dršćevka 1                                              </w:t>
      </w:r>
    </w:p>
    <w:p w:rsidRDefault="00160EBD" w:rsidP="00160EBD" w:rsidR="00160EBD" w:rsidRPr="006C2F10">
      <w:pPr>
        <w:jc w:val="center"/>
      </w:pPr>
    </w:p>
    <w:p w:rsidRDefault="00160EBD" w:rsidP="00160EBD" w:rsidR="00160EBD" w:rsidRPr="006C2F10">
      <w:pPr>
        <w:jc w:val="center"/>
      </w:pPr>
    </w:p>
    <w:p w:rsidRDefault="00160EBD" w:rsidP="00160EBD" w:rsidR="00160EBD" w:rsidRPr="006C2F10">
      <w:pPr>
        <w:jc w:val="center"/>
      </w:pPr>
      <w:r w:rsidRPr="006C2F10">
        <w:t>R E P U B L I K A  H R V A T S K A</w:t>
      </w:r>
    </w:p>
    <w:p w:rsidRDefault="00160EBD" w:rsidP="00160EBD" w:rsidR="00160EBD" w:rsidRPr="006C2F10"/>
    <w:p w:rsidRDefault="00160EBD" w:rsidP="00160EBD" w:rsidR="00160EBD" w:rsidRPr="006C2F10">
      <w:pPr>
        <w:jc w:val="center"/>
      </w:pPr>
      <w:r w:rsidRPr="006C2F10">
        <w:t>R J E Š E NJ E</w:t>
      </w:r>
    </w:p>
    <w:p w:rsidRDefault="00160EBD" w:rsidP="00160EBD" w:rsidR="00160EBD" w:rsidRPr="006C2F10">
      <w:pPr>
        <w:jc w:val="center"/>
      </w:pPr>
    </w:p>
    <w:p w:rsidRDefault="00160EBD" w:rsidP="00160EBD" w:rsidR="00160EBD" w:rsidRPr="006C2F10">
      <w:pPr>
        <w:ind w:firstLine="708"/>
        <w:jc w:val="both"/>
      </w:pPr>
      <w:r w:rsidRPr="006C2F10">
        <w:t xml:space="preserve">Trgovački sud u Pazinu, po stečajnom sucu Damiru Rabar, u stečajnom postupku nad stečajnim dužnikom VILLA SILVAE d.o.o, u stečaju, Poreč, Partizanska 13, OIB: </w:t>
      </w:r>
      <w:r w:rsidR="00C37E2D" w:rsidRPr="00C37E2D">
        <w:t>45878348893</w:t>
      </w:r>
      <w:r w:rsidRPr="006C2F10">
        <w:t xml:space="preserve">, dana </w:t>
      </w:r>
      <w:r w:rsidR="00C37E2D">
        <w:t>18. prosinca 2017.,</w:t>
      </w:r>
    </w:p>
    <w:p w:rsidRDefault="00160EBD" w:rsidP="00160EBD" w:rsidR="00160EBD" w:rsidRPr="006C2F10">
      <w:pPr>
        <w:jc w:val="both"/>
      </w:pPr>
    </w:p>
    <w:p w:rsidRDefault="00160EBD" w:rsidP="00160EBD" w:rsidR="00160EBD" w:rsidRPr="006C2F10">
      <w:pPr>
        <w:jc w:val="center"/>
      </w:pPr>
      <w:r w:rsidRPr="006C2F10">
        <w:t xml:space="preserve">r i j e š i o  j e </w:t>
      </w:r>
    </w:p>
    <w:p w:rsidRDefault="00160EBD" w:rsidP="00160EBD" w:rsidR="00160EBD" w:rsidRPr="006C2F10">
      <w:pPr>
        <w:jc w:val="both"/>
      </w:pPr>
    </w:p>
    <w:p w:rsidRDefault="00160EBD" w:rsidP="00160EBD" w:rsidR="00160EBD" w:rsidRPr="006C2F10">
      <w:pPr>
        <w:ind w:firstLine="708"/>
        <w:jc w:val="both"/>
      </w:pPr>
      <w:r w:rsidRPr="006C2F10">
        <w:t xml:space="preserve">I.          Obustavlja se prodaja u stečajnom postupku nekretnina </w:t>
      </w:r>
      <w:r w:rsidR="000C50ED" w:rsidRPr="006C2F10">
        <w:t xml:space="preserve">stečajnog dužnika </w:t>
      </w:r>
      <w:r w:rsidRPr="006C2F10">
        <w:t>VILLA SILVAE d.o.o, u stečaju, Poreč, Partizanska 13, OIB: 45878348893,</w:t>
      </w:r>
      <w:r w:rsidR="000C50ED" w:rsidRPr="006C2F10">
        <w:t xml:space="preserve"> i to:</w:t>
      </w:r>
      <w:r w:rsidRPr="006C2F10">
        <w:t xml:space="preserve"> </w:t>
      </w:r>
    </w:p>
    <w:p w:rsidRDefault="00160EBD" w:rsidP="00160EBD" w:rsidR="00160EBD" w:rsidRPr="006C2F10">
      <w:pPr>
        <w:pStyle w:val="Tijeloteksta"/>
      </w:pPr>
      <w:r w:rsidRPr="006C2F10">
        <w:t>- k.č.br 1751/1, upisan</w:t>
      </w:r>
      <w:r w:rsidR="000C50ED" w:rsidRPr="006C2F10">
        <w:t>e</w:t>
      </w:r>
      <w:r w:rsidRPr="006C2F10">
        <w:t xml:space="preserve"> u z.k.ul. 2135 k.o. Grožnjan, </w:t>
      </w:r>
    </w:p>
    <w:p w:rsidRDefault="00160EBD" w:rsidP="00160EBD" w:rsidR="00160EBD" w:rsidRPr="006C2F10">
      <w:pPr>
        <w:pStyle w:val="Tijeloteksta"/>
      </w:pPr>
      <w:r w:rsidRPr="006C2F10">
        <w:t>- k.č.br. 1751/2, upisan</w:t>
      </w:r>
      <w:r w:rsidR="000C50ED" w:rsidRPr="006C2F10">
        <w:t>e</w:t>
      </w:r>
      <w:r w:rsidRPr="006C2F10">
        <w:t xml:space="preserve"> u z.k.ul. 1502  k.o. Grožnjan,  </w:t>
      </w:r>
    </w:p>
    <w:p w:rsidRDefault="00160EBD" w:rsidP="00160EBD" w:rsidR="00160EBD" w:rsidRPr="006C2F10">
      <w:pPr>
        <w:pStyle w:val="Tijeloteksta"/>
      </w:pPr>
      <w:r w:rsidRPr="006C2F10">
        <w:t>- k.č.br. 391 Zgr, upisan</w:t>
      </w:r>
      <w:r w:rsidR="000C50ED" w:rsidRPr="006C2F10">
        <w:t>e</w:t>
      </w:r>
      <w:r w:rsidRPr="006C2F10">
        <w:t xml:space="preserve"> u z.k.ul. 1502 k.o. Grožnjan, </w:t>
      </w:r>
    </w:p>
    <w:p w:rsidRDefault="00160EBD" w:rsidP="00160EBD" w:rsidR="00160EBD" w:rsidRPr="006C2F10">
      <w:pPr>
        <w:pStyle w:val="Tijeloteksta"/>
      </w:pPr>
      <w:r w:rsidRPr="006C2F10">
        <w:t>- k.č.br. 1854/9, upisan</w:t>
      </w:r>
      <w:r w:rsidR="000C50ED" w:rsidRPr="006C2F10">
        <w:t>e</w:t>
      </w:r>
      <w:r w:rsidRPr="006C2F10">
        <w:t xml:space="preserve"> u z.k.ul. 1916  k.o. Grožnjan i </w:t>
      </w:r>
    </w:p>
    <w:p w:rsidRDefault="00160EBD" w:rsidP="00160EBD" w:rsidR="00160EBD" w:rsidRPr="006C2F10">
      <w:pPr>
        <w:pStyle w:val="Tijeloteksta"/>
      </w:pPr>
      <w:r w:rsidRPr="006C2F10">
        <w:t>- 2. suvlasničk</w:t>
      </w:r>
      <w:r w:rsidR="000C50ED" w:rsidRPr="006C2F10">
        <w:t>og</w:t>
      </w:r>
      <w:r w:rsidRPr="006C2F10">
        <w:t xml:space="preserve"> di</w:t>
      </w:r>
      <w:r w:rsidR="000C50ED" w:rsidRPr="006C2F10">
        <w:t>jela</w:t>
      </w:r>
      <w:r w:rsidRPr="006C2F10">
        <w:t xml:space="preserve"> sa 184/773 dijela k.č.br. 1854/8, upisan</w:t>
      </w:r>
      <w:r w:rsidR="000C50ED" w:rsidRPr="006C2F10">
        <w:t>e</w:t>
      </w:r>
      <w:r w:rsidRPr="006C2F10">
        <w:t xml:space="preserve"> u z.k.ul. 2134 k.o. Grožnjan.</w:t>
      </w:r>
    </w:p>
    <w:p w:rsidRDefault="00160EBD" w:rsidP="00160EBD" w:rsidR="00160EBD" w:rsidRPr="006C2F10">
      <w:pPr>
        <w:jc w:val="both"/>
      </w:pPr>
    </w:p>
    <w:p w:rsidRDefault="00160EBD" w:rsidP="00160EBD" w:rsidR="00160EBD" w:rsidRPr="006C2F10">
      <w:pPr>
        <w:jc w:val="both"/>
      </w:pPr>
      <w:r w:rsidRPr="006C2F10">
        <w:t xml:space="preserve">            II.        Nalaže se zemljišno knjižnom odjelu Općinskog suda u Puli - Pola, Stalne službe u Bujama upisati </w:t>
      </w:r>
      <w:r w:rsidR="008502C5" w:rsidRPr="006C2F10">
        <w:t xml:space="preserve">brisanje zabilježbe rješenja o </w:t>
      </w:r>
      <w:r w:rsidRPr="006C2F10">
        <w:t>prodaj</w:t>
      </w:r>
      <w:r w:rsidR="008502C5" w:rsidRPr="006C2F10">
        <w:t xml:space="preserve">i </w:t>
      </w:r>
      <w:r w:rsidRPr="006C2F10">
        <w:t>nekretnina</w:t>
      </w:r>
      <w:r w:rsidR="008502C5" w:rsidRPr="006C2F10">
        <w:t>, posl. br: 1 St-191/15-38, od 6. veljače 2017,</w:t>
      </w:r>
      <w:r w:rsidRPr="006C2F10">
        <w:t xml:space="preserve"> </w:t>
      </w:r>
      <w:r w:rsidR="00754845">
        <w:t xml:space="preserve">upisane </w:t>
      </w:r>
      <w:r w:rsidRPr="006C2F10">
        <w:t>na nekretninama iz točke I. izreke ovog rješenja.</w:t>
      </w:r>
    </w:p>
    <w:p w:rsidRDefault="00160EBD" w:rsidP="00160EBD" w:rsidR="00160EBD" w:rsidRPr="006C2F10">
      <w:pPr>
        <w:jc w:val="center"/>
      </w:pPr>
    </w:p>
    <w:p w:rsidRDefault="00160EBD" w:rsidP="00160EBD" w:rsidR="00160EBD" w:rsidRPr="006C2F10">
      <w:pPr>
        <w:jc w:val="center"/>
      </w:pPr>
      <w:r w:rsidRPr="006C2F10">
        <w:t>Obrazloženje</w:t>
      </w:r>
    </w:p>
    <w:p w:rsidRDefault="00160EBD" w:rsidP="00160EBD" w:rsidR="00160EBD" w:rsidRPr="006C2F10"/>
    <w:p w:rsidRDefault="00975348" w:rsidP="00160EBD" w:rsidR="00160EBD" w:rsidRPr="006C2F10">
      <w:pPr>
        <w:ind w:firstLine="708"/>
        <w:jc w:val="both"/>
      </w:pPr>
      <w:r>
        <w:t>S</w:t>
      </w:r>
      <w:r w:rsidR="00160EBD" w:rsidRPr="006C2F10">
        <w:t xml:space="preserve">tečajni upravitelj ovog stečajnog dužnika </w:t>
      </w:r>
      <w:r w:rsidR="000D2C6F">
        <w:t xml:space="preserve">povukao je prijedlog za </w:t>
      </w:r>
      <w:r w:rsidR="00160EBD" w:rsidRPr="006C2F10">
        <w:t xml:space="preserve">prodaju nekretnina navedenih u izreci ovog rješenja u stečajnom postupku, pa je temeljem odredbe čl. </w:t>
      </w:r>
      <w:r w:rsidR="001B588A">
        <w:t>36. st. 1. i 2. Ovršnog zakona (NN br</w:t>
      </w:r>
      <w:r>
        <w:t>:</w:t>
      </w:r>
      <w:r w:rsidR="001B588A">
        <w:t xml:space="preserve"> 57/96, 29/99, 42/00, 173/03, 194/03, 151/04, 88/05, 121/05 i 67/08), u vezi sa čl. </w:t>
      </w:r>
      <w:r>
        <w:t xml:space="preserve">247. st. 1. </w:t>
      </w:r>
      <w:r w:rsidR="001B588A">
        <w:t>Stečajnog zakona</w:t>
      </w:r>
      <w:r w:rsidR="00160EBD" w:rsidRPr="006C2F10">
        <w:t xml:space="preserve"> </w:t>
      </w:r>
      <w:r>
        <w:t xml:space="preserve">(NN 71/15) </w:t>
      </w:r>
      <w:r w:rsidR="00160EBD" w:rsidRPr="006C2F10">
        <w:t>valjalo odlučiti kao u točki I. i II. izreke ovog rješenja.</w:t>
      </w:r>
    </w:p>
    <w:p w:rsidRDefault="00160EBD" w:rsidP="00160EBD" w:rsidR="00160EBD" w:rsidRPr="006C2F10">
      <w:pPr>
        <w:jc w:val="both"/>
      </w:pPr>
      <w:r w:rsidRPr="006C2F10">
        <w:t>           </w:t>
      </w:r>
    </w:p>
    <w:p w:rsidRDefault="00160EBD" w:rsidP="00160EBD" w:rsidR="00160EBD" w:rsidRPr="006C2F10">
      <w:pPr>
        <w:jc w:val="center"/>
      </w:pPr>
      <w:r w:rsidRPr="006C2F10">
        <w:t xml:space="preserve">U Pazinu, </w:t>
      </w:r>
      <w:r w:rsidR="00C37E2D">
        <w:t>18. prosinac</w:t>
      </w:r>
      <w:r w:rsidR="00975348">
        <w:t xml:space="preserve"> </w:t>
      </w:r>
      <w:r w:rsidRPr="006C2F10">
        <w:t xml:space="preserve">2017. </w:t>
      </w:r>
    </w:p>
    <w:p w:rsidRDefault="00160EBD" w:rsidP="00160EBD" w:rsidR="00160EBD" w:rsidRPr="006C2F10"/>
    <w:p w:rsidRDefault="00160EBD" w:rsidP="00160EBD" w:rsidR="00160EBD" w:rsidRPr="006C2F10">
      <w:r w:rsidRPr="006C2F10">
        <w:t>                                                                                                         </w:t>
      </w:r>
    </w:p>
    <w:p w:rsidRDefault="00160EBD" w:rsidP="00160EBD" w:rsidR="00160EBD" w:rsidRPr="006C2F10">
      <w:r w:rsidRPr="006C2F10">
        <w:t xml:space="preserve"> </w:t>
      </w:r>
      <w:r w:rsidRPr="006C2F10">
        <w:tab/>
      </w:r>
      <w:r w:rsidRPr="006C2F10">
        <w:tab/>
      </w:r>
      <w:r w:rsidRPr="006C2F10">
        <w:tab/>
      </w:r>
      <w:r w:rsidRPr="006C2F10">
        <w:tab/>
      </w:r>
      <w:r w:rsidRPr="006C2F10">
        <w:tab/>
      </w:r>
      <w:r w:rsidRPr="006C2F10">
        <w:tab/>
      </w:r>
      <w:r w:rsidRPr="006C2F10">
        <w:tab/>
      </w:r>
      <w:r w:rsidRPr="006C2F10">
        <w:tab/>
        <w:t xml:space="preserve">      Sudac</w:t>
      </w:r>
    </w:p>
    <w:p w:rsidRDefault="00160EBD" w:rsidP="00160EBD" w:rsidR="00160EBD" w:rsidRPr="006C2F10">
      <w:pPr>
        <w:ind w:firstLine="708"/>
      </w:pPr>
      <w:r w:rsidRPr="006C2F10">
        <w:t xml:space="preserve">                                                                                 </w:t>
      </w:r>
      <w:r w:rsidRPr="006C2F10">
        <w:tab/>
        <w:t xml:space="preserve"> Damir Rabar</w:t>
      </w:r>
      <w:r w:rsidR="00046D35">
        <w:t>, v.r.</w:t>
      </w:r>
    </w:p>
    <w:p w:rsidRDefault="00C37E2D" w:rsidP="00160EBD" w:rsidR="00C37E2D"/>
    <w:p w:rsidRDefault="00C37E2D" w:rsidP="00160EBD" w:rsidR="00C37E2D" w:rsidRPr="006C2F10"/>
    <w:p w:rsidRDefault="00160EBD" w:rsidP="00160EBD" w:rsidR="00160EBD" w:rsidRPr="006C2F10">
      <w:r w:rsidRPr="006C2F10">
        <w:t>UPUTA O PRAVNOM LIJEKU:</w:t>
      </w:r>
    </w:p>
    <w:p w:rsidRDefault="00160EBD" w:rsidP="00C37E2D" w:rsidR="00160EBD" w:rsidRPr="006C2F10">
      <w:pPr>
        <w:jc w:val="both"/>
      </w:pPr>
      <w:r w:rsidRPr="006C2F10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160EBD" w:rsidP="00160EBD" w:rsidR="00160EBD" w:rsidRPr="006C2F10">
      <w:r w:rsidRPr="006C2F10">
        <w:lastRenderedPageBreak/>
        <w:t>DNA:</w:t>
      </w:r>
    </w:p>
    <w:p w:rsidRDefault="00160EBD" w:rsidP="00160EBD" w:rsidR="00160EBD" w:rsidRPr="006C2F10">
      <w:r w:rsidRPr="006C2F10">
        <w:t>- stečajni upravitelj Dražen Ezgeta, Poreč, Mateo Benussi 8</w:t>
      </w:r>
      <w:r w:rsidR="00C37E2D">
        <w:t>,</w:t>
      </w:r>
    </w:p>
    <w:p w:rsidRDefault="00160EBD" w:rsidP="00160EBD" w:rsidR="00160EBD" w:rsidRPr="006C2F10">
      <w:r w:rsidRPr="006C2F10">
        <w:t xml:space="preserve">- Općinski sud u Puli, Stalna služba u Bujama, Zemljišno </w:t>
      </w:r>
      <w:r w:rsidR="00C37E2D">
        <w:t>knjižni odjel, Buje, Istarska 1,</w:t>
      </w:r>
    </w:p>
    <w:p w:rsidRDefault="00160EBD" w:rsidP="00160EBD" w:rsidR="00160EBD" w:rsidRPr="006C2F10">
      <w:pPr>
        <w:jc w:val="both"/>
      </w:pPr>
      <w:r w:rsidRPr="006C2F10">
        <w:t xml:space="preserve">- Republika Hrvatska, Ministarstvo financija, Porezna uprava, Područni ured Pazin, po ŽDO u </w:t>
      </w:r>
    </w:p>
    <w:p w:rsidRDefault="00160EBD" w:rsidP="00160EBD" w:rsidR="00160EBD" w:rsidRPr="006C2F10">
      <w:pPr>
        <w:jc w:val="both"/>
      </w:pPr>
      <w:r w:rsidRPr="006C2F10">
        <w:t xml:space="preserve">  Puli</w:t>
      </w:r>
      <w:r w:rsidR="00C37E2D">
        <w:t>,</w:t>
      </w:r>
    </w:p>
    <w:p w:rsidRDefault="00160EBD" w:rsidP="00160EBD" w:rsidR="00160EBD" w:rsidRPr="006C2F10">
      <w:r w:rsidRPr="006C2F10">
        <w:t xml:space="preserve">- KERMAS ULAGANJA d.o.o, Pula, Dobrilina 9, po odvjetnicima ZOU Goran Veljović i dr, </w:t>
      </w:r>
    </w:p>
    <w:p w:rsidRDefault="00160EBD" w:rsidP="00160EBD" w:rsidR="00160EBD" w:rsidRPr="006C2F10">
      <w:r w:rsidRPr="006C2F10">
        <w:t xml:space="preserve">  Pula, Dobrilina 9</w:t>
      </w:r>
      <w:r w:rsidR="00C37E2D">
        <w:t>,</w:t>
      </w:r>
    </w:p>
    <w:p w:rsidRDefault="00160EBD" w:rsidP="00160EBD" w:rsidR="00160EBD" w:rsidRPr="006C2F10">
      <w:r w:rsidRPr="006C2F10">
        <w:t xml:space="preserve">- KERMAS HOLDING LIMITED, Malta, Floriana FRN 1400, St. Anne Street, Europe     </w:t>
      </w:r>
    </w:p>
    <w:p w:rsidRDefault="00160EBD" w:rsidP="00160EBD" w:rsidR="00160EBD" w:rsidRPr="006C2F10">
      <w:r w:rsidRPr="006C2F10">
        <w:t xml:space="preserve">  Cen</w:t>
      </w:r>
      <w:r w:rsidR="00C37E2D">
        <w:t>t</w:t>
      </w:r>
      <w:r w:rsidRPr="006C2F10">
        <w:t>re, 2nd floor, po odvjetnicima ZOU Goran Veljović i dr, Pula, Dobrilina 9</w:t>
      </w:r>
      <w:r w:rsidR="00C37E2D">
        <w:t>,</w:t>
      </w:r>
    </w:p>
    <w:p w:rsidRDefault="00160EBD" w:rsidP="00160EBD" w:rsidR="00160EBD">
      <w:r w:rsidRPr="006C2F10">
        <w:t xml:space="preserve">- Porezna uprava, </w:t>
      </w:r>
      <w:r w:rsidR="00C37E2D">
        <w:t>Područni ured Istra, Primorje, Lika, Pazin, M. B. Rašana 2/4,</w:t>
      </w:r>
    </w:p>
    <w:p w:rsidRDefault="00C37E2D" w:rsidP="00160EBD" w:rsidR="00C37E2D" w:rsidRPr="006C2F10">
      <w:pPr>
        <w:rPr>
          <w:b/>
        </w:rPr>
      </w:pPr>
      <w:r>
        <w:t>- e-oglasna ploča suda 8 dana.</w:t>
      </w:r>
    </w:p>
    <w:p w:rsidRDefault="00160EBD" w:rsidP="00160EBD" w:rsidR="00160EBD" w:rsidRPr="006C2F10"/>
    <w:p w:rsidRDefault="000F18BB" w:rsidR="000F18BB" w:rsidRPr="006C2F10"/>
    <w:sectPr w:rsidR="000F18BB" w:rsidRPr="006C2F10">
      <w:headerReference w:type="even" r:id="rId9"/>
      <w:headerReference w:type="default" r:id="rId10"/>
      <w:footerReference w:type="even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F8D" w:rsidR="00FE0F8D">
      <w:r>
        <w:separator/>
      </w:r>
    </w:p>
  </w:endnote>
  <w:endnote w:id="0" w:type="continuationSeparator">
    <w:p w:rsidRDefault="00FE0F8D" w:rsidR="00FE0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845" w:rsidR="0075484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4845" w:rsidR="0075484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F8D" w:rsidR="00FE0F8D">
      <w:r>
        <w:separator/>
      </w:r>
    </w:p>
  </w:footnote>
  <w:footnote w:id="0" w:type="continuationSeparator">
    <w:p w:rsidRDefault="00FE0F8D" w:rsidR="00FE0F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845" w:rsidP="00754845" w:rsidR="007548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4845" w:rsidR="007548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E2D" w:rsidP="00C37E2D" w:rsidR="00C37E2D">
    <w:pPr>
      <w:pStyle w:val="Zaglavlje"/>
      <w:framePr w:y="1" w:xAlign="center" w:vAnchor="text" w:hAnchor="margin" w:wrap="around"/>
      <w:jc w:val="center"/>
    </w:pPr>
    <w:r>
      <w:rPr>
        <w:rStyle w:val="Brojstranice"/>
      </w:rPr>
      <w:tab/>
    </w:r>
    <w:r w:rsidR="00754845">
      <w:rPr>
        <w:rStyle w:val="Brojstranice"/>
      </w:rPr>
      <w:fldChar w:fldCharType="begin"/>
    </w:r>
    <w:r w:rsidR="00754845">
      <w:rPr>
        <w:rStyle w:val="Brojstranice"/>
      </w:rPr>
      <w:instrText xml:space="preserve">PAGE  </w:instrText>
    </w:r>
    <w:r w:rsidR="00754845">
      <w:rPr>
        <w:rStyle w:val="Brojstranice"/>
      </w:rPr>
      <w:fldChar w:fldCharType="separate"/>
    </w:r>
    <w:r w:rsidR="00266CD1">
      <w:rPr>
        <w:rStyle w:val="Brojstranice"/>
        <w:noProof/>
      </w:rPr>
      <w:t>2</w:t>
    </w:r>
    <w:r w:rsidR="00754845">
      <w:rPr>
        <w:rStyle w:val="Brojstranice"/>
      </w:rPr>
      <w:fldChar w:fldCharType="end"/>
    </w:r>
    <w:r>
      <w:rPr>
        <w:rStyle w:val="Brojstranice"/>
      </w:rPr>
      <w:tab/>
    </w:r>
    <w:r>
      <w:t>1 St-191/15-56</w:t>
    </w:r>
  </w:p>
  <w:p w:rsidRDefault="00754845" w:rsidR="00754845">
    <w:pPr>
      <w:pStyle w:val="Zaglavlje"/>
      <w:framePr w:y="1" w:xAlign="center" w:vAnchor="text" w:hAnchor="margin" w:wrap="around"/>
      <w:rPr>
        <w:rStyle w:val="Brojstranice"/>
      </w:rPr>
    </w:pPr>
  </w:p>
  <w:p w:rsidRDefault="00754845" w:rsidR="00754845">
    <w:pPr>
      <w:pStyle w:val="Zaglavlje"/>
      <w:framePr w:y="1" w:xAlign="center" w:vAnchor="text" w:hAnchor="margin" w:wrap="around"/>
      <w:rPr>
        <w:rStyle w:val="Brojstranice"/>
      </w:rPr>
    </w:pPr>
  </w:p>
  <w:p w:rsidRDefault="00754845" w:rsidR="007548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E2D" w:rsidP="00C37E2D" w:rsidR="00C37E2D">
    <w:pPr>
      <w:pStyle w:val="Zaglavlje"/>
      <w:jc w:val="right"/>
    </w:pPr>
    <w:r>
      <w:t>1 St-191/15-56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EBD"/>
    <w:rsid w:val="00046D35"/>
    <w:rsid w:val="000C50ED"/>
    <w:rsid w:val="000D2C6F"/>
    <w:rsid w:val="000F18BB"/>
    <w:rsid w:val="00160EBD"/>
    <w:rsid w:val="001B588A"/>
    <w:rsid w:val="001C0EE0"/>
    <w:rsid w:val="00266CD1"/>
    <w:rsid w:val="006C2F10"/>
    <w:rsid w:val="00754845"/>
    <w:rsid w:val="008502C5"/>
    <w:rsid w:val="00975348"/>
    <w:rsid w:val="009B55A5"/>
    <w:rsid w:val="009F6A65"/>
    <w:rsid w:val="00A95074"/>
    <w:rsid w:val="00AC55CA"/>
    <w:rsid w:val="00BA3C2B"/>
    <w:rsid w:val="00C02C94"/>
    <w:rsid w:val="00C37E2D"/>
    <w:rsid w:val="00D96298"/>
    <w:rsid w:val="00FE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0EBD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160EBD"/>
  </w:style>
  <w:style w:styleId="Zaglavlje" w:type="paragraph">
    <w:name w:val="header"/>
    <w:basedOn w:val="Normal"/>
    <w:link w:val="ZaglavljeChar"/>
    <w:uiPriority w:val="99"/>
    <w:rsid w:val="00160EBD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link w:val="Zaglavlje"/>
    <w:uiPriority w:val="99"/>
    <w:rsid w:val="00160EB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rsid w:val="00160EBD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link w:val="Podnoje"/>
    <w:rsid w:val="00160EB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160EB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160EB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E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60EB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CD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CD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CD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0EBD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160EBD"/>
  </w:style>
  <w:style w:styleId="Zaglavlje" w:type="paragraph">
    <w:name w:val="header"/>
    <w:basedOn w:val="Normal"/>
    <w:link w:val="ZaglavljeChar"/>
    <w:uiPriority w:val="99"/>
    <w:rsid w:val="00160EBD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link w:val="Zaglavlje"/>
    <w:uiPriority w:val="99"/>
    <w:rsid w:val="00160EB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rsid w:val="00160EBD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link w:val="Podnoje"/>
    <w:rsid w:val="00160EB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160EBD"/>
    <w:pPr>
      <w:jc w:val="both"/>
    </w:pPr>
    <w:rPr>
      <w:bCs w:val="0"/>
    </w:rPr>
  </w:style>
  <w:style w:customStyle="1" w:styleId="TijelotekstaChar" w:type="character">
    <w:name w:val="Tijelo teksta Char"/>
    <w:link w:val="Tijeloteksta"/>
    <w:rsid w:val="00160EB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E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60EB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CD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CD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CD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1983</properties:Characters>
  <properties:Lines>59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2017-12-18T08:14:00Z</dcterms:created>
  <dc:creator>korisnik</dc:creator>
  <cp:lastModifiedBy>Lorena Paris Aničić</cp:lastModifiedBy>
  <cp:lastPrinted>2017-12-18T08:21:00Z</cp:lastPrinted>
  <dcterms:modified xmlns:xsi="http://www.w3.org/2001/XMLSchema-instance" xsi:type="dcterms:W3CDTF">2017-12-18T08:25:00Z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