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39f6" w14:paraId="04439f6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6676" w:rsidP="00F66676" w:rsidR="00F66676" w:rsidRPr="004453B3">
      <w:pPr>
        <w:pStyle w:val="Zaglavlje"/>
      </w:pPr>
      <w:r w:rsidRPr="004453B3">
        <w:t xml:space="preserve">REPUBLIKA HRVATSKA </w:t>
      </w:r>
    </w:p>
    <w:p w:rsidRDefault="00F66676" w:rsidP="00F66676" w:rsidR="00F66676" w:rsidRPr="004453B3">
      <w:pPr>
        <w:pStyle w:val="Zaglavlje"/>
      </w:pPr>
      <w:r w:rsidRPr="004453B3">
        <w:t>Trgovački sud u Zagrebu</w:t>
      </w:r>
    </w:p>
    <w:p w:rsidRDefault="00F66676" w:rsidP="00F66676" w:rsidR="00F66676" w:rsidRPr="004453B3">
      <w:pPr>
        <w:pStyle w:val="Zaglavlje"/>
      </w:pPr>
      <w:r w:rsidRPr="004453B3">
        <w:t xml:space="preserve">Zagreb, Amruševa 2/II </w:t>
      </w:r>
    </w:p>
    <w:p w:rsidRDefault="00F66676" w:rsidP="00F66676" w:rsidR="00F66676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3401/15</w:t>
      </w:r>
    </w:p>
    <w:p w:rsidRDefault="00F66676" w:rsidP="00F66676" w:rsidR="00F66676" w:rsidRPr="004453B3">
      <w:pPr>
        <w:jc w:val="center"/>
      </w:pPr>
    </w:p>
    <w:p w:rsidRDefault="00F66676" w:rsidP="00F66676" w:rsidR="00F66676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F66676" w:rsidP="00F66676" w:rsidR="00F66676" w:rsidRPr="004453B3">
      <w:pPr>
        <w:jc w:val="both"/>
      </w:pPr>
    </w:p>
    <w:p w:rsidRDefault="00F66676" w:rsidP="00F66676" w:rsidR="00F66676" w:rsidRPr="004453B3">
      <w:pPr>
        <w:jc w:val="center"/>
      </w:pPr>
      <w:r w:rsidRPr="004453B3">
        <w:t>R J E Š E N J E</w:t>
      </w:r>
    </w:p>
    <w:p w:rsidRDefault="00F66676" w:rsidP="00F66676" w:rsidR="00F66676" w:rsidRPr="004453B3">
      <w:pPr>
        <w:jc w:val="center"/>
      </w:pPr>
    </w:p>
    <w:p w:rsidRDefault="00F66676" w:rsidP="00F66676" w:rsidR="00F66676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BRANITELJ-GRADNJA-MEDVEDNICA, Zadruga branitelja za projektiranje, građenje i nadzor, Zagreb, Ilica 295, OIB: 45456957838, </w:t>
      </w:r>
      <w:r w:rsidRPr="004453B3">
        <w:t xml:space="preserve">dana </w:t>
      </w:r>
      <w:r>
        <w:t>25. ožujka</w:t>
      </w:r>
      <w:r w:rsidRPr="004453B3">
        <w:t xml:space="preserve"> 2016. </w:t>
      </w:r>
    </w:p>
    <w:p w:rsidRDefault="00F66676" w:rsidP="00F66676" w:rsidR="00F66676" w:rsidRPr="004453B3">
      <w:pPr>
        <w:jc w:val="both"/>
      </w:pPr>
    </w:p>
    <w:p w:rsidRDefault="00F66676" w:rsidP="00F66676" w:rsidR="00F66676" w:rsidRPr="004453B3">
      <w:pPr>
        <w:jc w:val="center"/>
      </w:pPr>
      <w:r w:rsidRPr="004453B3">
        <w:t>r i j e š i o    je</w:t>
      </w:r>
    </w:p>
    <w:p w:rsidRDefault="00F66676" w:rsidP="00F66676" w:rsidR="00F66676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66676" w:rsidP="00F66676" w:rsidR="00F66676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BRANITELJ-GRADNJA-MEDVEDNICA, Zadruga branitelja za projektiranje, građenje i nadzor, Zagreb, Ilica 295, OIB: 45456957838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F66676" w:rsidP="00F66676" w:rsidR="00F66676" w:rsidRPr="004453B3">
      <w:pPr>
        <w:pStyle w:val="BodyText21"/>
        <w:rPr>
          <w:rFonts w:hAnsi="Times New Roman" w:ascii="Times New Roman"/>
          <w:szCs w:val="24"/>
        </w:rPr>
      </w:pPr>
    </w:p>
    <w:p w:rsidRDefault="00F66676" w:rsidP="00F66676" w:rsidR="00F66676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Krešimir Maretić, OIB: 66108961276, Zagreb, Šimuna Starčevića 7.</w:t>
      </w:r>
    </w:p>
    <w:p w:rsidRDefault="00F66676" w:rsidP="00F66676" w:rsidR="00F66676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66676" w:rsidP="00F66676" w:rsidR="00F66676">
      <w:pPr>
        <w:jc w:val="both"/>
      </w:pPr>
      <w:r w:rsidRPr="004453B3">
        <w:t xml:space="preserve">III. Zaključuje se stečajni postupak nad dužnikom </w:t>
      </w:r>
      <w:r>
        <w:t>BRANITELJ-GRADNJA-MEDVEDNICA, Zadruga branitelja za projektiranje, građenje i nadzor, Zagreb, Ilica 295, OIB: 45456957838.</w:t>
      </w:r>
    </w:p>
    <w:p w:rsidRDefault="00F66676" w:rsidP="00F66676" w:rsidR="00F66676" w:rsidRPr="004453B3">
      <w:pPr>
        <w:jc w:val="both"/>
      </w:pPr>
    </w:p>
    <w:p w:rsidRDefault="00F66676" w:rsidP="00F66676" w:rsidR="00F66676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F66676" w:rsidP="00F66676" w:rsidR="00F66676" w:rsidRPr="004453B3">
      <w:pPr>
        <w:jc w:val="both"/>
      </w:pPr>
    </w:p>
    <w:p w:rsidRDefault="00F66676" w:rsidP="00F66676" w:rsidR="00F66676" w:rsidRPr="004453B3">
      <w:pPr>
        <w:ind w:left="360"/>
        <w:jc w:val="center"/>
      </w:pPr>
      <w:r w:rsidRPr="004453B3">
        <w:t>Obrazloženje</w:t>
      </w:r>
    </w:p>
    <w:p w:rsidRDefault="00F66676" w:rsidP="00F66676" w:rsidR="00F66676" w:rsidRPr="004453B3">
      <w:pPr>
        <w:jc w:val="both"/>
      </w:pPr>
    </w:p>
    <w:p w:rsidRDefault="00F66676" w:rsidP="00F66676" w:rsidR="00F66676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F66676" w:rsidP="00F66676" w:rsidR="00F66676" w:rsidRPr="004453B3">
      <w:pPr>
        <w:jc w:val="both"/>
      </w:pPr>
    </w:p>
    <w:p w:rsidRDefault="00F66676" w:rsidP="00F66676" w:rsidR="00F66676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22.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66676" w:rsidP="00F66676" w:rsidR="00F66676" w:rsidRPr="004453B3">
      <w:pPr>
        <w:jc w:val="both"/>
      </w:pPr>
    </w:p>
    <w:p w:rsidRDefault="00F66676" w:rsidP="00F66676" w:rsidR="00F66676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F66676" w:rsidP="00F66676" w:rsidR="00F66676" w:rsidRPr="004453B3">
      <w:pPr>
        <w:jc w:val="both"/>
      </w:pPr>
    </w:p>
    <w:p w:rsidRDefault="00F66676" w:rsidP="00F66676" w:rsidR="00F66676" w:rsidRPr="004453B3">
      <w:pPr>
        <w:jc w:val="both"/>
      </w:pPr>
      <w:r w:rsidRPr="004453B3">
        <w:tab/>
        <w:t xml:space="preserve">Iz podneska Hrvatskog zavoda za mirovinsko osiguranje proizlazi da dužnik nema zaposlenih. </w:t>
      </w:r>
    </w:p>
    <w:p w:rsidRDefault="00F66676" w:rsidP="00F66676" w:rsidR="00F66676" w:rsidRPr="004453B3">
      <w:pPr>
        <w:jc w:val="both"/>
      </w:pPr>
    </w:p>
    <w:p w:rsidRDefault="00F66676" w:rsidP="00F66676" w:rsidR="00F66676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66676" w:rsidP="00F66676" w:rsidR="00F66676" w:rsidRPr="004453B3">
      <w:pPr>
        <w:jc w:val="both"/>
      </w:pPr>
    </w:p>
    <w:p w:rsidRDefault="00F66676" w:rsidP="00F66676" w:rsidR="00F66676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F66676" w:rsidP="00F66676" w:rsidR="00F66676" w:rsidRPr="004453B3">
      <w:pPr>
        <w:jc w:val="both"/>
      </w:pPr>
    </w:p>
    <w:p w:rsidRDefault="00F66676" w:rsidP="00F66676" w:rsidR="00F66676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F66676" w:rsidP="00F66676" w:rsidR="00F66676" w:rsidRPr="004453B3">
      <w:pPr>
        <w:jc w:val="center"/>
      </w:pPr>
    </w:p>
    <w:p w:rsidRDefault="00F66676" w:rsidP="00F66676" w:rsidR="00F66676" w:rsidRPr="004453B3">
      <w:pPr>
        <w:ind w:firstLine="720" w:left="5040"/>
        <w:jc w:val="right"/>
      </w:pPr>
      <w:r w:rsidRPr="004453B3">
        <w:t xml:space="preserve">      SUDAC:</w:t>
      </w:r>
    </w:p>
    <w:p w:rsidRDefault="00F66676" w:rsidP="00F66676" w:rsidR="00F66676" w:rsidRPr="004453B3">
      <w:pPr>
        <w:jc w:val="right"/>
      </w:pPr>
      <w:r>
        <w:t>Goran Iskra</w:t>
      </w:r>
      <w:r w:rsidR="000C3C62">
        <w:t>, v.r.</w:t>
      </w:r>
    </w:p>
    <w:p w:rsidRDefault="00F66676" w:rsidP="00F66676" w:rsidR="00F66676" w:rsidRPr="004453B3">
      <w:pPr>
        <w:jc w:val="both"/>
      </w:pPr>
    </w:p>
    <w:p w:rsidRDefault="00F66676" w:rsidP="00F66676" w:rsidR="00F66676" w:rsidRPr="004453B3">
      <w:pPr>
        <w:jc w:val="both"/>
      </w:pPr>
    </w:p>
    <w:p w:rsidRDefault="00F66676" w:rsidP="00F66676" w:rsidR="00F66676" w:rsidRPr="004453B3">
      <w:pPr>
        <w:jc w:val="both"/>
      </w:pPr>
      <w:r w:rsidRPr="004453B3">
        <w:t>Uputa o pravnom lijeku:</w:t>
      </w:r>
    </w:p>
    <w:p w:rsidRDefault="00F66676" w:rsidP="00F66676" w:rsidR="00F66676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F66676" w:rsidP="00F66676" w:rsidR="00F66676" w:rsidRPr="004453B3">
      <w:pPr>
        <w:jc w:val="both"/>
        <w:rPr>
          <w:i/>
        </w:rPr>
      </w:pPr>
    </w:p>
    <w:p w:rsidRDefault="00F66676" w:rsidP="00F66676" w:rsidR="00F66676" w:rsidRPr="004453B3">
      <w:pPr>
        <w:jc w:val="both"/>
      </w:pPr>
    </w:p>
    <w:p w:rsidRDefault="000C3C62" w:rsidP="000C3C62" w:rsidR="00F66676">
      <w:pPr>
        <w:jc w:val="right"/>
      </w:pPr>
      <w:r>
        <w:t>Za točnost otpravka-ovlašteni službenik:</w:t>
      </w:r>
    </w:p>
    <w:p w:rsidRDefault="000C3C62" w:rsidP="000C3C62" w:rsidR="000C3C62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F66676" w:rsidP="00F66676" w:rsidR="00F66676" w:rsidRPr="004453B3">
      <w:pPr>
        <w:jc w:val="center"/>
        <w:rPr>
          <w:highlight w:val="green"/>
          <w:u w:val="single"/>
        </w:rPr>
      </w:pPr>
    </w:p>
    <w:p w:rsidRDefault="00F66676" w:rsidP="00F66676" w:rsidR="00F66676" w:rsidRPr="004453B3">
      <w:pPr>
        <w:jc w:val="center"/>
        <w:rPr>
          <w:u w:val="single"/>
        </w:rPr>
      </w:pPr>
    </w:p>
    <w:p w:rsidRDefault="00F66676" w:rsidP="00F66676" w:rsidR="00F66676" w:rsidRPr="004453B3"/>
    <w:p w:rsidRDefault="000D2C86" w:rsidP="00F66676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01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F3071D">
      <w:t xml:space="preserve">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F66676">
      <w:t>3401/15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3C62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26ED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014C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071D"/>
    <w:rsid w:val="00F31EF6"/>
    <w:rsid w:val="00F3751E"/>
    <w:rsid w:val="00F44886"/>
    <w:rsid w:val="00F477F5"/>
    <w:rsid w:val="00F47F87"/>
    <w:rsid w:val="00F556FB"/>
    <w:rsid w:val="00F56A78"/>
    <w:rsid w:val="00F60F6C"/>
    <w:rsid w:val="00F66676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B0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1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1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B0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1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1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3401</izvorni_sadrzaj>
    <derivirana_varijabla naziv="DomainObject.Predmet.Broj_1">3401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St-3401/2015</izvorni_sadrzaj>
    <derivirana_varijabla naziv="DomainObject.Predmet.OznakaBroj_1">St-3401/2015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BRANITELJ-GRADNJA-MEDVEDNICA, Zadruga branitelja za projektiranje, građenje i nadzor zastupanog po punomoćniku VLADIMIR GAJGER</izvorni_sadrzaj>
    <derivirana_varijabla naziv="DomainObject.Predmet.ProtustrankaFormated_1">  BRANITELJ-GRADNJA-MEDVEDNICA, Zadruga branitelja za projektiranje, građenje i nadzor zastupanog po punomoćniku VLADIMIR GAJGER</derivirana_varijabla>
  </DomainObject.Predmet.ProtustrankaFormated>
  <DomainObject.Predmet.ProtustrankaFormatedOIB>
    <izvorni_sadrzaj>  BRANITELJ-GRADNJA-MEDVEDNICA, Zadruga branitelja za projektiranje, građenje i nadzor, OIB 45456957838 zastupanog po punomoćniku VLADIMIR GAJGER</izvorni_sadrzaj>
    <derivirana_varijabla naziv="DomainObject.Predmet.ProtustrankaFormatedOIB_1">  BRANITELJ-GRADNJA-MEDVEDNICA, Zadruga branitelja za projektiranje, građenje i nadzor, OIB 45456957838 zastupanog po punomoćniku VLADIMIR GAJGER</derivirana_varijabla>
  </DomainObject.Predmet.ProtustrankaFormatedOIB>
  <DomainObject.Predmet.ProtustrankaFormatedWithAdress>
    <izvorni_sadrzaj> BRANITELJ-GRADNJA-MEDVEDNICA, Zadruga branitelja za projektiranje, građenje i nadzor, Ilica 295, 10000 Zagreb zastupanog po punomoćniku VLADIMIR GAJGER</izvorni_sadrzaj>
    <derivirana_varijabla naziv="DomainObject.Predmet.ProtustrankaFormatedWithAdress_1"> BRANITELJ-GRADNJA-MEDVEDNICA, Zadruga branitelja za projektiranje, građenje i nadzor, Ilica 295, 10000 Zagreb zastupanog po punomoćniku VLADIMIR GAJGER</derivirana_varijabla>
  </DomainObject.Predmet.ProtustrankaFormatedWithAdress>
  <DomainObject.Predmet.ProtustrankaFormatedWithAdressOIB>
    <izvorni_sadrzaj> BRANITELJ-GRADNJA-MEDVEDNICA, Zadruga branitelja za projektiranje, građenje i nadzor, OIB 45456957838, Ilica 295, 10000 Zagreb zastupanog po punomoćniku VLADIMIR GAJGER</izvorni_sadrzaj>
    <derivirana_varijabla naziv="DomainObject.Predmet.ProtustrankaFormatedWithAdressOIB_1"> BRANITELJ-GRADNJA-MEDVEDNICA, Zadruga branitelja za projektiranje, građenje i nadzor, OIB 45456957838, Ilica 295, 10000 Zagreb zastupanog po punomoćniku VLADIMIR GAJGER</derivirana_varijabla>
  </DomainObject.Predmet.ProtustrankaFormatedWithAdressOIB>
  <DomainObject.Predmet.ProtustrankaWithAdress>
    <izvorni_sadrzaj>BRANITELJ-GRADNJA-MEDVEDNICA, Zadruga branitelja za projektiranje, građenje i nadzor Ilica 295, 10000 Zagreb</izvorni_sadrzaj>
    <derivirana_varijabla naziv="DomainObject.Predmet.ProtustrankaWithAdress_1">BRANITELJ-GRADNJA-MEDVEDNICA, Zadruga branitelja za projektiranje, građenje i nadzor Ilica 295, 10000 Zagreb</derivirana_varijabla>
  </DomainObject.Predmet.ProtustrankaWithAdress>
  <DomainObject.Predmet.ProtustrankaWithAdressOIB>
    <izvorni_sadrzaj>BRANITELJ-GRADNJA-MEDVEDNICA, Zadruga branitelja za projektiranje, građenje i nadzor, OIB 45456957838, Ilica 295, 10000 Zagreb</izvorni_sadrzaj>
    <derivirana_varijabla naziv="DomainObject.Predmet.ProtustrankaWithAdressOIB_1">BRANITELJ-GRADNJA-MEDVEDNICA, Zadruga branitelja za projektiranje, građenje i nadzor, OIB 45456957838, Ilica 295, 10000 Zagreb</derivirana_varijabla>
  </DomainObject.Predmet.ProtustrankaWithAdressOIB>
  <DomainObject.Predmet.ProtustrankaNazivFormated>
    <izvorni_sadrzaj>BRANITELJ-GRADNJA-MEDVEDNICA, Zadruga branitelja za projektiranje, građenje i nadzor</izvorni_sadrzaj>
    <derivirana_varijabla naziv="DomainObject.Predmet.ProtustrankaNazivFormated_1">BRANITELJ-GRADNJA-MEDVEDNICA, Zadruga branitelja za projektiranje, građenje i nadzor</derivirana_varijabla>
  </DomainObject.Predmet.ProtustrankaNazivFormated>
  <DomainObject.Predmet.ProtustrankaNazivFormatedOIB>
    <izvorni_sadrzaj>BRANITELJ-GRADNJA-MEDVEDNICA, Zadruga branitelja za projektiranje, građenje i nadzor, OIB 45456957838</izvorni_sadrzaj>
    <derivirana_varijabla naziv="DomainObject.Predmet.ProtustrankaNazivFormatedOIB_1">BRANITELJ-GRADNJA-MEDVEDNICA, Zadruga branitelja za projektiranje, građenje i nadzor, OIB 45456957838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BRANITELJ-GRADNJA-MEDVEDNICA, Zadruga branitelja za projektiranje, građenje i nadzor zastupanog po punomoćniku VLADIMIR GAJGER</item>
    </izvorni_sadrzaj>
    <derivirana_varijabla naziv="DomainObject.Predmet.ProtuStrankaListFormated_1">
      <item>BRANITELJ-GRADNJA-MEDVEDNICA, Zadruga branitelja za projektiranje, građenje i nadzor zastupanog po punomoćniku VLADIMIR GAJGER</item>
    </derivirana_varijabla>
  </DomainObject.Predmet.ProtuStrankaListFormated>
  <DomainObject.Predmet.ProtuStrankaListFormatedOIB>
    <izvorni_sadrzaj>
      <item>BRANITELJ-GRADNJA-MEDVEDNICA, Zadruga branitelja za projektiranje, građenje i nadzor, OIB 45456957838 zastupanog po punomoćniku VLADIMIR GAJGER</item>
    </izvorni_sadrzaj>
    <derivirana_varijabla naziv="DomainObject.Predmet.ProtuStrankaListFormatedOIB_1">
      <item>BRANITELJ-GRADNJA-MEDVEDNICA, Zadruga branitelja za projektiranje, građenje i nadzor, OIB 45456957838 zastupanog po punomoćniku VLADIMIR GAJGER</item>
    </derivirana_varijabla>
  </DomainObject.Predmet.ProtuStrankaListFormatedOIB>
  <DomainObject.Predmet.ProtuStrankaListFormatedWithAdress>
    <izvorni_sadrzaj>
      <item>BRANITELJ-GRADNJA-MEDVEDNICA, Zadruga branitelja za projektiranje, građenje i nadzor, Ilica 295, 10000 Zagreb zastupanog po punomoćniku VLADIMIR GAJGER</item>
    </izvorni_sadrzaj>
    <derivirana_varijabla naziv="DomainObject.Predmet.ProtuStrankaListFormatedWithAdress_1">
      <item>BRANITELJ-GRADNJA-MEDVEDNICA, Zadruga branitelja za projektiranje, građenje i nadzor, Ilica 295, 10000 Zagreb zastupanog po punomoćniku VLADIMIR GAJGER</item>
    </derivirana_varijabla>
  </DomainObject.Predmet.ProtuStrankaListFormatedWithAdress>
  <DomainObject.Predmet.ProtuStrankaListFormatedWithAdressOIB>
    <izvorni_sadrzaj>
      <item>BRANITELJ-GRADNJA-MEDVEDNICA, Zadruga branitelja za projektiranje, građenje i nadzor, OIB 45456957838, Ilica 295, 10000 Zagreb zastupanog po punomoćniku VLADIMIR GAJGER</item>
    </izvorni_sadrzaj>
    <derivirana_varijabla naziv="DomainObject.Predmet.ProtuStrankaListFormatedWithAdressOIB_1">
      <item>BRANITELJ-GRADNJA-MEDVEDNICA, Zadruga branitelja za projektiranje, građenje i nadzor, OIB 45456957838, Ilica 295, 10000 Zagreb zastupanog po punomoćniku VLADIMIR GAJGER</item>
    </derivirana_varijabla>
  </DomainObject.Predmet.ProtuStrankaListFormatedWithAdressOIB>
  <DomainObject.Predmet.ProtuStrankaListNazivFormated>
    <izvorni_sadrzaj>
      <item>BRANITELJ-GRADNJA-MEDVEDNICA, Zadruga branitelja za projektiranje, građenje i nadzor</item>
    </izvorni_sadrzaj>
    <derivirana_varijabla naziv="DomainObject.Predmet.ProtuStrankaListNazivFormated_1">
      <item>BRANITELJ-GRADNJA-MEDVEDNICA, Zadruga branitelja za projektiranje, građenje i nadzor</item>
    </derivirana_varijabla>
  </DomainObject.Predmet.ProtuStrankaListNazivFormated>
  <DomainObject.Predmet.ProtuStrankaListNazivFormatedOIB>
    <izvorni_sadrzaj>
      <item>BRANITELJ-GRADNJA-MEDVEDNICA, Zadruga branitelja za projektiranje, građenje i nadzor, OIB 45456957838</item>
    </izvorni_sadrzaj>
    <derivirana_varijabla naziv="DomainObject.Predmet.ProtuStrankaListNazivFormatedOIB_1">
      <item>BRANITELJ-GRADNJA-MEDVEDNICA, Zadruga branitelja za projektiranje, građenje i nadzor, OIB 45456957838</item>
    </derivirana_varijabla>
  </DomainObject.Predmet.ProtuStrankaListNazivFormatedOIB>
  <DomainObject.Predmet.OstaliListFormated>
    <izvorni_sadrzaj>
      <item>VLADIMIR GAJGER punomoćnik sudionika u postupku BRANITELJ-GRADNJA-MEDVEDNICA, Zadruga branitelja za projektiranje, građenje i nadzor</item>
      <item>KREŠIMIR MARETIĆ</item>
    </izvorni_sadrzaj>
    <derivirana_varijabla naziv="DomainObject.Predmet.OstaliListFormated_1">
      <item>VLADIMIR GAJGER punomoćnik sudionika u postupku BRANITELJ-GRADNJA-MEDVEDNICA, Zadruga branitelja za projektiranje, građenje i nadzor</item>
      <item>KREŠIMIR MARETIĆ</item>
    </derivirana_varijabla>
  </DomainObject.Predmet.OstaliListFormated>
  <DomainObject.Predmet.OstaliListFormatedOIB>
    <izvorni_sadrzaj>
      <item>VLADIMIR GAJGER, OIB 27854694780 punomoćnik sudionika u postupku BRANITELJ-GRADNJA-MEDVEDNICA, Zadruga branitelja za projektiranje, građenje i nadzor</item>
      <item>KREŠIMIR MARETIĆ, OIB 66108961276</item>
    </izvorni_sadrzaj>
    <derivirana_varijabla naziv="DomainObject.Predmet.OstaliListFormatedOIB_1">
      <item>VLADIMIR GAJGER, OIB 27854694780 punomoćnik sudionika u postupku BRANITELJ-GRADNJA-MEDVEDNICA, Zadruga branitelja za projektiranje, građenje i nadzor</item>
      <item>KREŠIMIR MARETIĆ, OIB 66108961276</item>
    </derivirana_varijabla>
  </DomainObject.Predmet.OstaliListFormatedOIB>
  <DomainObject.Predmet.OstaliListFormatedWithAdress>
    <izvorni_sadrzaj>
      <item>VLADIMIR GAJGER, Jelenovac 47, 10000 Zagreb punomoćnik sudionika u postupku BRANITELJ-GRADNJA-MEDVEDNICA, Zadruga branitelja za projektiranje, građenje i nadzor</item>
      <item>KREŠIMIR MARETIĆ, Šimuna Starčevića 7, 10000 Zagreb</item>
    </izvorni_sadrzaj>
    <derivirana_varijabla naziv="DomainObject.Predmet.OstaliListFormatedWithAdress_1">
      <item>VLADIMIR GAJGER, Jelenovac 47, 10000 Zagreb punomoćnik sudionika u postupku BRANITELJ-GRADNJA-MEDVEDNICA, Zadruga branitelja za projektiranje, građenje i nadzor</item>
      <item>KREŠIMIR MARETIĆ, Šimuna Starčevića 7, 10000 Zagreb</item>
    </derivirana_varijabla>
  </DomainObject.Predmet.OstaliListFormatedWithAdress>
  <DomainObject.Predmet.OstaliListFormatedWithAdressOIB>
    <izvorni_sadrzaj>
      <item>VLADIMIR GAJGER, OIB 27854694780, Jelenovac 47, 10000 Zagreb punomoćnik sudionika u postupku BRANITELJ-GRADNJA-MEDVEDNICA, Zadruga branitelja za projektiranje, građenje i nadzor</item>
      <item>KREŠIMIR MARETIĆ, OIB 66108961276, Šimuna Starčevića 7, 10000 Zagreb</item>
    </izvorni_sadrzaj>
    <derivirana_varijabla naziv="DomainObject.Predmet.OstaliListFormatedWithAdressOIB_1">
      <item>VLADIMIR GAJGER, OIB 27854694780, Jelenovac 47, 10000 Zagreb punomoćnik sudionika u postupku BRANITELJ-GRADNJA-MEDVEDNICA, Zadruga branitelja za projektiranje, građenje i nadzor</item>
      <item>KREŠIMIR MARETIĆ, OIB 66108961276, Šimuna Starčevića 7, 10000 Zagreb</item>
    </derivirana_varijabla>
  </DomainObject.Predmet.OstaliListFormatedWithAdressOIB>
  <DomainObject.Predmet.OstaliListNazivFormated>
    <izvorni_sadrzaj>
      <item>VLADIMIR GAJGER</item>
      <item>KREŠIMIR MARETIĆ</item>
    </izvorni_sadrzaj>
    <derivirana_varijabla naziv="DomainObject.Predmet.OstaliListNazivFormated_1">
      <item>VLADIMIR GAJGER</item>
      <item>KREŠIMIR MARETIĆ</item>
    </derivirana_varijabla>
  </DomainObject.Predmet.OstaliListNazivFormated>
  <DomainObject.Predmet.OstaliListNazivFormatedOIB>
    <izvorni_sadrzaj>
      <item>VLADIMIR GAJGER, OIB 27854694780</item>
      <item>KREŠIMIR MARETIĆ, OIB 66108961276</item>
    </izvorni_sadrzaj>
    <derivirana_varijabla naziv="DomainObject.Predmet.OstaliListNazivFormatedOIB_1">
      <item>VLADIMIR GAJGER, OIB 27854694780</item>
      <item>KREŠIMIR MARETIĆ, OIB 66108961276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BRANITELJ-GRADNJA-MEDVEDNICA, Zadruga branitelja za projektiranje, građenje i nadzor</izvorni_sadrzaj>
    <derivirana_varijabla naziv="DomainObject.Predmet.ProtustrankaIDrugi_1">BRANITELJ-GRADNJA-MEDVEDNICA, Zadruga branitelja za projektiranje, građenje i nadzor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BRANITELJ-GRADNJA-MEDVEDNICA, Zadruga branitelja za projektiranje, građenje i nadzor, OIB 45456957838, Ilica 295, 10000 Zagreb</izvorni_sadrzaj>
    <derivirana_varijabla naziv="DomainObject.Predmet.ProtustrankaIDrugiAdressOIB_1">BRANITELJ-GRADNJA-MEDVEDNICA, Zadruga branitelja za projektiranje, građenje i nadzor, OIB 45456957838, Ilica 295,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BRANITELJ-GRADNJA-MEDVEDNICA, Zadruga branitelja za projektiranje, građenje i nadzor</item>
      <item>VLADIMIR GAJGER</item>
      <item>KREŠIMIR MARETIĆ</item>
    </izvorni_sadrzaj>
    <derivirana_varijabla naziv="DomainObject.Predmet.SudioniciListNaziv_1">
      <item>FINA Regionalni centar Zagreb</item>
      <item>BRANITELJ-GRADNJA-MEDVEDNICA, Zadruga branitelja za projektiranje, građenje i nadzor</item>
      <item>VLADIMIR GAJGER</item>
      <item>KREŠIMIR MARETIĆ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BRANITELJ-GRADNJA-MEDVEDNICA, Zadruga branitelja za projektiranje, građenje i nadzor, OIB 45456957838, Ilica 295,10000 Zagreb</item>
      <item>VLADIMIR GAJGER, OIB 27854694780, Jelenovac 47,10000 Zagreb</item>
      <item>KREŠIMIR MARETIĆ, OIB 66108961276, Šimuna Starčevića 7,10000 Zagreb</item>
    </izvorni_sadrzaj>
    <derivirana_varijabla naziv="DomainObject.Predmet.SudioniciListAdressOIB_1">
      <item>FINA Regionalni centar Zagreb, OIB 85821130368, Trg svibanjskih žrtava 1995. 1,10000 Zagreb</item>
      <item>BRANITELJ-GRADNJA-MEDVEDNICA, Zadruga branitelja za projektiranje, građenje i nadzor, OIB 45456957838, Ilica 295,10000 Zagreb</item>
      <item>VLADIMIR GAJGER, OIB 27854694780, Jelenovac 47,10000 Zagreb</item>
      <item>KREŠIMIR MARETIĆ, OIB 66108961276, Šimuna Starčevića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45456957838</item>
      <item>, OIB 27854694780</item>
      <item>, OIB 66108961276</item>
    </izvorni_sadrzaj>
    <derivirana_varijabla naziv="DomainObject.Predmet.SudioniciListNazivOIB_1">
      <item>, OIB 85821130368</item>
      <item>, OIB 45456957838</item>
      <item>, OIB 27854694780</item>
      <item>, OIB 66108961276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78589E-4FC4-4450-A540-DEE3C1CC1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2345</properties:Characters>
  <properties:Lines>75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2016-03-25T09:57:00Z</dcterms:created>
  <dc:creator>Korisnik</dc:creator>
  <cp:lastModifiedBy>Goranka Arthofer</cp:lastModifiedBy>
  <cp:lastPrinted>2016-03-25T09:58:00Z</cp:lastPrinted>
  <dcterms:modified xmlns:xsi="http://www.w3.org/2001/XMLSchema-instance" xsi:type="dcterms:W3CDTF">2016-03-25T10:01:00Z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