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cedf8" w14:paraId="10cedf8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suda Kseniji Flack-Makitan, u stečajnom predmetu </w:t>
      </w:r>
      <w:r w:rsidR="003278BE">
        <w:rPr>
          <w:rFonts w:cs="Times New Roman"/>
        </w:rPr>
        <w:t>povodom prijedloga predlagatelja Financijske agencije, Regionalni centar Zagreb, Podružnica Varaždin, za otvaranje stečajnog postupka nad dužnikom BONNA VITA j.d.o.o., Čakovec, Bana Josipa Jelačića 57/B, OIB: 63623180246</w:t>
      </w:r>
      <w:r w:rsidR="00C911D0">
        <w:t xml:space="preserve">, </w:t>
      </w:r>
      <w:r w:rsidR="007F13AB">
        <w:rPr>
          <w:rFonts w:cs="Times New Roman"/>
        </w:rPr>
        <w:t>6.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3278BE" w:rsidP="003278BE" w:rsidR="003278BE">
      <w:pPr>
        <w:ind w:firstLine="709"/>
        <w:jc w:val="both"/>
      </w:pPr>
      <w:r>
        <w:t xml:space="preserve">Pozivaju se osobe koje imaju pravni interes za provedbom ovog stečajnog postupka nad stečajnim dužnikom </w:t>
      </w:r>
      <w:r w:rsidRPr="00F4072F">
        <w:t>BONNA VITA j.d.o.o., Čakovec, Bana Josipa Jelačića 57/B</w:t>
      </w:r>
      <w:r>
        <w:t xml:space="preserve">, OIB: </w:t>
      </w:r>
      <w:r w:rsidRPr="004E18B8">
        <w:t>63623180246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St-588/16, jer će u protivnom sud donijeti rješenje o otvaranju i zaključenju stečajnog postupka.</w:t>
      </w:r>
    </w:p>
    <w:p w:rsidRDefault="00EF04AA" w:rsidP="003278BE" w:rsidR="00EF04AA">
      <w:pPr>
        <w:jc w:val="both"/>
      </w:pPr>
    </w:p>
    <w:p w:rsidRDefault="00AD144B" w:rsidP="00AD144B" w:rsidR="00AD144B">
      <w:pPr>
        <w:ind w:firstLine="709"/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7F13AB">
        <w:rPr>
          <w:rFonts w:cs="Times New Roman"/>
        </w:rPr>
        <w:t>6.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6498" w:rsidP="00BA0147" w:rsidR="000C6498">
      <w:r>
        <w:separator/>
      </w:r>
    </w:p>
  </w:endnote>
  <w:endnote w:id="0" w:type="continuationSeparator">
    <w:p w:rsidRDefault="000C6498" w:rsidP="00BA0147" w:rsidR="000C6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6498" w:rsidP="00BA0147" w:rsidR="000C6498">
      <w:r>
        <w:separator/>
      </w:r>
    </w:p>
  </w:footnote>
  <w:footnote w:id="0" w:type="continuationSeparator">
    <w:p w:rsidRDefault="000C6498" w:rsidP="00BA0147" w:rsidR="000C6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278BE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St-</w:t>
    </w:r>
    <w:r w:rsidR="003278BE">
      <w:t>588/16-10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58C"/>
    <w:rsid w:val="000531BB"/>
    <w:rsid w:val="000B44AC"/>
    <w:rsid w:val="000C472A"/>
    <w:rsid w:val="000C6498"/>
    <w:rsid w:val="000D6933"/>
    <w:rsid w:val="000F0DE4"/>
    <w:rsid w:val="000F55DF"/>
    <w:rsid w:val="00156E8A"/>
    <w:rsid w:val="001611DE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7223"/>
    <w:rsid w:val="003278BE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7952"/>
    <w:rsid w:val="005D0175"/>
    <w:rsid w:val="005F4618"/>
    <w:rsid w:val="005F7221"/>
    <w:rsid w:val="006063E0"/>
    <w:rsid w:val="00613CF2"/>
    <w:rsid w:val="00621DBC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4421B"/>
    <w:rsid w:val="00761C0D"/>
    <w:rsid w:val="0076577E"/>
    <w:rsid w:val="0079114C"/>
    <w:rsid w:val="007D470A"/>
    <w:rsid w:val="007E0FAF"/>
    <w:rsid w:val="007E31EB"/>
    <w:rsid w:val="007F13AB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4B54"/>
    <w:rsid w:val="00A37931"/>
    <w:rsid w:val="00A4112C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A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44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2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2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2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2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744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2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2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2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2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St-588/2016</izvorni_sadrzaj>
    <derivirana_varijabla naziv="DomainObject.Predmet.OznakaBroj_1">St-588/2016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BONNA VITA jednostavno društvo s ograničenom odgovornošću za trgovinu i ugostiteljstvo</izvorni_sadrzaj>
    <derivirana_varijabla naziv="DomainObject.Predmet.ProtustrankaFormated_1">  BONNA VITA jednostavno društvo s ograničenom odgovornošću za trgovinu i ugostiteljstvo</derivirana_varijabla>
  </DomainObject.Predmet.ProtustrankaFormated>
  <DomainObject.Predmet.ProtustrankaFormatedOIB>
    <izvorni_sadrzaj>  BONNA VITA jednostavno društvo s ograničenom odgovornošću za trgovinu i ugostiteljstvo, OIB 63623180246</izvorni_sadrzaj>
    <derivirana_varijabla naziv="DomainObject.Predmet.ProtustrankaFormatedOIB_1">  BONNA VITA jednostavno društvo s ograničenom odgovornošću za trgovinu i ugostiteljstvo, OIB 63623180246</derivirana_varijabla>
  </DomainObject.Predmet.ProtustrankaFormatedOIB>
  <DomainObject.Predmet.ProtustrankaFormatedWithAdress>
    <izvorni_sadrzaj> BONNA VITA jednostavno društvo s ograničenom odgovornošću za trgovinu i ugostiteljstvo, Bana Josipa Jelačića 57/B, 40000 Čakovec</izvorni_sadrzaj>
    <derivirana_varijabla naziv="DomainObject.Predmet.ProtustrankaFormatedWithAdress_1"> BONNA VITA jednostavno društvo s ograničenom odgovornošću za trgovinu i ugostiteljstvo, Bana Josipa Jelačića 57/B, 40000 Čakovec</derivirana_varijabla>
  </DomainObject.Predmet.ProtustrankaFormatedWithAdress>
  <DomainObject.Predmet.ProtustrankaFormatedWithAdressOIB>
    <izvorni_sadrzaj> BONNA VITA jednostavno društvo s ograničenom odgovornošću za trgovinu i ugostiteljstvo, OIB 63623180246, Bana Josipa Jelačića 57/B, 40000 Čakovec</izvorni_sadrzaj>
    <derivirana_varijabla naziv="DomainObject.Predmet.ProtustrankaFormatedWithAdressOIB_1"> BONNA VITA jednostavno društvo s ograničenom odgovornošću za trgovinu i ugostiteljstvo, OIB 63623180246, Bana Josipa Jelačića 57/B, 40000 Čakovec</derivirana_varijabla>
  </DomainObject.Predmet.ProtustrankaFormatedWithAdressOIB>
  <DomainObject.Predmet.ProtustrankaWithAdress>
    <izvorni_sadrzaj>BONNA VITA jednostavno društvo s ograničenom odgovornošću za trgovinu i ugostiteljstvo Bana Josipa Jelačića 57/B, 40000 Čakovec</izvorni_sadrzaj>
    <derivirana_varijabla naziv="DomainObject.Predmet.ProtustrankaWithAdress_1">BONNA VITA jednostavno društvo s ograničenom odgovornošću za trgovinu i ugostiteljstvo Bana Josipa Jelačića 57/B, 40000 Čakovec</derivirana_varijabla>
  </DomainObject.Predmet.ProtustrankaWithAdress>
  <DomainObject.Predmet.ProtustrankaWithAdressOIB>
    <izvorni_sadrzaj>BONNA VITA jednostavno društvo s ograničenom odgovornošću za trgovinu i ugostiteljstvo, OIB 63623180246, Bana Josipa Jelačića 57/B, 40000 Čakovec</izvorni_sadrzaj>
    <derivirana_varijabla naziv="DomainObject.Predmet.ProtustrankaWithAdressOIB_1">BONNA VITA jednostavno društvo s ograničenom odgovornošću za trgovinu i ugostiteljstvo, OIB 63623180246, Bana Josipa Jelačića 57/B, 40000 Čakovec</derivirana_varijabla>
  </DomainObject.Predmet.ProtustrankaWithAdressOIB>
  <DomainObject.Predmet.ProtustrankaNazivFormated>
    <izvorni_sadrzaj>BONNA VITA jednostavno društvo s ograničenom odgovornošću za trgovinu i ugostiteljstvo</izvorni_sadrzaj>
    <derivirana_varijabla naziv="DomainObject.Predmet.ProtustrankaNazivFormated_1">BONNA VITA jednostavno društvo s ograničenom odgovornošću za trgovinu i ugostiteljstvo</derivirana_varijabla>
  </DomainObject.Predmet.ProtustrankaNazivFormated>
  <DomainObject.Predmet.ProtustrankaNazivFormatedOIB>
    <izvorni_sadrzaj>BONNA VITA jednostavno društvo s ograničenom odgovornošću za trgovinu i ugostiteljstvo, OIB 63623180246</izvorni_sadrzaj>
    <derivirana_varijabla naziv="DomainObject.Predmet.ProtustrankaNazivFormatedOIB_1">BONNA VITA jednostavno društvo s ograničenom odgovornošću za trgovinu i ugostiteljstvo, OIB 63623180246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19512.87</izvorni_sadrzaj>
    <derivirana_varijabla naziv="DomainObject.Predmet.TrenutnaVrijednost_1">19512.87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BONNA VITA jednostavno društvo s ograničenom odgovornošću za trgovinu i ugostiteljstvo</item>
    </izvorni_sadrzaj>
    <derivirana_varijabla naziv="DomainObject.Predmet.ProtuStrankaListFormated_1">
      <item>BONNA VITA jednostavno društvo s ograničenom odgovornošću za trgovinu i ugostiteljstvo</item>
    </derivirana_varijabla>
  </DomainObject.Predmet.ProtuStrankaListFormated>
  <DomainObject.Predmet.ProtuStrankaListFormatedOIB>
    <izvorni_sadrzaj>
      <item>BONNA VITA jednostavno društvo s ograničenom odgovornošću za trgovinu i ugostiteljstvo, OIB 63623180246</item>
    </izvorni_sadrzaj>
    <derivirana_varijabla naziv="DomainObject.Predmet.ProtuStrankaListFormatedOIB_1">
      <item>BONNA VITA jednostavno društvo s ograničenom odgovornošću za trgovinu i ugostiteljstvo, OIB 63623180246</item>
    </derivirana_varijabla>
  </DomainObject.Predmet.ProtuStrankaListFormatedOIB>
  <DomainObject.Predmet.ProtuStrankaListFormatedWithAdress>
    <izvorni_sadrzaj>
      <item>BONNA VITA jednostavno društvo s ograničenom odgovornošću za trgovinu i ugostiteljstvo, Bana Josipa Jelačića 57/B, 40000 Čakovec</item>
    </izvorni_sadrzaj>
    <derivirana_varijabla naziv="DomainObject.Predmet.ProtuStrankaListFormatedWithAdress_1">
      <item>BONNA VITA jednostavno društvo s ograničenom odgovornošću za trgovinu i ugostiteljstvo, Bana Josipa Jelačića 57/B, 40000 Čakovec</item>
    </derivirana_varijabla>
  </DomainObject.Predmet.ProtuStrankaListFormatedWithAdress>
  <DomainObject.Predmet.ProtuStrankaListFormatedWithAdressOIB>
    <izvorni_sadrzaj>
      <item>BONNA VITA jednostavno društvo s ograničenom odgovornošću za trgovinu i ugostiteljstvo, OIB 63623180246, Bana Josipa Jelačića 57/B, 40000 Čakovec</item>
    </izvorni_sadrzaj>
    <derivirana_varijabla naziv="DomainObject.Predmet.ProtuStrankaListFormatedWithAdressOIB_1">
      <item>BONNA VITA jednostavno društvo s ograničenom odgovornošću za trgovinu i ugostiteljstvo, OIB 63623180246, Bana Josipa Jelačića 57/B, 40000 Čakovec</item>
    </derivirana_varijabla>
  </DomainObject.Predmet.ProtuStrankaListFormatedWithAdressOIB>
  <DomainObject.Predmet.ProtuStrankaListNazivFormated>
    <izvorni_sadrzaj>
      <item>BONNA VITA jednostavno društvo s ograničenom odgovornošću za trgovinu i ugostiteljstvo</item>
    </izvorni_sadrzaj>
    <derivirana_varijabla naziv="DomainObject.Predmet.ProtuStrankaListNazivFormated_1">
      <item>BONNA VITA jednostavno društvo s ograničenom odgovornošću za trgovinu i ugostiteljstvo</item>
    </derivirana_varijabla>
  </DomainObject.Predmet.ProtuStrankaListNazivFormated>
  <DomainObject.Predmet.ProtuStrankaListNazivFormatedOIB>
    <izvorni_sadrzaj>
      <item>BONNA VITA jednostavno društvo s ograničenom odgovornošću za trgovinu i ugostiteljstvo, OIB 63623180246</item>
    </izvorni_sadrzaj>
    <derivirana_varijabla naziv="DomainObject.Predmet.ProtuStrankaListNazivFormatedOIB_1">
      <item>BONNA VITA jednostavno društvo s ograničenom odgovornošću za trgovinu i ugostiteljstvo, OIB 63623180246</item>
    </derivirana_varijabla>
  </DomainObject.Predmet.ProtuStrankaListNazivFormatedOIB>
  <DomainObject.Predmet.OstaliListFormated>
    <izvorni_sadrzaj>
      <item>Sudski registar</item>
      <item>Sanja Bajkovec</item>
      <item>Županijsko državno odvjetništvo</item>
    </izvorni_sadrzaj>
    <derivirana_varijabla naziv="DomainObject.Predmet.OstaliListFormated_1">
      <item>Sudski registar</item>
      <item>Sanja Bajkovec</item>
      <item>Županijsko državno odvjetništvo</item>
    </derivirana_varijabla>
  </DomainObject.Predmet.OstaliListFormated>
  <DomainObject.Predmet.OstaliListFormatedOIB>
    <izvorni_sadrzaj>
      <item>Sudski registar</item>
      <item>Sanja Bajkovec, OIB 83417616844</item>
      <item>Županijsko državno odvjetništvo</item>
    </izvorni_sadrzaj>
    <derivirana_varijabla naziv="DomainObject.Predmet.OstaliListFormatedOIB_1">
      <item>Sudski registar</item>
      <item>Sanja Bajkovec, OIB 83417616844</item>
      <item>Županijsko državno odvjetništvo</item>
    </derivirana_varijabla>
  </DomainObject.Predmet.OstaliListFormatedOIB>
  <DomainObject.Predmet.OstaliListFormatedWithAdress>
    <izvorni_sadrzaj>
      <item>Sudski registar</item>
      <item>Sanja Bajkovec, Ulica Braće Radića 90, 40000 Pribislavec</item>
      <item>Županijsko državno odvjetništvo</item>
    </izvorni_sadrzaj>
    <derivirana_varijabla naziv="DomainObject.Predmet.OstaliListFormatedWithAdress_1">
      <item>Sudski registar</item>
      <item>Sanja Bajkovec, Ulica Braće Radića 90, 40000 Pribislavec</item>
      <item>Županijsko državno odvjetništvo</item>
    </derivirana_varijabla>
  </DomainObject.Predmet.OstaliListFormatedWithAdress>
  <DomainObject.Predmet.OstaliListFormatedWithAdressOIB>
    <izvorni_sadrzaj>
      <item>Sudski registar</item>
      <item>Sanja Bajkovec, OIB 83417616844, Ulica Braće Radića 90, 40000 Pribislavec</item>
      <item>Županijsko državno odvjetništvo</item>
    </izvorni_sadrzaj>
    <derivirana_varijabla naziv="DomainObject.Predmet.OstaliListFormatedWithAdressOIB_1">
      <item>Sudski registar</item>
      <item>Sanja Bajkovec, OIB 83417616844, Ulica Braće Radića 90, 40000 Pribislavec</item>
      <item>Županijsko državno odvjetništvo</item>
    </derivirana_varijabla>
  </DomainObject.Predmet.OstaliListFormatedWithAdressOIB>
  <DomainObject.Predmet.OstaliListNazivFormated>
    <izvorni_sadrzaj>
      <item>Sudski registar</item>
      <item>Sanja Bajkovec</item>
      <item>Županijsko državno odvjetništvo</item>
    </izvorni_sadrzaj>
    <derivirana_varijabla naziv="DomainObject.Predmet.OstaliListNazivFormated_1">
      <item>Sudski registar</item>
      <item>Sanja Bajkovec</item>
      <item>Županijsko državno odvjetništvo</item>
    </derivirana_varijabla>
  </DomainObject.Predmet.OstaliListNazivFormated>
  <DomainObject.Predmet.OstaliListNazivFormatedOIB>
    <izvorni_sadrzaj>
      <item>Sudski registar</item>
      <item>Sanja Bajkovec, OIB 83417616844</item>
      <item>Županijsko državno odvjetništvo</item>
    </izvorni_sadrzaj>
    <derivirana_varijabla naziv="DomainObject.Predmet.OstaliListNazivFormatedOIB_1">
      <item>Sudski registar</item>
      <item>Sanja Bajkovec, OIB 83417616844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BONNA VITA jednostavno društvo s ograničenom odgovornošću za trgovinu i ugostiteljstvo</izvorni_sadrzaj>
    <derivirana_varijabla naziv="DomainObject.Predmet.ProtustrankaIDrugi_1">BONNA VITA jednostavno društvo s ograničenom odgovornošću za trgovinu i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BONNA VITA jednostavno društvo s ograničenom odgovornošću za trgovinu i ugostiteljstvo, OIB 63623180246, Bana Josipa Jelačića 57/B, 40000 Čakovec</izvorni_sadrzaj>
    <derivirana_varijabla naziv="DomainObject.Predmet.ProtustrankaIDrugiAdressOIB_1">BONNA VITA jednostavno društvo s ograničenom odgovornošću za trgovinu i ugostiteljstvo, OIB 63623180246, Bana Josipa Jelačića 57/B,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BONNA VITA jednostavno društvo s ograničenom odgovornošću za trgovinu i ugostiteljstvo</item>
      <item>Sudski registar</item>
      <item>Sanja Bajkovec</item>
      <item>Županijsko državno odvjetništvo</item>
    </izvorni_sadrzaj>
    <derivirana_varijabla naziv="DomainObject.Predmet.SudioniciListNaziv_1">
      <item>Financijska agencija</item>
      <item>BONNA VITA jednostavno društvo s ograničenom odgovornošću za trgovinu i ugostiteljstvo</item>
      <item>Sudski registar</item>
      <item>Sanja Bajkovec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BONNA VITA jednostavno društvo s ograničenom odgovornošću za trgovinu i ugostiteljstvo, OIB 63623180246, Bana Josipa Jelačića 57/B,40000 Čakovec</item>
      <item>Sudski registar</item>
      <item>Sanja Bajkovec, OIB 83417616844, Ulica Braće Radića 90,40000 Pribislavec</item>
      <item>Županijsko državno odvjetništvo</item>
    </izvorni_sadrzaj>
    <derivirana_varijabla naziv="DomainObject.Predmet.SudioniciListAdressOIB_1">
      <item>Financijska agencija, OIB 85821130368, A. Cesarca 2,42000 Varaždin</item>
      <item>BONNA VITA jednostavno društvo s ograničenom odgovornošću za trgovinu i ugostiteljstvo, OIB 63623180246, Bana Josipa Jelačića 57/B,40000 Čakovec</item>
      <item>Sudski registar</item>
      <item>Sanja Bajkovec, OIB 83417616844, Ulica Braće Radića 90,40000 Pribislavec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63623180246</item>
      <item>, OIB null</item>
      <item>, OIB 83417616844</item>
      <item>, OIB null</item>
    </izvorni_sadrzaj>
    <derivirana_varijabla naziv="DomainObject.Predmet.SudioniciListNazivOIB_1">
      <item>, OIB 85821130368</item>
      <item>, OIB 63623180246</item>
      <item>, OIB null</item>
      <item>, OIB 83417616844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3D0538-86E5-41FA-BBE5-B2D5A878D7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1521</properties:Characters>
  <properties:Lines>50</properties:Lines>
  <properties:Paragraphs>17</properties:Paragraphs>
  <properties:TotalTime>52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2016-10-06T11:41:00Z</cp:lastPrinted>
  <dcterms:modified xmlns:xsi="http://www.w3.org/2001/XMLSchema-instance" xsi:type="dcterms:W3CDTF">2016-10-06T11:41:00Z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