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4f35c" w14:paraId="5e4f35c" w:rsidRDefault="00F8424D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1255395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8424D" w:rsidP="00F8424D" w:rsidR="00AE649C">
      <w:pPr>
        <w:pStyle w:val="Bezproreda"/>
      </w:pPr>
      <w:r>
        <w:t xml:space="preserve">    Republika Hrvatska</w:t>
      </w:r>
    </w:p>
    <w:p w:rsidRDefault="00F8424D" w:rsidP="00F8424D" w:rsidR="00F8424D">
      <w:pPr>
        <w:pStyle w:val="Bezproreda"/>
      </w:pPr>
      <w:r>
        <w:t>Trgovački sud u Bjelovaru</w:t>
      </w:r>
    </w:p>
    <w:p w:rsidRDefault="00F8424D" w:rsidP="00F8424D" w:rsidR="00F8424D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F8424D" w:rsidP="00F8424D" w:rsidR="00F8424D">
      <w:pPr>
        <w:pStyle w:val="Bezproreda"/>
      </w:pPr>
    </w:p>
    <w:p w:rsidRDefault="00F8424D" w:rsidP="00F8424D" w:rsidR="00F8424D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St-834/2017-7</w:t>
      </w:r>
    </w:p>
    <w:p w:rsidRDefault="00F8424D" w:rsidP="00F8424D" w:rsidR="00F8424D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8424D" w:rsidP="00F8424D" w:rsidR="00F8424D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8424D" w:rsidP="00F8424D" w:rsidR="00F8424D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F8424D" w:rsidP="00F8424D" w:rsidR="00F8424D">
      <w:pPr>
        <w:pStyle w:val="Bezproreda"/>
        <w:jc w:val="center"/>
        <w:rPr>
          <w:noProof/>
        </w:rPr>
      </w:pPr>
    </w:p>
    <w:p w:rsidRDefault="00F8424D" w:rsidP="00F8424D" w:rsidR="00F8424D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F8424D" w:rsidP="00F8424D" w:rsidR="00F8424D">
      <w:pPr>
        <w:pStyle w:val="Bezproreda"/>
        <w:rPr>
          <w:b/>
          <w:noProof/>
        </w:rPr>
      </w:pPr>
    </w:p>
    <w:p w:rsidRDefault="00F8424D" w:rsidP="00F8424D" w:rsidR="00F8424D">
      <w:pPr>
        <w:pStyle w:val="Bezproreda"/>
        <w:rPr>
          <w:b/>
          <w:noProof/>
        </w:rPr>
      </w:pPr>
    </w:p>
    <w:p w:rsidRDefault="00F8424D" w:rsidP="00F8424D" w:rsidR="00F8424D">
      <w:pPr>
        <w:pStyle w:val="Bezproreda"/>
        <w:ind w:firstLine="708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Bjelovar,  za otvaranje stečajnog postupka nad dužnikom ELWOOD  d.o.o. za proizvodnju i usluge </w:t>
      </w:r>
      <w:proofErr w:type="spellStart"/>
      <w:r>
        <w:t>Trojstveni</w:t>
      </w:r>
      <w:proofErr w:type="spellEnd"/>
      <w:r>
        <w:t xml:space="preserve"> Markovac, Grgura Karlovčana 10, OIB: 07335584129, 2. svibnja  </w:t>
      </w:r>
      <w:r>
        <w:rPr>
          <w:noProof/>
        </w:rPr>
        <w:t xml:space="preserve">2018. </w:t>
      </w:r>
    </w:p>
    <w:p w:rsidRDefault="00F8424D" w:rsidP="00F8424D" w:rsidR="00F8424D">
      <w:pPr>
        <w:pStyle w:val="Bezproreda"/>
        <w:rPr>
          <w:noProof/>
        </w:rPr>
      </w:pPr>
    </w:p>
    <w:p w:rsidRDefault="00F8424D" w:rsidP="00F8424D" w:rsidR="00F8424D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F8424D" w:rsidP="00F8424D" w:rsidR="00F8424D">
      <w:pPr>
        <w:pStyle w:val="Bezproreda"/>
        <w:rPr>
          <w:b/>
          <w:noProof/>
        </w:rPr>
      </w:pPr>
    </w:p>
    <w:p w:rsidRDefault="00F8424D" w:rsidP="00F8424D" w:rsidR="00F8424D">
      <w:pPr>
        <w:pStyle w:val="Bezproreda"/>
        <w:ind w:firstLine="708"/>
      </w:pPr>
      <w:r>
        <w:t>1. 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F8424D" w:rsidP="00F8424D" w:rsidR="00F8424D">
      <w:pPr>
        <w:pStyle w:val="Bezproreda"/>
      </w:pPr>
    </w:p>
    <w:p w:rsidRDefault="00F8424D" w:rsidP="00F8424D" w:rsidR="00F8424D">
      <w:pPr>
        <w:pStyle w:val="Bezproreda"/>
        <w:jc w:val="center"/>
        <w:rPr>
          <w:b/>
        </w:rPr>
      </w:pPr>
      <w:r>
        <w:rPr>
          <w:b/>
        </w:rPr>
        <w:t>6. lipnja</w:t>
      </w:r>
      <w:r>
        <w:t xml:space="preserve"> </w:t>
      </w:r>
      <w:r>
        <w:rPr>
          <w:b/>
        </w:rPr>
        <w:t>2018. u 9,30 sati</w:t>
      </w:r>
    </w:p>
    <w:p w:rsidRDefault="00F8424D" w:rsidP="00F8424D" w:rsidR="00F8424D">
      <w:pPr>
        <w:pStyle w:val="Bezproreda"/>
        <w:rPr>
          <w:b/>
        </w:rPr>
      </w:pPr>
    </w:p>
    <w:p w:rsidRDefault="00F8424D" w:rsidP="00F8424D" w:rsidR="00F8424D">
      <w:pPr>
        <w:pStyle w:val="Bezproreda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F8424D" w:rsidP="00F8424D" w:rsidR="00F8424D">
      <w:pPr>
        <w:pStyle w:val="Bezproreda"/>
      </w:pPr>
    </w:p>
    <w:p w:rsidRDefault="00F8424D" w:rsidP="00F8424D" w:rsidR="00F8424D">
      <w:pPr>
        <w:pStyle w:val="Bezproreda"/>
      </w:pPr>
      <w:r>
        <w:t xml:space="preserve">- Financijska agencija </w:t>
      </w:r>
    </w:p>
    <w:p w:rsidRDefault="00F8424D" w:rsidP="00F8424D" w:rsidR="00F8424D">
      <w:pPr>
        <w:pStyle w:val="Bezproreda"/>
      </w:pPr>
      <w:r>
        <w:t xml:space="preserve">- zakonski zastupnik dužnika  Dalibor Špehar. </w:t>
      </w:r>
    </w:p>
    <w:p w:rsidRDefault="00F8424D" w:rsidP="00F8424D" w:rsidR="00F8424D">
      <w:pPr>
        <w:pStyle w:val="Bezproreda"/>
      </w:pPr>
    </w:p>
    <w:p w:rsidRDefault="00F8424D" w:rsidP="00F8424D" w:rsidR="00F8424D">
      <w:pPr>
        <w:pStyle w:val="Bezproreda"/>
      </w:pPr>
      <w:r>
        <w:t xml:space="preserve">3. Nalaže se zakonskom zastupniku dužnika Daliboru Špehar,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sastave i podnesu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F8424D" w:rsidP="00F8424D" w:rsidR="00F8424D">
      <w:pPr>
        <w:pStyle w:val="Bezproreda"/>
      </w:pPr>
    </w:p>
    <w:p w:rsidRDefault="00F8424D" w:rsidP="00F8424D" w:rsidR="00F8424D">
      <w:pPr>
        <w:pStyle w:val="Bezproreda"/>
      </w:pPr>
    </w:p>
    <w:p w:rsidRDefault="00F8424D" w:rsidP="00F8424D" w:rsidR="00F8424D">
      <w:pPr>
        <w:pStyle w:val="Bezproreda"/>
        <w:jc w:val="center"/>
      </w:pPr>
      <w:r>
        <w:t>Obrazloženje</w:t>
      </w:r>
    </w:p>
    <w:p w:rsidRDefault="00F8424D" w:rsidP="00F8424D" w:rsidR="00F8424D">
      <w:pPr>
        <w:pStyle w:val="Bezproreda"/>
      </w:pPr>
    </w:p>
    <w:p w:rsidRDefault="00F8424D" w:rsidP="00F8424D" w:rsidR="00F8424D">
      <w:pPr>
        <w:pStyle w:val="Bezproreda"/>
        <w:ind w:firstLine="708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19. prosinca 2017. podnijela prijedlog za otvaranje stečajnog postupka nad dužnikom </w:t>
      </w:r>
      <w:r>
        <w:t xml:space="preserve">ELWOOD  d.o.o. za proizvodnju i usluge </w:t>
      </w:r>
      <w:proofErr w:type="spellStart"/>
      <w:r>
        <w:t>Trojstveni</w:t>
      </w:r>
      <w:proofErr w:type="spellEnd"/>
      <w:r>
        <w:t xml:space="preserve"> Markovac, Grgura Karlovčana 10, OIB: 07335584129. U prijedlogu navodi da na dan 11. prosinca 2017. dužnik u Očevidniku redoslijeda osnova za plaćanje ima evidentirane neizvršene osnove za plaćanje u neprekinutom razdoblju od 120 dana, u ukupnom iznosu od 283.696,75 kuna, u koji iznos je </w:t>
      </w:r>
      <w:r>
        <w:lastRenderedPageBreak/>
        <w:t xml:space="preserve">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zaposlenog.</w:t>
      </w:r>
    </w:p>
    <w:p w:rsidRDefault="00F8424D" w:rsidP="00F8424D" w:rsidR="00F8424D">
      <w:pPr>
        <w:pStyle w:val="Bezproreda"/>
      </w:pPr>
    </w:p>
    <w:p w:rsidRDefault="00F8424D" w:rsidP="00F8424D" w:rsidR="00F8424D">
      <w:pPr>
        <w:pStyle w:val="Bezproreda"/>
        <w:ind w:firstLine="708"/>
      </w:pPr>
      <w:r>
        <w:t>Sukladno čl.110. st.1. SZ-a Financijska agencija je bila dužna podnijeti prijedlog za otvaranje stečajnog postupka budući da je dužnik u Očevidniku neizvršenih osnova za plaćanje na dan 11. prosinca 2017. godine ima evidentirane neizvršene osnove za plaćanje u neprekinutom razdoblju od 120 dana i jednog zaposlenog.</w:t>
      </w:r>
    </w:p>
    <w:p w:rsidRDefault="00F8424D" w:rsidP="00F8424D" w:rsidR="00F8424D">
      <w:pPr>
        <w:pStyle w:val="Bezproreda"/>
      </w:pPr>
    </w:p>
    <w:p w:rsidRDefault="00F8424D" w:rsidP="00F8424D" w:rsidR="00F8424D">
      <w:pPr>
        <w:pStyle w:val="Bezproreda"/>
        <w:ind w:firstLine="708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F8424D" w:rsidP="00F8424D" w:rsidR="00F8424D">
      <w:pPr>
        <w:pStyle w:val="Bezproreda"/>
      </w:pPr>
    </w:p>
    <w:p w:rsidRDefault="00F8424D" w:rsidP="00F8424D" w:rsidR="00F8424D">
      <w:pPr>
        <w:pStyle w:val="Bezproreda"/>
        <w:ind w:firstLine="708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F8424D" w:rsidP="00F8424D" w:rsidR="00F8424D">
      <w:pPr>
        <w:pStyle w:val="Bezproreda"/>
        <w:rPr>
          <w:i/>
          <w:u w:val="single"/>
        </w:rPr>
      </w:pPr>
    </w:p>
    <w:p w:rsidRDefault="00F8424D" w:rsidP="00F8424D" w:rsidR="00F8424D">
      <w:pPr>
        <w:pStyle w:val="Bezproreda"/>
        <w:ind w:firstLine="708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F8424D" w:rsidP="00F8424D" w:rsidR="00F8424D">
      <w:pPr>
        <w:pStyle w:val="Bezproreda"/>
      </w:pPr>
    </w:p>
    <w:p w:rsidRDefault="00F8424D" w:rsidP="00F8424D" w:rsidR="00F8424D">
      <w:pPr>
        <w:pStyle w:val="Bezproreda"/>
        <w:ind w:firstLine="708"/>
        <w:rPr>
          <w:noProof/>
        </w:rPr>
      </w:pPr>
      <w:r>
        <w:t xml:space="preserve">U Bjelovaru 2.  svibnja </w:t>
      </w:r>
      <w:r>
        <w:rPr>
          <w:noProof/>
        </w:rPr>
        <w:t>2018.</w:t>
      </w:r>
    </w:p>
    <w:p w:rsidRDefault="00F8424D" w:rsidP="00F8424D" w:rsidR="00F8424D">
      <w:pPr>
        <w:pStyle w:val="Bezproreda"/>
        <w:rPr>
          <w:noProof/>
        </w:rPr>
      </w:pPr>
    </w:p>
    <w:p w:rsidRDefault="00F8424D" w:rsidP="00F8424D" w:rsidR="00F8424D">
      <w:pPr>
        <w:pStyle w:val="Bezproreda"/>
        <w:jc w:val="center"/>
      </w:pPr>
      <w:r>
        <w:t>S u d a c</w:t>
      </w:r>
    </w:p>
    <w:p w:rsidRDefault="00F8424D" w:rsidP="00F8424D" w:rsidR="00F8424D">
      <w:pPr>
        <w:pStyle w:val="Bezproreda"/>
        <w:jc w:val="center"/>
      </w:pPr>
    </w:p>
    <w:p w:rsidRDefault="00F8424D" w:rsidP="00F8424D" w:rsidR="00F8424D">
      <w:pPr>
        <w:pStyle w:val="Bezproreda"/>
        <w:jc w:val="center"/>
      </w:pPr>
      <w:r>
        <w:t>Branka Pleskalt v.r.</w:t>
      </w:r>
    </w:p>
    <w:p w:rsidRDefault="00F8424D" w:rsidP="00F8424D" w:rsidR="00F8424D">
      <w:pPr>
        <w:pStyle w:val="Bezproreda"/>
        <w:jc w:val="center"/>
      </w:pPr>
    </w:p>
    <w:p w:rsidRDefault="00F8424D" w:rsidP="00F8424D" w:rsidR="00F8424D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F8424D" w:rsidP="00F8424D" w:rsidR="00F8424D">
      <w:pPr>
        <w:pStyle w:val="Bezproreda"/>
        <w:jc w:val="center"/>
      </w:pPr>
      <w:r>
        <w:t>Vesna Dragišić</w:t>
      </w:r>
    </w:p>
    <w:p w:rsidRDefault="00F8424D" w:rsidP="00F8424D" w:rsidR="00F8424D">
      <w:pPr>
        <w:pStyle w:val="Bezproreda"/>
      </w:pPr>
      <w:r>
        <w:t xml:space="preserve">    </w:t>
      </w:r>
    </w:p>
    <w:p w:rsidRDefault="00F8424D" w:rsidP="00F8424D" w:rsidR="00F8424D">
      <w:pPr>
        <w:pStyle w:val="Bezproreda"/>
      </w:pPr>
      <w:r>
        <w:t xml:space="preserve">  </w:t>
      </w:r>
    </w:p>
    <w:p w:rsidRDefault="00F8424D" w:rsidP="00F8424D" w:rsidR="00F8424D">
      <w:r>
        <w:t xml:space="preserve"> </w:t>
      </w:r>
      <w:r>
        <w:tab/>
        <w:t>Pouka o pravnom lijeku: Protiv ovog rješenja nije dopuštena posebna žalba (čl.115. st.1. SZ).</w:t>
      </w:r>
    </w:p>
    <w:p w:rsidRDefault="00F8424D" w:rsidP="00F8424D" w:rsidR="00F8424D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2FB9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24D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F8424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F8424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229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St-834/2017-7</izvorni_sadrzaj>
    <derivirana_varijabla naziv="DomainObject.Oznaka_1">St-834/2017-7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</izvorni_sadrzaj>
    <derivirana_varijabla naziv="DomainObject.Predmet.Broj_1">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2017.</izvorni_sadrzaj>
    <derivirana_varijabla naziv="DomainObject.Predmet.DatumOsnivanja_1">19.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St-834/2017</izvorni_sadrzaj>
    <derivirana_varijabla naziv="DomainObject.Predmet.OznakaBroj_1">St-834/2017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ELWOOD društvo s ograničenom odgovornošću za proizvodnju i usluge zastupanog po punomoćniku MONIKA MIHELIĆ, odvj.</izvorni_sadrzaj>
    <derivirana_varijabla naziv="DomainObject.Predmet.ProtustrankaFormated_1">  ELWOOD društvo s ograničenom odgovornošću za proizvodnju i usluge zastupanog po punomoćniku MONIKA MIHELIĆ, odvj.</derivirana_varijabla>
  </DomainObject.Predmet.ProtustrankaFormated>
  <DomainObject.Predmet.ProtustrankaFormatedOIB>
    <izvorni_sadrzaj>  ELWOOD društvo s ograničenom odgovornošću za proizvodnju i usluge, OIB 07335584129 zastupanog po punomoćniku MONIKA MIHELIĆ, odvj.</izvorni_sadrzaj>
    <derivirana_varijabla naziv="DomainObject.Predmet.ProtustrankaFormatedOIB_1">  ELWOOD društvo s ograničenom odgovornošću za proizvodnju i usluge, OIB 07335584129 zastupanog po punomoćniku MONIKA MIHELIĆ, odvj.</derivirana_varijabla>
  </DomainObject.Predmet.ProtustrankaFormatedOIB>
  <DomainObject.Predmet.ProtustrankaFormatedWithAdress>
    <izvorni_sadrzaj> ELWOOD društvo s ograničenom odgovornošću za proizvodnju i usluge, Grgura Karlovčana 10, 43000 Trojstveni Markovac zastupanog po punomoćniku MONIKA MIHELIĆ, odvj.</izvorni_sadrzaj>
    <derivirana_varijabla naziv="DomainObject.Predmet.ProtustrankaFormatedWithAdress_1"> ELWOOD društvo s ograničenom odgovornošću za proizvodnju i usluge, Grgura Karlovčana 10, 43000 Trojstveni Markovac zastupanog po punomoćniku MONIKA MIHELIĆ, odvj.</derivirana_varijabla>
  </DomainObject.Predmet.ProtustrankaFormatedWithAdress>
  <DomainObject.Predmet.ProtustrankaFormatedWithAdressOIB>
    <izvorni_sadrzaj> ELWOOD društvo s ograničenom odgovornošću za proizvodnju i usluge, OIB 07335584129, Grgura Karlovčana 10, 43000 Trojstveni Markovac zastupanog po punomoćniku MONIKA MIHELIĆ, odvj.</izvorni_sadrzaj>
    <derivirana_varijabla naziv="DomainObject.Predmet.ProtustrankaFormatedWithAdressOIB_1"> ELWOOD društvo s ograničenom odgovornošću za proizvodnju i usluge, OIB 07335584129, Grgura Karlovčana 10, 43000 Trojstveni Markovac zastupanog po punomoćniku MONIKA MIHELIĆ, odvj.</derivirana_varijabla>
  </DomainObject.Predmet.ProtustrankaFormatedWithAdressOIB>
  <DomainObject.Predmet.ProtustrankaWithAdress>
    <izvorni_sadrzaj>ELWOOD društvo s ograničenom odgovornošću za proizvodnju i usluge Grgura Karlovčana 10, 43000 Trojstveni Markovac</izvorni_sadrzaj>
    <derivirana_varijabla naziv="DomainObject.Predmet.ProtustrankaWithAdress_1">ELWOOD društvo s ograničenom odgovornošću za proizvodnju i usluge Grgura Karlovčana 10, 43000 Trojstveni Markovac</derivirana_varijabla>
  </DomainObject.Predmet.ProtustrankaWithAdress>
  <DomainObject.Predmet.ProtustrankaWithAdressOIB>
    <izvorni_sadrzaj>ELWOOD društvo s ograničenom odgovornošću za proizvodnju i usluge, OIB 07335584129, Grgura Karlovčana 10, 43000 Trojstveni Markovac</izvorni_sadrzaj>
    <derivirana_varijabla naziv="DomainObject.Predmet.ProtustrankaWithAdressOIB_1">ELWOOD društvo s ograničenom odgovornošću za proizvodnju i usluge, OIB 07335584129, Grgura Karlovčana 10, 43000 Trojstveni Markovac</derivirana_varijabla>
  </DomainObject.Predmet.ProtustrankaWithAdressOIB>
  <DomainObject.Predmet.ProtustrankaNazivFormated>
    <izvorni_sadrzaj>ELWOOD društvo s ograničenom odgovornošću za proizvodnju i usluge</izvorni_sadrzaj>
    <derivirana_varijabla naziv="DomainObject.Predmet.ProtustrankaNazivFormated_1">ELWOOD društvo s ograničenom odgovornošću za proizvodnju i usluge</derivirana_varijabla>
  </DomainObject.Predmet.ProtustrankaNazivFormated>
  <DomainObject.Predmet.ProtustrankaNazivFormatedOIB>
    <izvorni_sadrzaj>ELWOOD društvo s ograničenom odgovornošću za proizvodnju i usluge, OIB 07335584129</izvorni_sadrzaj>
    <derivirana_varijabla naziv="DomainObject.Predmet.ProtustrankaNazivFormatedOIB_1">ELWOOD društvo s ograničenom odgovornošću za proizvodnju i usluge, OIB 07335584129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ELWOOD društvo s ograničenom odgovornošću za proizvodnju i usluge zastupanog po punomoćniku MONIKA MIHELIĆ, odvj.</item>
    </izvorni_sadrzaj>
    <derivirana_varijabla naziv="DomainObject.Predmet.ProtuStrankaListFormated_1">
      <item>ELWOOD društvo s ograničenom odgovornošću za proizvodnju i usluge zastupanog po punomoćniku MONIKA MIHELIĆ, odvj.</item>
    </derivirana_varijabla>
  </DomainObject.Predmet.ProtuStrankaListFormated>
  <DomainObject.Predmet.ProtuStrankaListFormatedOIB>
    <izvorni_sadrzaj>
      <item>ELWOOD društvo s ograničenom odgovornošću za proizvodnju i usluge, OIB 07335584129 zastupanog po punomoćniku MONIKA MIHELIĆ, odvj.</item>
    </izvorni_sadrzaj>
    <derivirana_varijabla naziv="DomainObject.Predmet.ProtuStrankaListFormatedOIB_1">
      <item>ELWOOD društvo s ograničenom odgovornošću za proizvodnju i usluge, OIB 07335584129 zastupanog po punomoćniku MONIKA MIHELIĆ, odvj.</item>
    </derivirana_varijabla>
  </DomainObject.Predmet.ProtuStrankaListFormatedOIB>
  <DomainObject.Predmet.ProtuStrankaListFormatedWithAdress>
    <izvorni_sadrzaj>
      <item>ELWOOD društvo s ograničenom odgovornošću za proizvodnju i usluge, Grgura Karlovčana 10, 43000 Trojstveni Markovac zastupanog po punomoćniku MONIKA MIHELIĆ, odvj.</item>
    </izvorni_sadrzaj>
    <derivirana_varijabla naziv="DomainObject.Predmet.ProtuStrankaListFormatedWithAdress_1">
      <item>ELWOOD društvo s ograničenom odgovornošću za proizvodnju i usluge, Grgura Karlovčana 10, 43000 Trojstveni Markovac zastupanog po punomoćniku MONIKA MIHELIĆ, odvj.</item>
    </derivirana_varijabla>
  </DomainObject.Predmet.ProtuStrankaListFormatedWithAdress>
  <DomainObject.Predmet.ProtuStrankaListFormatedWithAdressOIB>
    <izvorni_sadrzaj>
      <item>ELWOOD društvo s ograničenom odgovornošću za proizvodnju i usluge, OIB 07335584129, Grgura Karlovčana 10, 43000 Trojstveni Markovac zastupanog po punomoćniku MONIKA MIHELIĆ, odvj.</item>
    </izvorni_sadrzaj>
    <derivirana_varijabla naziv="DomainObject.Predmet.ProtuStrankaListFormatedWithAdressOIB_1">
      <item>ELWOOD društvo s ograničenom odgovornošću za proizvodnju i usluge, OIB 07335584129, Grgura Karlovčana 10, 43000 Trojstveni Markovac zastupanog po punomoćniku MONIKA MIHELIĆ, odvj.</item>
    </derivirana_varijabla>
  </DomainObject.Predmet.ProtuStrankaListFormatedWithAdressOIB>
  <DomainObject.Predmet.ProtuStrankaListNazivFormated>
    <izvorni_sadrzaj>
      <item>ELWOOD društvo s ograničenom odgovornošću za proizvodnju i usluge</item>
    </izvorni_sadrzaj>
    <derivirana_varijabla naziv="DomainObject.Predmet.ProtuStrankaListNazivFormated_1">
      <item>ELWOOD društvo s ograničenom odgovornošću za proizvodnju i usluge</item>
    </derivirana_varijabla>
  </DomainObject.Predmet.ProtuStrankaListNazivFormated>
  <DomainObject.Predmet.ProtuStrankaListNazivFormatedOIB>
    <izvorni_sadrzaj>
      <item>ELWOOD društvo s ograničenom odgovornošću za proizvodnju i usluge, OIB 07335584129</item>
    </izvorni_sadrzaj>
    <derivirana_varijabla naziv="DomainObject.Predmet.ProtuStrankaListNazivFormatedOIB_1">
      <item>ELWOOD društvo s ograničenom odgovornošću za proizvodnju i usluge, OIB 07335584129</item>
    </derivirana_varijabla>
  </DomainObject.Predmet.ProtuStrankaListNazivFormatedOIB>
  <DomainObject.Predmet.OstaliListFormated>
    <izvorni_sadrzaj>
      <item>Dalibor Špehar</item>
      <item>MONIKA MIHELIĆ, odvj. punomoćnik sudionika u postupku ELWOOD društvo s ograničenom odgovornošću za proizvodnju i usluge</item>
    </izvorni_sadrzaj>
    <derivirana_varijabla naziv="DomainObject.Predmet.OstaliListFormated_1">
      <item>Dalibor Špehar</item>
      <item>MONIKA MIHELIĆ, odvj. punomoćnik sudionika u postupku ELWOOD društvo s ograničenom odgovornošću za proizvodnju i usluge</item>
    </derivirana_varijabla>
  </DomainObject.Predmet.OstaliListFormated>
  <DomainObject.Predmet.OstaliListFormatedOIB>
    <izvorni_sadrzaj>
      <item>Dalibor Špehar, OIB 46638725319</item>
      <item>MONIKA MIHELIĆ, odvj., OIB 27628101080 punomoćnik sudionika u postupku ELWOOD društvo s ograničenom odgovornošću za proizvodnju i usluge</item>
    </izvorni_sadrzaj>
    <derivirana_varijabla naziv="DomainObject.Predmet.OstaliListFormatedOIB_1">
      <item>Dalibor Špehar, OIB 46638725319</item>
      <item>MONIKA MIHELIĆ, odvj., OIB 27628101080 punomoćnik sudionika u postupku ELWOOD društvo s ograničenom odgovornošću za proizvodnju i usluge</item>
    </derivirana_varijabla>
  </DomainObject.Predmet.OstaliListFormatedOIB>
  <DomainObject.Predmet.OstaliListFormatedWithAdress>
    <izvorni_sadrzaj>
      <item>Dalibor Špehar, G. Karlovčana 10., 43000 Trojstveni Markovac</item>
      <item>MONIKA MIHELIĆ, odvj., Trg Petra Zrinskog 1, 10340 Vrbovec punomoćnik sudionika u postupku ELWOOD društvo s ograničenom odgovornošću za proizvodnju i usluge</item>
    </izvorni_sadrzaj>
    <derivirana_varijabla naziv="DomainObject.Predmet.OstaliListFormatedWithAdress_1">
      <item>Dalibor Špehar, G. Karlovčana 10., 43000 Trojstveni Markovac</item>
      <item>MONIKA MIHELIĆ, odvj., Trg Petra Zrinskog 1, 10340 Vrbovec punomoćnik sudionika u postupku ELWOOD društvo s ograničenom odgovornošću za proizvodnju i usluge</item>
    </derivirana_varijabla>
  </DomainObject.Predmet.OstaliListFormatedWithAdress>
  <DomainObject.Predmet.OstaliListFormatedWithAdressOIB>
    <izvorni_sadrzaj>
      <item>Dalibor Špehar, OIB 46638725319, G. Karlovčana 10., 43000 Trojstveni Markovac</item>
      <item>MONIKA MIHELIĆ, odvj., OIB 27628101080, Trg Petra Zrinskog 1, 10340 Vrbovec punomoćnik sudionika u postupku ELWOOD društvo s ograničenom odgovornošću za proizvodnju i usluge</item>
    </izvorni_sadrzaj>
    <derivirana_varijabla naziv="DomainObject.Predmet.OstaliListFormatedWithAdressOIB_1">
      <item>Dalibor Špehar, OIB 46638725319, G. Karlovčana 10., 43000 Trojstveni Markovac</item>
      <item>MONIKA MIHELIĆ, odvj., OIB 27628101080, Trg Petra Zrinskog 1, 10340 Vrbovec punomoćnik sudionika u postupku ELWOOD društvo s ograničenom odgovornošću za proizvodnju i usluge</item>
    </derivirana_varijabla>
  </DomainObject.Predmet.OstaliListFormatedWithAdressOIB>
  <DomainObject.Predmet.OstaliListNazivFormated>
    <izvorni_sadrzaj>
      <item>Dalibor Špehar</item>
      <item>MONIKA MIHELIĆ, odvj.</item>
    </izvorni_sadrzaj>
    <derivirana_varijabla naziv="DomainObject.Predmet.OstaliListNazivFormated_1">
      <item>Dalibor Špehar</item>
      <item>MONIKA MIHELIĆ, odvj.</item>
    </derivirana_varijabla>
  </DomainObject.Predmet.OstaliListNazivFormated>
  <DomainObject.Predmet.OstaliListNazivFormatedOIB>
    <izvorni_sadrzaj>
      <item>Dalibor Špehar, OIB 46638725319</item>
      <item>MONIKA MIHELIĆ, odvj., OIB 27628101080</item>
    </izvorni_sadrzaj>
    <derivirana_varijabla naziv="DomainObject.Predmet.OstaliListNazivFormatedOIB_1">
      <item>Dalibor Špehar, OIB 46638725319</item>
      <item>MONIKA MIHELIĆ, odvj., OIB 27628101080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>St-834/2017-7</izvorni_sadrzaj>
    <derivirana_varijabla naziv="DomainObject.PoslovniBrojDokumenta_1">St-834/2017-7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ELWOOD društvo s ograničenom odgovornošću za proizvodnju i usluge</izvorni_sadrzaj>
    <derivirana_varijabla naziv="DomainObject.Predmet.ProtustrankaIDrugi_1">ELWOOD društvo s ograničenom odgovornošću za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ELWOOD društvo s ograničenom odgovornošću za proizvodnju i usluge, OIB 07335584129, Grgura Karlovčana 10, 43000 Trojstveni Markovac</izvorni_sadrzaj>
    <derivirana_varijabla naziv="DomainObject.Predmet.ProtustrankaIDrugiAdressOIB_1">ELWOOD društvo s ograničenom odgovornošću za proizvodnju i usluge, OIB 07335584129, Grgura Karlovčana 10, 43000 Trojstveni Markovac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ELWOOD društvo s ograničenom odgovornošću za proizvodnju i usluge</item>
      <item>Dalibor Špehar</item>
      <item>MONIKA MIHELIĆ, odvj.</item>
    </izvorni_sadrzaj>
    <derivirana_varijabla naziv="DomainObject.Predmet.SudioniciListNaziv_1">
      <item>FINA, RC ZAGREB, Podružnica BJELOVAR</item>
      <item>ELWOOD društvo s ograničenom odgovornošću za proizvodnju i usluge</item>
      <item>Dalibor Špehar</item>
      <item>MONIKA MIHELIĆ, odvj.</item>
    </derivirana_varijabla>
  </DomainObject.Predmet.SudioniciListNaziv>
  <DomainObject.Predmet.SudioniciListAdressOIB>
    <izvorni_sadrzaj>
      <item>FINA, RC ZAGREB, Podružnica BJELOVAR, OIB 85821130368, F. Supila 4,43000 Bjelovar</item>
      <item>ELWOOD društvo s ograničenom odgovornošću za proizvodnju i usluge, OIB 07335584129, Grgura Karlovčana 10,43000 Trojstveni Markovac</item>
      <item>Dalibor Špehar, OIB 46638725319, G. Karlovčana 10.,43000 Trojstveni Markovac</item>
      <item>MONIKA MIHELIĆ, odvj., OIB 27628101080, Trg Petra Zrinskog 1,10340 Vrbovec</item>
    </izvorni_sadrzaj>
    <derivirana_varijabla naziv="DomainObject.Predmet.SudioniciListAdressOIB_1">
      <item>FINA, RC ZAGREB, Podružnica BJELOVAR, OIB 85821130368, F. Supila 4,43000 Bjelovar</item>
      <item>ELWOOD društvo s ograničenom odgovornošću za proizvodnju i usluge, OIB 07335584129, Grgura Karlovčana 10,43000 Trojstveni Markovac</item>
      <item>Dalibor Špehar, OIB 46638725319, G. Karlovčana 10.,43000 Trojstveni Markovac</item>
      <item>MONIKA MIHELIĆ, odvj., OIB 27628101080, Trg Petra Zrinskog 1,10340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E6E4BE-DB9B-443A-93B5-218C7F8BAC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516</properties:Words>
  <properties:Characters>2853</properties:Characters>
  <properties:Lines>83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2018-05-02T09:46:00Z</cp:lastPrinted>
  <dcterms:modified xmlns:xsi="http://www.w3.org/2001/XMLSchema-instance" xsi:type="dcterms:W3CDTF">2018-05-02T09:47:00Z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St-834/2017-7 / Odluka - Rješenje - određeno ročište radi rasprave o uvjetima za otvaranje stečajnog postupka (odluka_St-834_2017-7.docx)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