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190b" w14:paraId="c4f190b" w:rsidRDefault="00267E59" w:rsidP="00267E59" w:rsidR="00267E59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</w:r>
      <w:r w:rsidRPr="00267E59">
        <w:rPr>
          <w:rFonts w:cs="Times New Roman" w:eastAsia="Times New Roman"/>
          <w:lang w:eastAsia="hr-HR"/>
        </w:rPr>
        <w:tab/>
        <w:t>1 Stpn-177/15</w:t>
      </w:r>
    </w:p>
    <w:p w:rsidRDefault="00267E59" w:rsidP="00267E59" w:rsidR="00267E59" w:rsidRPr="00267E59">
      <w:pPr>
        <w:pStyle w:val="SudNaziv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b/>
          <w:lang w:eastAsia="hr-HR"/>
        </w:rPr>
        <w:t xml:space="preserve">      </w:t>
      </w:r>
      <w:r w:rsidRPr="00267E59">
        <w:rPr>
          <w:rFonts w:cs="Times New Roman" w:eastAsia="Times New Roman"/>
          <w:lang w:eastAsia="hr-HR"/>
        </w:rPr>
        <w:t>REPUBLIKA HRVATSKA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 TRGOVAČKI SUD U ZAGREBU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        STALNA SLUŽBA 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Karlovac, Ljudevita Šestića 4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center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REPUBLIKA HRVATSKA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R J E Š E N J E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I.V. DIZAJN OPREMANJE d.o.o. Zagreb, A. Pandakovića 7, OIB: 83040380339, za sklapanje predstečajne nagodbe, dana 17. studenog 2015. godine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center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r i j e š i o   j e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1. Određuje se ročište radi sklapanja predstečajne nagodbe nad dužnikom I.V. DIZAJN OPREMANJE d.o.o. Zagreb, A. Pandakovića 7, OIB: 83040380339,  </w:t>
      </w:r>
      <w:r w:rsidRPr="00267E59">
        <w:rPr>
          <w:rFonts w:cs="Times New Roman" w:eastAsia="Times New Roman"/>
          <w:b/>
          <w:lang w:eastAsia="hr-HR"/>
        </w:rPr>
        <w:t>za dan 3. prosinca 2015. godine u 13,30 sati</w:t>
      </w:r>
      <w:r w:rsidRPr="00267E59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2. Na ročište se pozivaju:</w:t>
      </w: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- dužnik</w:t>
      </w: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- vjerovnici.</w:t>
      </w:r>
    </w:p>
    <w:p w:rsidRDefault="00267E59" w:rsidP="00267E59" w:rsidR="00267E59" w:rsidRPr="00267E5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center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U Karlovcu 17. studenog 2015. godine</w:t>
      </w:r>
    </w:p>
    <w:p w:rsidRDefault="00267E59" w:rsidP="00267E59" w:rsidR="00267E59" w:rsidRPr="00267E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jc w:val="both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Protiv ovog rješenja nije dopuštena                                                      </w:t>
      </w:r>
      <w:r>
        <w:rPr>
          <w:rFonts w:cs="Times New Roman" w:eastAsia="Times New Roman"/>
          <w:lang w:eastAsia="hr-HR"/>
        </w:rPr>
        <w:t xml:space="preserve">  J</w:t>
      </w:r>
      <w:r w:rsidRPr="00267E59">
        <w:rPr>
          <w:rFonts w:cs="Times New Roman" w:eastAsia="Times New Roman"/>
          <w:lang w:eastAsia="hr-HR"/>
        </w:rPr>
        <w:t>adranka Mađeruh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267E59">
          <w:rPr>
            <w:rFonts w:cs="Times New Roman" w:eastAsia="Times New Roman"/>
            <w:lang w:eastAsia="hr-HR"/>
          </w:rPr>
          <w:t>278. st</w:t>
        </w:r>
      </w:smartTag>
      <w:r w:rsidRPr="00267E59">
        <w:rPr>
          <w:rFonts w:cs="Times New Roman" w:eastAsia="Times New Roman"/>
          <w:lang w:eastAsia="hr-HR"/>
        </w:rPr>
        <w:t xml:space="preserve">. 1. i 2. ZPP-a).        </w:t>
      </w:r>
    </w:p>
    <w:p w:rsidRDefault="00267E59" w:rsidP="00267E59" w:rsid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267E59" w:rsidP="00267E59" w:rsidR="00267E59" w:rsidRPr="00267E5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Oglasna ploča suda</w:t>
      </w:r>
    </w:p>
    <w:p w:rsidRDefault="00267E59" w:rsidP="00267E59" w:rsidR="00267E59" w:rsidRPr="00267E5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Dužnik</w:t>
      </w:r>
    </w:p>
    <w:p w:rsidRDefault="00267E59" w:rsidP="00267E59" w:rsidR="00267E59" w:rsidRPr="00267E5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 xml:space="preserve">web stranica FINA-e poštom </w:t>
      </w:r>
    </w:p>
    <w:p w:rsidRDefault="00267E59" w:rsidP="00267E59" w:rsidR="00267E59" w:rsidRPr="00267E5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67E59">
        <w:rPr>
          <w:rFonts w:cs="Times New Roman" w:eastAsia="Times New Roman"/>
          <w:lang w:eastAsia="hr-HR"/>
        </w:rPr>
        <w:t>Spis</w:t>
      </w:r>
    </w:p>
    <w:p w:rsidRDefault="00267E59" w:rsidP="00267E59" w:rsidR="00267E59" w:rsidRPr="00267E5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E5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32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Stpn-177/2015-8</izvorni_sadrzaj>
    <derivirana_varijabla naziv="DomainObject.Oznaka_1">Stpn-177/2015-8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Stpn-177/2015</izvorni_sadrzaj>
    <derivirana_varijabla naziv="DomainObject.Predmet.OznakaBroj_1">Stpn-177/2015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 opremanje d.o.o.</izvorni_sadrzaj>
    <derivirana_varijabla naziv="DomainObject.Predmet.ProtustrankaFormated_1">  I.V. DIZAJN  opremanje d.o.o.</derivirana_varijabla>
  </DomainObject.Predmet.ProtustrankaFormated>
  <DomainObject.Predmet.ProtustrankaFormatedOIB>
    <izvorni_sadrzaj>  I.V. DIZAJN  opremanje d.o.o., OIB 83040380339</izvorni_sadrzaj>
    <derivirana_varijabla naziv="DomainObject.Predmet.ProtustrankaFormatedOIB_1">  I.V. DIZAJN  opremanje d.o.o., OIB 83040380339</derivirana_varijabla>
  </DomainObject.Predmet.ProtustrankaFormatedOIB>
  <DomainObject.Predmet.ProtustrankaFormatedWithAdress>
    <izvorni_sadrzaj> I.V. DIZAJN  opremanje d.o.o., Ante Pandakovića 7, Zagreb</izvorni_sadrzaj>
    <derivirana_varijabla naziv="DomainObject.Predmet.ProtustrankaFormatedWithAdress_1"> I.V. DIZAJN  opremanje d.o.o., Ante Pandakovića 7, Zagreb</derivirana_varijabla>
  </DomainObject.Predmet.ProtustrankaFormatedWithAdress>
  <DomainObject.Predmet.ProtustrankaFormatedWithAdressOIB>
    <izvorni_sadrzaj> I.V. DIZAJN  opremanje d.o.o., OIB 83040380339, Ante Pandakovića 7, Zagreb</izvorni_sadrzaj>
    <derivirana_varijabla naziv="DomainObject.Predmet.ProtustrankaFormatedWithAdressOIB_1"> I.V. DIZAJN  opremanje d.o.o., OIB 83040380339, Ante Pandakovića 7, Zagreb</derivirana_varijabla>
  </DomainObject.Predmet.ProtustrankaFormatedWithAdressOIB>
  <DomainObject.Predmet.ProtustrankaWithAdress>
    <izvorni_sadrzaj>I.V. DIZAJN  opremanje d.o.o. Ante Pandakovića 7, Zagreb</izvorni_sadrzaj>
    <derivirana_varijabla naziv="DomainObject.Predmet.ProtustrankaWithAdress_1">I.V. DIZAJN  opremanje d.o.o. Ante Pandakovića 7, Zagreb</derivirana_varijabla>
  </DomainObject.Predmet.ProtustrankaWithAdress>
  <DomainObject.Predmet.ProtustrankaWithAdressOIB>
    <izvorni_sadrzaj>I.V. DIZAJN  opremanje d.o.o., OIB 83040380339, Ante Pandakovića 7, Zagreb</izvorni_sadrzaj>
    <derivirana_varijabla naziv="DomainObject.Predmet.ProtustrankaWithAdressOIB_1">I.V. DIZAJN  opremanje d.o.o., OIB 83040380339, Ante Pandakovića 7,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I.V. DIZAJN  opremanje d.o.o.</izvorni_sadrzaj>
    <derivirana_varijabla naziv="DomainObject.Predmet.StrankaFormated_1">  I.V. DIZAJN  opremanje d.o.o.</derivirana_varijabla>
  </DomainObject.Predmet.StrankaFormated>
  <DomainObject.Predmet.StrankaFormatedOIB>
    <izvorni_sadrzaj>  I.V. DIZAJN  opremanje d.o.o., OIB 83040380339</izvorni_sadrzaj>
    <derivirana_varijabla naziv="DomainObject.Predmet.StrankaFormatedOIB_1">  I.V. DIZAJN  opremanje d.o.o., OIB 83040380339</derivirana_varijabla>
  </DomainObject.Predmet.StrankaFormatedOIB>
  <DomainObject.Predmet.StrankaFormatedWithAdress>
    <izvorni_sadrzaj> I.V. DIZAJN  opremanje d.o.o., Ante Pandakovića 7, Zagreb</izvorni_sadrzaj>
    <derivirana_varijabla naziv="DomainObject.Predmet.StrankaFormatedWithAdress_1"> I.V. DIZAJN  opremanje d.o.o., Ante Pandakovića 7, Zagreb</derivirana_varijabla>
  </DomainObject.Predmet.StrankaFormatedWithAdress>
  <DomainObject.Predmet.StrankaFormatedWithAdressOIB>
    <izvorni_sadrzaj> I.V. DIZAJN  opremanje d.o.o., OIB 83040380339, Ante Pandakovića 7, Zagreb</izvorni_sadrzaj>
    <derivirana_varijabla naziv="DomainObject.Predmet.StrankaFormatedWithAdressOIB_1"> I.V. DIZAJN  opremanje d.o.o., OIB 83040380339, Ante Pandakovića 7, Zagreb</derivirana_varijabla>
  </DomainObject.Predmet.StrankaFormatedWithAdressOIB>
  <DomainObject.Predmet.StrankaWithAdress>
    <izvorni_sadrzaj>I.V. DIZAJN  opremanje d.o.o. Ante Pandakovića 7,Zagreb</izvorni_sadrzaj>
    <derivirana_varijabla naziv="DomainObject.Predmet.StrankaWithAdress_1">I.V. DIZAJN  opremanje d.o.o. Ante Pandakovića 7,Zagreb</derivirana_varijabla>
  </DomainObject.Predmet.StrankaWithAdress>
  <DomainObject.Predmet.StrankaWithAdressOIB>
    <izvorni_sadrzaj>I.V. DIZAJN  opremanje d.o.o., OIB 83040380339, Ante Pandakovića 7,Zagreb</izvorni_sadrzaj>
    <derivirana_varijabla naziv="DomainObject.Predmet.StrankaWithAdressOIB_1">I.V. DIZAJN  opremanje d.o.o., OIB 83040380339, Ante Pandakovića 7,Zagreb</derivirana_varijabla>
  </DomainObject.Predmet.StrankaWithAdressOIB>
  <DomainObject.Predmet.StrankaNazivFormated>
    <izvorni_sadrzaj>I.V. DIZAJN  opremanje d.o.o.</izvorni_sadrzaj>
    <derivirana_varijabla naziv="DomainObject.Predmet.StrankaNazivFormated_1">I.V. DIZAJN  opremanje d.o.o.</derivirana_varijabla>
  </DomainObject.Predmet.StrankaNazivFormated>
  <DomainObject.Predmet.StrankaNazivFormatedOIB>
    <izvorni_sadrzaj>I.V. DIZAJN  opremanje d.o.o., OIB 83040380339</izvorni_sadrzaj>
    <derivirana_varijabla naziv="DomainObject.Predmet.StrankaNazivFormatedOIB_1">I.V. DIZAJN  opremanje d.o.o., OIB 83040380339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I.V. DIZAJN  opremanje d.o.o.</item>
    </izvorni_sadrzaj>
    <derivirana_varijabla naziv="DomainObject.Predmet.StrankaListFormated_1">
      <item>I.V. DIZAJN  opremanje d.o.o.</item>
    </derivirana_varijabla>
  </DomainObject.Predmet.StrankaListFormated>
  <DomainObject.Predmet.StrankaListFormatedOIB>
    <izvorni_sadrzaj>
      <item>I.V. DIZAJN  opremanje d.o.o., OIB 83040380339</item>
    </izvorni_sadrzaj>
    <derivirana_varijabla naziv="DomainObject.Predmet.StrankaListFormatedOIB_1">
      <item>I.V. DIZAJN  opremanje d.o.o., OIB 83040380339</item>
    </derivirana_varijabla>
  </DomainObject.Predmet.StrankaListFormatedOIB>
  <DomainObject.Predmet.StrankaListFormatedWithAdress>
    <izvorni_sadrzaj>
      <item>I.V. DIZAJN  opremanje d.o.o., Ante Pandakovića 7, Zagreb</item>
    </izvorni_sadrzaj>
    <derivirana_varijabla naziv="DomainObject.Predmet.StrankaListFormatedWithAdress_1">
      <item>I.V. DIZAJN  opremanje d.o.o., Ante Pandakovića 7, Zagreb</item>
    </derivirana_varijabla>
  </DomainObject.Predmet.StrankaListFormatedWithAdress>
  <DomainObject.Predmet.StrankaListFormatedWithAdressOIB>
    <izvorni_sadrzaj>
      <item>I.V. DIZAJN  opremanje d.o.o., OIB 83040380339, Ante Pandakovića 7, Zagreb</item>
    </izvorni_sadrzaj>
    <derivirana_varijabla naziv="DomainObject.Predmet.StrankaListFormatedWithAdressOIB_1">
      <item>I.V. DIZAJN  opremanje d.o.o., OIB 83040380339, Ante Pandakovića 7, Zagreb</item>
    </derivirana_varijabla>
  </DomainObject.Predmet.StrankaListFormatedWithAdressOIB>
  <DomainObject.Predmet.StrankaListNazivFormated>
    <izvorni_sadrzaj>
      <item>I.V. DIZAJN  opremanje d.o.o.</item>
    </izvorni_sadrzaj>
    <derivirana_varijabla naziv="DomainObject.Predmet.StrankaListNazivFormated_1">
      <item>I.V. DIZAJN  opremanje d.o.o.</item>
    </derivirana_varijabla>
  </DomainObject.Predmet.StrankaListNazivFormated>
  <DomainObject.Predmet.StrankaListNazivFormatedOIB>
    <izvorni_sadrzaj>
      <item>I.V. DIZAJN  opremanje d.o.o., OIB 83040380339</item>
    </izvorni_sadrzaj>
    <derivirana_varijabla naziv="DomainObject.Predmet.StrankaListNazivFormatedOIB_1">
      <item>I.V. DIZAJN  opremanje d.o.o., OIB 83040380339</item>
    </derivirana_varijabla>
  </DomainObject.Predmet.StrankaListNazivFormatedOIB>
  <DomainObject.Predmet.ProtuStrankaListFormated>
    <izvorni_sadrzaj>
      <item>I.V. DIZAJN  opremanje d.o.o.</item>
    </izvorni_sadrzaj>
    <derivirana_varijabla naziv="DomainObject.Predmet.ProtuStrankaListFormated_1">
      <item>I.V. DIZAJN  opremanje d.o.o.</item>
    </derivirana_varijabla>
  </DomainObject.Predmet.ProtuStrankaListFormated>
  <DomainObject.Predmet.ProtuStrankaListFormatedOIB>
    <izvorni_sadrzaj>
      <item>I.V. DIZAJN  opremanje d.o.o., OIB 83040380339</item>
    </izvorni_sadrzaj>
    <derivirana_varijabla naziv="DomainObject.Predmet.ProtuStrankaListFormatedOIB_1">
      <item>I.V. DIZAJN  opremanje d.o.o., OIB 83040380339</item>
    </derivirana_varijabla>
  </DomainObject.Predmet.ProtuStrankaListFormatedOIB>
  <DomainObject.Predmet.ProtuStrankaListFormatedWithAdress>
    <izvorni_sadrzaj>
      <item>I.V. DIZAJN  opremanje d.o.o., Ante Pandakovića 7, Zagreb</item>
    </izvorni_sadrzaj>
    <derivirana_varijabla naziv="DomainObject.Predmet.ProtuStrankaListFormatedWithAdress_1">
      <item>I.V. DIZAJN  opremanje d.o.o., Ante Pandakovića 7, Zagreb</item>
    </derivirana_varijabla>
  </DomainObject.Predmet.ProtuStrankaListFormatedWithAdress>
  <DomainObject.Predmet.ProtuStrankaListFormatedWithAdressOIB>
    <izvorni_sadrzaj>
      <item>I.V. DIZAJN  opremanje d.o.o., OIB 83040380339, Ante Pandakovića 7, Zagreb</item>
    </izvorni_sadrzaj>
    <derivirana_varijabla naziv="DomainObject.Predmet.ProtuStrankaListFormatedWithAdressOIB_1">
      <item>I.V. DIZAJN  opremanje d.o.o., OIB 83040380339, Ante Pandakovića 7, Zagreb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Stpn-177/2015-8</izvorni_sadrzaj>
    <derivirana_varijabla naziv="DomainObject.PoslovniBrojDokumenta_1">Stpn-177/2015-8</derivirana_varijabla>
  </DomainObject.PoslovniBrojDokumenta>
  <DomainObject.Predmet.StrankaIDrugi>
    <izvorni_sadrzaj>I.V. DIZAJN  opremanje d.o.o.</izvorni_sadrzaj>
    <derivirana_varijabla naziv="DomainObject.Predmet.StrankaIDrugi_1">I.V. DIZAJN  opremanje d.o.o.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I.V. DIZAJN  opremanje d.o.o., OIB 83040380339, Ante Pandakovića 7, Zagreb</izvorni_sadrzaj>
    <derivirana_varijabla naziv="DomainObject.Predmet.StrankaIDrugiAdressOIB_1">I.V. DIZAJN  opremanje d.o.o., OIB 83040380339, Ante Pandakovića 7, Zagreb</derivirana_varijabla>
  </DomainObject.Predmet.StrankaIDrugiAdressOIB>
  <DomainObject.Predmet.ProtustrankaIDrugiAdressOIB>
    <izvorni_sadrzaj>I.V. DIZAJN  opremanje d.o.o., OIB 83040380339, Ante Pandakovića 7, Zagreb</izvorni_sadrzaj>
    <derivirana_varijabla naziv="DomainObject.Predmet.ProtustrankaIDrugiAdressOIB_1">I.V. DIZAJN  opremanje d.o.o., OIB 83040380339, Ante Pandakovića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 opremanje d.o.o.</item>
      <item>I.V. DIZAJN  opremanje d.o.o.</item>
    </izvorni_sadrzaj>
    <derivirana_varijabla naziv="DomainObject.Predmet.SudioniciListNaziv_1">
      <item>I.V. DIZAJN  opremanje d.o.o.</item>
      <item>I.V. DIZAJN  opremanje d.o.o.</item>
    </derivirana_varijabla>
  </DomainObject.Predmet.SudioniciListNaziv>
  <DomainObject.Predmet.SudioniciListAdressOIB>
    <izvorni_sadrzaj>
      <item>I.V. DIZAJN  opremanje d.o.o., OIB 83040380339, Ante Pandakovića 7,Zagreb</item>
      <item>I.V. DIZAJN  opremanje d.o.o., OIB 83040380339, Ante Pandakovića 7,Zagreb</item>
    </izvorni_sadrzaj>
    <derivirana_varijabla naziv="DomainObject.Predmet.SudioniciListAdressOIB_1">
      <item>I.V. DIZAJN  opremanje d.o.o., OIB 83040380339, Ante Pandakovića 7,Zagreb</item>
      <item>I.V. DIZAJN  opremanje d.o.o., OIB 83040380339, Ante Pandakovića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BCC38-9B94-492A-A34C-8BC9064C7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821</properties:Characters>
  <properties:Lines>47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2015-11-17T11:04:00Z</cp:lastPrinted>
  <dcterms:modified xmlns:xsi="http://www.w3.org/2001/XMLSchema-instance" xsi:type="dcterms:W3CDTF">2015-11-17T11:04:00Z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Stpn-177/2015-8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