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b054" w14:paraId="00eb054" w:rsidRDefault="00F00853" w:rsidP="00F00853" w:rsidR="00F0085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853" w:rsidP="00F00853" w:rsidR="00F0085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00853" w:rsidP="00F00853" w:rsidR="00F0085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00853" w:rsidP="00F00853" w:rsidR="00F0085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00853" w:rsidP="00F00853" w:rsidR="00F00853"/>
    <w:p w:rsidRDefault="00F00853" w:rsidP="00F00853" w:rsidR="00F0085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00853" w:rsidP="00F00853" w:rsidR="00F0085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00853" w:rsidP="00F00853" w:rsidR="00F0085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8192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ISTARSKI SAN d. o. o. Poreč, Paška 3, OIB 68700265921, MBS 040217643,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00853" w:rsidP="00F00853" w:rsidR="00F0085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00853" w:rsidP="00F00853" w:rsidR="00F0085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0853" w:rsidP="00F00853" w:rsidR="00F0085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ISTARSKI SAN d. o. o. Poreč, Paška 3, OIB 68700265921, MBS 040217643.</w:t>
      </w:r>
    </w:p>
    <w:p w:rsidRDefault="00F00853" w:rsidP="00F00853" w:rsidR="00F0085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ISTARSKI SAN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1681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109.110,60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00853" w:rsidP="00F00853" w:rsidR="00F0085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00853" w:rsidP="00F00853" w:rsidR="00F0085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00853" w:rsidP="00F00853" w:rsidR="00F0085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51C6F">
        <w:rPr>
          <w:rFonts w:cs="Times New Roman" w:eastAsia="Times New Roman"/>
          <w:szCs w:val="24"/>
          <w:lang w:eastAsia="hr-HR"/>
        </w:rPr>
        <w:t>, v. r.</w:t>
      </w:r>
    </w:p>
    <w:p w:rsidRDefault="00F00853" w:rsidP="00F00853" w:rsidR="00F0085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00853" w:rsidP="00F00853" w:rsidR="00F0085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00853" w:rsidP="00F00853" w:rsidR="00F0085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00853" w:rsidP="00F00853" w:rsidR="00F0085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00853" w:rsidP="00F00853" w:rsidR="00F0085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00853" w:rsidP="00F00853" w:rsidR="00F0085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>
      <w:pPr>
        <w:tabs>
          <w:tab w:pos="4116" w:val="left"/>
        </w:tabs>
      </w:pPr>
    </w:p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 w:rsidRPr="00D05CA9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F00853" w:rsidP="00F00853" w:rsidR="00F00853"/>
    <w:p w:rsidRDefault="00015D6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EDC" w:rsidP="00F00853" w:rsidR="00AB7EDC">
      <w:r>
        <w:separator/>
      </w:r>
    </w:p>
  </w:endnote>
  <w:endnote w:id="0" w:type="continuationSeparator">
    <w:p w:rsidRDefault="00AB7EDC" w:rsidP="00F00853" w:rsidR="00AB7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EDC" w:rsidP="00F00853" w:rsidR="00AB7EDC">
      <w:r>
        <w:separator/>
      </w:r>
    </w:p>
  </w:footnote>
  <w:footnote w:id="0" w:type="continuationSeparator">
    <w:p w:rsidRDefault="00AB7EDC" w:rsidP="00F00853" w:rsidR="00AB7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DC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5D6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F00853">
      <w:t>53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DC" w:rsidP="0021081C" w:rsidR="00A81E97">
    <w:pPr>
      <w:pStyle w:val="Zaglavlje"/>
      <w:jc w:val="right"/>
    </w:pPr>
    <w:r>
      <w:t>11 St-3</w:t>
    </w:r>
    <w:r w:rsidR="00F00853">
      <w:t>53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43A"/>
    <w:rsid w:val="00015D6A"/>
    <w:rsid w:val="0056243A"/>
    <w:rsid w:val="009A6044"/>
    <w:rsid w:val="00AB7EDC"/>
    <w:rsid w:val="00BF033F"/>
    <w:rsid w:val="00C51C6F"/>
    <w:rsid w:val="00F0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85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08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8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8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00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85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6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85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08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8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8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00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085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5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6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ISTARSKI SAN d.o.o. POREČ</izvorni_sadrzaj>
    <derivirana_varijabla naziv="DomainObject.Predmet.ProtustrankaFormated_1">  ISTARSKI SAN d.o.o. POREČ</derivirana_varijabla>
  </DomainObject.Predmet.ProtustrankaFormated>
  <DomainObject.Predmet.ProtustrankaFormatedOIB>
    <izvorni_sadrzaj>  ISTARSKI SAN d.o.o. POREČ, OIB 68700265921</izvorni_sadrzaj>
    <derivirana_varijabla naziv="DomainObject.Predmet.ProtustrankaFormatedOIB_1">  ISTARSKI SAN d.o.o. POREČ, OIB 68700265921</derivirana_varijabla>
  </DomainObject.Predmet.ProtustrankaFormatedOIB>
  <DomainObject.Predmet.ProtustrankaFormatedWithAdress>
    <izvorni_sadrzaj> ISTARSKI SAN d.o.o. POREČ, Paška 3, 52440 Poreč</izvorni_sadrzaj>
    <derivirana_varijabla naziv="DomainObject.Predmet.ProtustrankaFormatedWithAdress_1"> ISTARSKI SAN d.o.o. POREČ, Paška 3, 52440 Poreč</derivirana_varijabla>
  </DomainObject.Predmet.ProtustrankaFormatedWithAdress>
  <DomainObject.Predmet.ProtustrankaFormatedWithAdressOIB>
    <izvorni_sadrzaj> ISTARSKI SAN d.o.o. POREČ, OIB 68700265921, Paška 3, 52440 Poreč</izvorni_sadrzaj>
    <derivirana_varijabla naziv="DomainObject.Predmet.ProtustrankaFormatedWithAdressOIB_1"> ISTARSKI SAN d.o.o. POREČ, OIB 68700265921, Paška 3, 52440 Poreč</derivirana_varijabla>
  </DomainObject.Predmet.ProtustrankaFormatedWithAdressOIB>
  <DomainObject.Predmet.ProtustrankaWithAdress>
    <izvorni_sadrzaj>ISTARSKI SAN d.o.o. POREČ Paška 3, 52440 Poreč</izvorni_sadrzaj>
    <derivirana_varijabla naziv="DomainObject.Predmet.ProtustrankaWithAdress_1">ISTARSKI SAN d.o.o. POREČ Paška 3, 52440 Poreč</derivirana_varijabla>
  </DomainObject.Predmet.ProtustrankaWithAdress>
  <DomainObject.Predmet.ProtustrankaWithAdressOIB>
    <izvorni_sadrzaj>ISTARSKI SAN d.o.o. POREČ, OIB 68700265921, Paška 3, 52440 Poreč</izvorni_sadrzaj>
    <derivirana_varijabla naziv="DomainObject.Predmet.ProtustrankaWithAdressOIB_1">ISTARSKI SAN d.o.o. POREČ, OIB 68700265921, Paška 3, 52440 Poreč</derivirana_varijabla>
  </DomainObject.Predmet.ProtustrankaWithAdressOIB>
  <DomainObject.Predmet.ProtustrankaNazivFormated>
    <izvorni_sadrzaj>ISTARSKI SAN d.o.o. POREČ</izvorni_sadrzaj>
    <derivirana_varijabla naziv="DomainObject.Predmet.ProtustrankaNazivFormated_1">ISTARSKI SAN d.o.o. POREČ</derivirana_varijabla>
  </DomainObject.Predmet.ProtustrankaNazivFormated>
  <DomainObject.Predmet.ProtustrankaNazivFormatedOIB>
    <izvorni_sadrzaj>ISTARSKI SAN d.o.o. POREČ, OIB 68700265921</izvorni_sadrzaj>
    <derivirana_varijabla naziv="DomainObject.Predmet.ProtustrankaNazivFormatedOIB_1">ISTARSKI SAN d.o.o. POREČ, OIB 68700265921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ISTARSKI SAN d.o.o. POREČ</item>
    </izvorni_sadrzaj>
    <derivirana_varijabla naziv="DomainObject.Predmet.ProtuStrankaListFormated_1">
      <item>ISTARSKI SAN d.o.o. POREČ</item>
    </derivirana_varijabla>
  </DomainObject.Predmet.ProtuStrankaListFormated>
  <DomainObject.Predmet.ProtuStrankaListFormatedOIB>
    <izvorni_sadrzaj>
      <item>ISTARSKI SAN d.o.o. POREČ, OIB 68700265921</item>
    </izvorni_sadrzaj>
    <derivirana_varijabla naziv="DomainObject.Predmet.ProtuStrankaListFormatedOIB_1">
      <item>ISTARSKI SAN d.o.o. POREČ, OIB 68700265921</item>
    </derivirana_varijabla>
  </DomainObject.Predmet.ProtuStrankaListFormatedOIB>
  <DomainObject.Predmet.ProtuStrankaListFormatedWithAdress>
    <izvorni_sadrzaj>
      <item>ISTARSKI SAN d.o.o. POREČ, Paška 3, 52440 Poreč</item>
    </izvorni_sadrzaj>
    <derivirana_varijabla naziv="DomainObject.Predmet.ProtuStrankaListFormatedWithAdress_1">
      <item>ISTARSKI SAN d.o.o. POREČ, Paška 3, 52440 Poreč</item>
    </derivirana_varijabla>
  </DomainObject.Predmet.ProtuStrankaListFormatedWithAdress>
  <DomainObject.Predmet.ProtuStrankaListFormatedWithAdressOIB>
    <izvorni_sadrzaj>
      <item>ISTARSKI SAN d.o.o. POREČ, OIB 68700265921, Paška 3, 52440 Poreč</item>
    </izvorni_sadrzaj>
    <derivirana_varijabla naziv="DomainObject.Predmet.ProtuStrankaListFormatedWithAdressOIB_1">
      <item>ISTARSKI SAN d.o.o. POREČ, OIB 68700265921, Paška 3, 52440 Poreč</item>
    </derivirana_varijabla>
  </DomainObject.Predmet.ProtuStrankaListFormatedWithAdressOIB>
  <DomainObject.Predmet.ProtuStrankaListNazivFormated>
    <izvorni_sadrzaj>
      <item>ISTARSKI SAN d.o.o. POREČ</item>
    </izvorni_sadrzaj>
    <derivirana_varijabla naziv="DomainObject.Predmet.ProtuStrankaListNazivFormated_1">
      <item>ISTARSKI SAN d.o.o. POREČ</item>
    </derivirana_varijabla>
  </DomainObject.Predmet.ProtuStrankaListNazivFormated>
  <DomainObject.Predmet.ProtuStrankaListNazivFormatedOIB>
    <izvorni_sadrzaj>
      <item>ISTARSKI SAN d.o.o. POREČ, OIB 68700265921</item>
    </izvorni_sadrzaj>
    <derivirana_varijabla naziv="DomainObject.Predmet.ProtuStrankaListNazivFormatedOIB_1">
      <item>ISTARSKI SAN d.o.o. POREČ, OIB 68700265921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ISTARSKI SAN d.o.o. POREČ</izvorni_sadrzaj>
    <derivirana_varijabla naziv="DomainObject.Predmet.ProtustrankaIDrugi_1">ISTARSKI SAN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ISTARSKI SAN d.o.o. POREČ, OIB 68700265921, Paška 3, 52440 Poreč</izvorni_sadrzaj>
    <derivirana_varijabla naziv="DomainObject.Predmet.ProtustrankaIDrugiAdressOIB_1">ISTARSKI SAN d.o.o. POREČ, OIB 68700265921, Paška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ISTARSKI SAN d.o.o. POREČ</item>
    </izvorni_sadrzaj>
    <derivirana_varijabla naziv="DomainObject.Predmet.SudioniciListNaziv_1">
      <item>FINANCIJSKA AGENCIJA, RC RIJEKA, PODRUŽNICA PULA, PULA</item>
      <item>ISTARSKI SAN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ISTARSKI SAN d.o.o. POREČ, OIB 68700265921, Paška 3,52440 Poreč</item>
    </izvorni_sadrzaj>
    <derivirana_varijabla naziv="DomainObject.Predmet.SudioniciListAdressOIB_1">
      <item>FINANCIJSKA AGENCIJA, RC RIJEKA, PODRUŽNICA PULA, PULA, OIB 85821130368, Giardini 5,52100 Pula</item>
      <item>ISTARSKI SAN d.o.o. POREČ, OIB 68700265921, Paška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68700265921</item>
    </izvorni_sadrzaj>
    <derivirana_varijabla naziv="DomainObject.Predmet.SudioniciListNazivOIB_1">
      <item>, OIB 85821130368</item>
      <item>, OIB 68700265921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1999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2015-11-26T06:58:00Z</dcterms:created>
  <dc:creator>Mihaela Kaligari</dc:creator>
  <dc:description/>
  <cp:keywords/>
  <cp:lastModifiedBy>Mihaela Kaligari</cp:lastModifiedBy>
  <cp:lastPrinted>2015-12-09T13:05:00Z</cp:lastPrinted>
  <dcterms:modified xmlns:xsi="http://www.w3.org/2001/XMLSchema-instance" xsi:type="dcterms:W3CDTF">2015-12-09T13:06:00Z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