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30b9" w14:paraId="e8b30b9" w:rsidRDefault="009C2BD9" w:rsidP="009C2BD9" w:rsidR="009C2BD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2BD9" w:rsidP="009C2BD9" w:rsidR="009C2BD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C2BD9" w:rsidP="009C2BD9" w:rsidR="009C2BD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C2BD9" w:rsidP="009C2BD9" w:rsidR="009C2BD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C2BD9" w:rsidP="009C2BD9" w:rsidR="009C2BD9"/>
    <w:p w:rsidRDefault="009C2BD9" w:rsidP="009C2BD9" w:rsidR="009C2BD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C2BD9" w:rsidP="009C2BD9" w:rsidR="009C2BD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C2BD9" w:rsidP="009C2BD9" w:rsidR="009C2BD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C2BD9" w:rsidP="009C2BD9" w:rsidR="009C2BD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C2BD9" w:rsidP="009C2BD9" w:rsidR="009C2BD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6603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POLIVALENTNI SPORTSKI KLUB X3M – PULA, Pula, Divkovićeva 2, OIB 47958148689, reg. br. 18000962,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9C2BD9" w:rsidP="009C2BD9" w:rsidR="009C2BD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C2BD9" w:rsidP="009C2BD9" w:rsidR="009C2BD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C2BD9" w:rsidP="009C2BD9" w:rsidR="009C2BD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C2BD9" w:rsidP="009C2BD9" w:rsidR="009C2BD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POLIVALENTNI SPORTSKI KLUB X3M – PULA, Pula, Divkovićeva 2, OIB 47958148689, reg. br. 18000962.</w:t>
      </w:r>
    </w:p>
    <w:p w:rsidRDefault="009C2BD9" w:rsidP="009C2BD9" w:rsidR="009C2BD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C2BD9" w:rsidP="009C2BD9" w:rsidR="009C2BD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C2BD9" w:rsidP="009C2BD9" w:rsidR="009C2BD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C2BD9" w:rsidP="009C2BD9" w:rsidR="009C2BD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POLIVALENTNI SPORTSKI KLUB X3M –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 xml:space="preserve">da dužnik nema zaposlenih te da na dan </w:t>
      </w:r>
      <w:r>
        <w:rPr>
          <w:rFonts w:cs="Times New Roman" w:eastAsia="Times New Roman"/>
          <w:szCs w:val="24"/>
          <w:lang w:eastAsia="hr-HR"/>
        </w:rPr>
        <w:t>1. rujna</w:t>
      </w:r>
      <w:r w:rsidRPr="00D05CA9">
        <w:rPr>
          <w:rFonts w:cs="Times New Roman" w:eastAsia="Times New Roman"/>
          <w:szCs w:val="24"/>
          <w:lang w:eastAsia="hr-HR"/>
        </w:rPr>
        <w:t xml:space="preserve">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3214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116.546,79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C2BD9" w:rsidP="009C2BD9" w:rsidR="009C2BD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9C2BD9" w:rsidP="009C2BD9" w:rsidR="009C2BD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9C2BD9" w:rsidP="009C2BD9" w:rsidR="009C2BD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C2BD9" w:rsidP="009C2BD9" w:rsidR="009C2BD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14. prosinca </w:t>
      </w:r>
      <w:r w:rsidRPr="00D05CA9">
        <w:rPr>
          <w:rFonts w:cs="Times New Roman" w:eastAsia="Times New Roman"/>
          <w:szCs w:val="24"/>
          <w:lang w:eastAsia="hr-HR"/>
        </w:rPr>
        <w:t xml:space="preserve">2015. </w:t>
      </w:r>
    </w:p>
    <w:p w:rsidRDefault="009C2BD9" w:rsidP="009C2BD9" w:rsidR="009C2BD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C2BD9" w:rsidP="009C2BD9" w:rsidR="009C2BD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BA2FCC">
        <w:rPr>
          <w:rFonts w:cs="Times New Roman" w:eastAsia="Times New Roman"/>
          <w:szCs w:val="24"/>
          <w:lang w:eastAsia="hr-HR"/>
        </w:rPr>
        <w:t>, v. r.</w:t>
      </w:r>
    </w:p>
    <w:p w:rsidRDefault="009C2BD9" w:rsidP="009C2BD9" w:rsidR="009C2B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C2BD9" w:rsidP="009C2BD9" w:rsidR="009C2B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C2BD9" w:rsidP="009C2BD9" w:rsidR="009C2B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C2BD9" w:rsidP="009C2BD9" w:rsidR="009C2BD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9C2BD9" w:rsidP="009C2BD9" w:rsidR="009C2BD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C2BD9" w:rsidP="009C2BD9" w:rsidR="009C2B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C2BD9" w:rsidP="009C2BD9" w:rsidR="009C2B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C2BD9" w:rsidP="009C2BD9" w:rsidR="009C2BD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9C2BD9" w:rsidP="009C2BD9" w:rsidR="009C2B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9C2BD9" w:rsidP="009C2BD9" w:rsidR="009C2BD9" w:rsidRPr="00FD638E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2. registar udruga (UDUŽ, </w:t>
      </w:r>
      <w:r w:rsidRPr="009C2BD9">
        <w:rPr>
          <w:rFonts w:cs="Times New Roman" w:eastAsia="Times New Roman"/>
          <w:szCs w:val="24"/>
          <w:lang w:eastAsia="hr-HR"/>
        </w:rPr>
        <w:t>Služba za opću upravu i društvene djelatnosti</w:t>
      </w:r>
      <w:r>
        <w:rPr>
          <w:rFonts w:cs="Times New Roman" w:eastAsia="Times New Roman"/>
          <w:szCs w:val="24"/>
          <w:lang w:eastAsia="hr-HR"/>
        </w:rPr>
        <w:t>, Odjel za opću upravu, Pula, Splitska 14).</w:t>
      </w:r>
    </w:p>
    <w:p w:rsidRDefault="009C2BD9" w:rsidP="009C2BD9" w:rsidR="009C2BD9"/>
    <w:p w:rsidRDefault="009C2BD9" w:rsidP="009C2BD9" w:rsidR="009C2BD9"/>
    <w:p w:rsidRDefault="009C2BD9" w:rsidP="009C2BD9" w:rsidR="009C2BD9"/>
    <w:p w:rsidRDefault="009C2BD9" w:rsidP="009C2BD9" w:rsidR="009C2BD9"/>
    <w:p w:rsidRDefault="009C2BD9" w:rsidP="009C2BD9" w:rsidR="009C2BD9"/>
    <w:p w:rsidRDefault="009C2BD9" w:rsidP="009C2BD9" w:rsidR="009C2BD9"/>
    <w:p w:rsidRDefault="009C2BD9" w:rsidP="009C2BD9" w:rsidR="009C2BD9"/>
    <w:p w:rsidRDefault="009C2BD9" w:rsidP="009C2BD9" w:rsidR="009C2BD9"/>
    <w:p w:rsidRDefault="009C2BD9" w:rsidP="009C2BD9" w:rsidR="009C2BD9"/>
    <w:p w:rsidRDefault="009C2BD9" w:rsidP="009C2BD9" w:rsidR="009C2BD9"/>
    <w:p w:rsidRDefault="009C2BD9" w:rsidP="009C2BD9" w:rsidR="009C2BD9"/>
    <w:p w:rsidRDefault="009C2BD9" w:rsidP="009C2BD9" w:rsidR="009C2BD9"/>
    <w:p w:rsidRDefault="00BC100D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23E" w:rsidP="009C2BD9" w:rsidR="0008223E">
      <w:r>
        <w:separator/>
      </w:r>
    </w:p>
  </w:endnote>
  <w:endnote w:id="0" w:type="continuationSeparator">
    <w:p w:rsidRDefault="0008223E" w:rsidP="009C2BD9" w:rsidR="00082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23E" w:rsidP="009C2BD9" w:rsidR="0008223E">
      <w:r>
        <w:separator/>
      </w:r>
    </w:p>
  </w:footnote>
  <w:footnote w:id="0" w:type="continuationSeparator">
    <w:p w:rsidRDefault="0008223E" w:rsidP="009C2BD9" w:rsidR="000822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23E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C100D">
          <w:rPr>
            <w:noProof/>
          </w:rPr>
          <w:t>2</w:t>
        </w:r>
        <w:r>
          <w:fldChar w:fldCharType="end"/>
        </w:r>
      </w:sdtContent>
    </w:sdt>
    <w:r>
      <w:tab/>
      <w:t>11 St-5</w:t>
    </w:r>
    <w:r w:rsidR="009C2BD9">
      <w:t>97</w:t>
    </w:r>
    <w:r>
      <w:t>/2015-3</w:t>
    </w:r>
  </w:p>
  <w:p w:rsidRDefault="00BC100D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23E" w:rsidP="007B623F" w:rsidR="007B623F">
    <w:pPr>
      <w:pStyle w:val="Zaglavlje"/>
      <w:jc w:val="right"/>
    </w:pPr>
    <w:r>
      <w:t>11 St-5</w:t>
    </w:r>
    <w:r w:rsidR="009C2BD9">
      <w:t>97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90E"/>
    <w:rsid w:val="0008223E"/>
    <w:rsid w:val="009A6044"/>
    <w:rsid w:val="009C2BD9"/>
    <w:rsid w:val="00A2090E"/>
    <w:rsid w:val="00BA2FCC"/>
    <w:rsid w:val="00BC100D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2BD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2B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2BD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2B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2BD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C2B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2BD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1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00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00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0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0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2BD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2B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2BD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2B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2BD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C2B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2BD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1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00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00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0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0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St-597/2015</izvorni_sadrzaj>
    <derivirana_varijabla naziv="DomainObject.Predmet.OznakaBroj_1">St-597/2015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POLIVALENTNI SPORTSKI KLUB X3M - PULA, PULA</izvorni_sadrzaj>
    <derivirana_varijabla naziv="DomainObject.Predmet.ProtustrankaFormated_1">  POLIVALENTNI SPORTSKI KLUB X3M - PULA, PULA</derivirana_varijabla>
  </DomainObject.Predmet.ProtustrankaFormated>
  <DomainObject.Predmet.ProtustrankaFormatedOIB>
    <izvorni_sadrzaj>  POLIVALENTNI SPORTSKI KLUB X3M - PULA, PULA, OIB 47958148689</izvorni_sadrzaj>
    <derivirana_varijabla naziv="DomainObject.Predmet.ProtustrankaFormatedOIB_1">  POLIVALENTNI SPORTSKI KLUB X3M - PULA, PULA, OIB 47958148689</derivirana_varijabla>
  </DomainObject.Predmet.ProtustrankaFormatedOIB>
  <DomainObject.Predmet.ProtustrankaFormatedWithAdress>
    <izvorni_sadrzaj> POLIVALENTNI SPORTSKI KLUB X3M - PULA, PULA, Divkovićeva 2, 52100 Pula</izvorni_sadrzaj>
    <derivirana_varijabla naziv="DomainObject.Predmet.ProtustrankaFormatedWithAdress_1"> POLIVALENTNI SPORTSKI KLUB X3M - PULA, PULA, Divkovićeva 2, 52100 Pula</derivirana_varijabla>
  </DomainObject.Predmet.ProtustrankaFormatedWithAdress>
  <DomainObject.Predmet.ProtustrankaFormatedWithAdressOIB>
    <izvorni_sadrzaj> POLIVALENTNI SPORTSKI KLUB X3M - PULA, PULA, OIB 47958148689, Divkovićeva 2, 52100 Pula</izvorni_sadrzaj>
    <derivirana_varijabla naziv="DomainObject.Predmet.ProtustrankaFormatedWithAdressOIB_1"> POLIVALENTNI SPORTSKI KLUB X3M - PULA, PULA, OIB 47958148689, Divkovićeva 2, 52100 Pula</derivirana_varijabla>
  </DomainObject.Predmet.ProtustrankaFormatedWithAdressOIB>
  <DomainObject.Predmet.ProtustrankaWithAdress>
    <izvorni_sadrzaj>POLIVALENTNI SPORTSKI KLUB X3M - PULA, PULA Divkovićeva 2, 52100 Pula</izvorni_sadrzaj>
    <derivirana_varijabla naziv="DomainObject.Predmet.ProtustrankaWithAdress_1">POLIVALENTNI SPORTSKI KLUB X3M - PULA, PULA Divkovićeva 2, 52100 Pula</derivirana_varijabla>
  </DomainObject.Predmet.ProtustrankaWithAdress>
  <DomainObject.Predmet.ProtustrankaWithAdressOIB>
    <izvorni_sadrzaj>POLIVALENTNI SPORTSKI KLUB X3M - PULA, PULA, OIB 47958148689, Divkovićeva 2, 52100 Pula</izvorni_sadrzaj>
    <derivirana_varijabla naziv="DomainObject.Predmet.ProtustrankaWithAdressOIB_1">POLIVALENTNI SPORTSKI KLUB X3M - PULA, PULA, OIB 47958148689, Divkovićeva 2, 52100 Pula</derivirana_varijabla>
  </DomainObject.Predmet.ProtustrankaWithAdressOIB>
  <DomainObject.Predmet.ProtustrankaNazivFormated>
    <izvorni_sadrzaj>POLIVALENTNI SPORTSKI KLUB X3M - PULA, PULA</izvorni_sadrzaj>
    <derivirana_varijabla naziv="DomainObject.Predmet.ProtustrankaNazivFormated_1">POLIVALENTNI SPORTSKI KLUB X3M - PULA, PULA</derivirana_varijabla>
  </DomainObject.Predmet.ProtustrankaNazivFormated>
  <DomainObject.Predmet.ProtustrankaNazivFormatedOIB>
    <izvorni_sadrzaj>POLIVALENTNI SPORTSKI KLUB X3M - PULA, PULA, OIB 47958148689</izvorni_sadrzaj>
    <derivirana_varijabla naziv="DomainObject.Predmet.ProtustrankaNazivFormatedOIB_1">POLIVALENTNI SPORTSKI KLUB X3M - PULA, PULA, OIB 47958148689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116546.79</izvorni_sadrzaj>
    <derivirana_varijabla naziv="DomainObject.Predmet.TrenutnaVrijednost_1">116546.79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POLIVALENTNI SPORTSKI KLUB X3M - PULA, PULA</item>
    </izvorni_sadrzaj>
    <derivirana_varijabla naziv="DomainObject.Predmet.ProtuStrankaListFormated_1">
      <item>POLIVALENTNI SPORTSKI KLUB X3M - PULA, PULA</item>
    </derivirana_varijabla>
  </DomainObject.Predmet.ProtuStrankaListFormated>
  <DomainObject.Predmet.ProtuStrankaListFormatedOIB>
    <izvorni_sadrzaj>
      <item>POLIVALENTNI SPORTSKI KLUB X3M - PULA, PULA, OIB 47958148689</item>
    </izvorni_sadrzaj>
    <derivirana_varijabla naziv="DomainObject.Predmet.ProtuStrankaListFormatedOIB_1">
      <item>POLIVALENTNI SPORTSKI KLUB X3M - PULA, PULA, OIB 47958148689</item>
    </derivirana_varijabla>
  </DomainObject.Predmet.ProtuStrankaListFormatedOIB>
  <DomainObject.Predmet.ProtuStrankaListFormatedWithAdress>
    <izvorni_sadrzaj>
      <item>POLIVALENTNI SPORTSKI KLUB X3M - PULA, PULA, Divkovićeva 2, 52100 Pula</item>
    </izvorni_sadrzaj>
    <derivirana_varijabla naziv="DomainObject.Predmet.ProtuStrankaListFormatedWithAdress_1">
      <item>POLIVALENTNI SPORTSKI KLUB X3M - PULA, PULA, Divkovićeva 2, 52100 Pula</item>
    </derivirana_varijabla>
  </DomainObject.Predmet.ProtuStrankaListFormatedWithAdress>
  <DomainObject.Predmet.ProtuStrankaListFormatedWithAdressOIB>
    <izvorni_sadrzaj>
      <item>POLIVALENTNI SPORTSKI KLUB X3M - PULA, PULA, OIB 47958148689, Divkovićeva 2, 52100 Pula</item>
    </izvorni_sadrzaj>
    <derivirana_varijabla naziv="DomainObject.Predmet.ProtuStrankaListFormatedWithAdressOIB_1">
      <item>POLIVALENTNI SPORTSKI KLUB X3M - PULA, PULA, OIB 47958148689, Divkovićeva 2, 52100 Pula</item>
    </derivirana_varijabla>
  </DomainObject.Predmet.ProtuStrankaListFormatedWithAdressOIB>
  <DomainObject.Predmet.ProtuStrankaListNazivFormated>
    <izvorni_sadrzaj>
      <item>POLIVALENTNI SPORTSKI KLUB X3M - PULA, PULA</item>
    </izvorni_sadrzaj>
    <derivirana_varijabla naziv="DomainObject.Predmet.ProtuStrankaListNazivFormated_1">
      <item>POLIVALENTNI SPORTSKI KLUB X3M - PULA, PULA</item>
    </derivirana_varijabla>
  </DomainObject.Predmet.ProtuStrankaListNazivFormated>
  <DomainObject.Predmet.ProtuStrankaListNazivFormatedOIB>
    <izvorni_sadrzaj>
      <item>POLIVALENTNI SPORTSKI KLUB X3M - PULA, PULA, OIB 47958148689</item>
    </izvorni_sadrzaj>
    <derivirana_varijabla naziv="DomainObject.Predmet.ProtuStrankaListNazivFormatedOIB_1">
      <item>POLIVALENTNI SPORTSKI KLUB X3M - PULA, PULA, OIB 47958148689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POLIVALENTNI SPORTSKI KLUB X3M - PULA, PULA</izvorni_sadrzaj>
    <derivirana_varijabla naziv="DomainObject.Predmet.ProtustrankaIDrugi_1">POLIVALENTNI SPORTSKI KLUB X3M - PULA,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POLIVALENTNI SPORTSKI KLUB X3M - PULA, PULA, OIB 47958148689, Divkovićeva 2, 52100 Pula</izvorni_sadrzaj>
    <derivirana_varijabla naziv="DomainObject.Predmet.ProtustrankaIDrugiAdressOIB_1">POLIVALENTNI SPORTSKI KLUB X3M - PULA, PULA, OIB 47958148689, Divkovićeva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POLIVALENTNI SPORTSKI KLUB X3M - PULA, PULA</item>
    </izvorni_sadrzaj>
    <derivirana_varijabla naziv="DomainObject.Predmet.SudioniciListNaziv_1">
      <item>FINANCIJSKA AGENCIJA, RC RIJEKA, PODRUŽNICA PULA, PULA</item>
      <item>POLIVALENTNI SPORTSKI KLUB X3M - PULA,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POLIVALENTNI SPORTSKI KLUB X3M - PULA, PULA, OIB 47958148689, Divkovićeva 2,52100 Pula</item>
    </izvorni_sadrzaj>
    <derivirana_varijabla naziv="DomainObject.Predmet.SudioniciListAdressOIB_1">
      <item>FINANCIJSKA AGENCIJA, RC RIJEKA, PODRUŽNICA PULA, PULA, OIB 85821130368, Giardini 5,52100 Pula</item>
      <item>POLIVALENTNI SPORTSKI KLUB X3M - PULA, PULA, OIB 47958148689, Divkovićeva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47958148689</item>
    </izvorni_sadrzaj>
    <derivirana_varijabla naziv="DomainObject.Predmet.SudioniciListNazivOIB_1">
      <item>, OIB 85821130368</item>
      <item>, OIB 47958148689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361</properties:Words>
  <properties:Characters>1995</properties:Characters>
  <properties:Lines>68</properties:Lines>
  <properties:Paragraphs>20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2015-12-14T09:58:00Z</dcterms:created>
  <dc:creator>Mihaela Kaligari</dc:creator>
  <dc:description/>
  <cp:keywords/>
  <cp:lastModifiedBy>Sanja Prodan</cp:lastModifiedBy>
  <cp:lastPrinted>2015-12-17T13:10:00Z</cp:lastPrinted>
  <dcterms:modified xmlns:xsi="http://www.w3.org/2001/XMLSchema-instance" xsi:type="dcterms:W3CDTF">2015-12-17T13:10:00Z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