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15a3" w14:paraId="92815a3" w:rsidRDefault="00C8774C" w:rsidR="00D12A6C" w:rsidRPr="00E628DB">
      <w:pPr>
        <w15:collapsed w:val="false"/>
      </w:pPr>
      <w:bookmarkStart w:name="_GoBack" w:id="0"/>
      <w:bookmarkEnd w:id="0"/>
      <w:r w:rsidRPr="00E628DB">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E628DB">
      <w:pPr>
        <w:rPr>
          <w:bCs/>
        </w:rPr>
      </w:pPr>
      <w:r w:rsidRPr="00E628DB">
        <w:t xml:space="preserve">    </w:t>
      </w:r>
      <w:r w:rsidRPr="00E628DB">
        <w:rPr>
          <w:bCs/>
        </w:rPr>
        <w:t xml:space="preserve">REPUBLIKA HRVATSKA </w:t>
      </w:r>
    </w:p>
    <w:p w:rsidRDefault="00355D20" w:rsidR="0075780D" w:rsidRPr="00E628DB">
      <w:pPr>
        <w:rPr>
          <w:bCs/>
        </w:rPr>
      </w:pPr>
      <w:r w:rsidRPr="00E628DB">
        <w:rPr>
          <w:bCs/>
        </w:rPr>
        <w:t xml:space="preserve">  </w:t>
      </w:r>
      <w:r w:rsidR="00131BD3" w:rsidRPr="00E628DB">
        <w:rPr>
          <w:bCs/>
        </w:rPr>
        <w:t>TRGOVAČKI SUD U ZAGREBU</w:t>
      </w:r>
    </w:p>
    <w:p w:rsidRDefault="0075780D" w:rsidR="00D12A6C" w:rsidRPr="00E628DB">
      <w:pPr>
        <w:rPr>
          <w:bCs/>
        </w:rPr>
      </w:pPr>
      <w:r w:rsidRPr="00E628DB">
        <w:rPr>
          <w:bCs/>
        </w:rPr>
        <w:t xml:space="preserve">  Zagreb, Amruševa 2/II</w:t>
      </w:r>
      <w:r w:rsidR="00131BD3" w:rsidRPr="00E628DB">
        <w:rPr>
          <w:bCs/>
        </w:rPr>
        <w:tab/>
      </w:r>
      <w:r w:rsidR="00131BD3" w:rsidRPr="00E628DB">
        <w:rPr>
          <w:bCs/>
        </w:rPr>
        <w:tab/>
      </w:r>
      <w:r w:rsidR="00131BD3" w:rsidRPr="00E628DB">
        <w:rPr>
          <w:bCs/>
        </w:rPr>
        <w:tab/>
        <w:t xml:space="preserve"> </w:t>
      </w:r>
      <w:r w:rsidR="00861B74" w:rsidRPr="00E628DB">
        <w:rPr>
          <w:bCs/>
        </w:rPr>
        <w:tab/>
      </w:r>
      <w:r w:rsidR="00A90F53" w:rsidRPr="00E628DB">
        <w:rPr>
          <w:bCs/>
        </w:rPr>
        <w:tab/>
      </w:r>
      <w:r w:rsidR="00A90F53" w:rsidRPr="00E628DB">
        <w:rPr>
          <w:bCs/>
        </w:rPr>
        <w:tab/>
        <w:t>31-ST-</w:t>
      </w:r>
      <w:r w:rsidR="00F76470" w:rsidRPr="00E628DB">
        <w:rPr>
          <w:bCs/>
        </w:rPr>
        <w:t>649/12</w:t>
      </w:r>
      <w:r w:rsidR="00E628DB" w:rsidRPr="00E628DB">
        <w:rPr>
          <w:bCs/>
        </w:rPr>
        <w:t>-282</w:t>
      </w:r>
    </w:p>
    <w:p w:rsidRDefault="00D12A6C" w:rsidR="00D12A6C" w:rsidRPr="00E628DB">
      <w:pPr>
        <w:rPr>
          <w:bCs/>
        </w:rPr>
      </w:pPr>
    </w:p>
    <w:p w:rsidRDefault="00D12A6C" w:rsidR="00D12A6C" w:rsidRPr="00E628DB">
      <w:r w:rsidRPr="00E628DB">
        <w:rPr>
          <w:bCs/>
        </w:rPr>
        <w:tab/>
      </w:r>
      <w:r w:rsidR="003E5BDA" w:rsidRPr="00E628DB">
        <w:t>TRGOVAČKI SUD U ZAGREBU po stečajnom sucu Nadi Kraljić  u stečajnom predmetu stečajnog dužnika</w:t>
      </w:r>
      <w:r w:rsidR="005A0F07" w:rsidRPr="00E628DB">
        <w:t xml:space="preserve"> STONČICA</w:t>
      </w:r>
      <w:r w:rsidR="00CD0DC1" w:rsidRPr="00E628DB">
        <w:t xml:space="preserve"> d.o.o. – u stečaju, Zagreb, I Pile br. 1 </w:t>
      </w:r>
      <w:r w:rsidR="00A14739" w:rsidRPr="00E628DB">
        <w:t xml:space="preserve">dana </w:t>
      </w:r>
      <w:r w:rsidR="002973EE">
        <w:t xml:space="preserve">13. srpnja </w:t>
      </w:r>
      <w:r w:rsidR="005A0F07" w:rsidRPr="00E628DB">
        <w:t xml:space="preserve">2017. </w:t>
      </w:r>
      <w:r w:rsidR="00E66701" w:rsidRPr="00E628DB">
        <w:t xml:space="preserve"> </w:t>
      </w:r>
      <w:r w:rsidRPr="00E628DB">
        <w:t>godine donio je slijedeći</w:t>
      </w:r>
    </w:p>
    <w:p w:rsidRDefault="00D12A6C" w:rsidR="00D12A6C" w:rsidRPr="00E628DB">
      <w:pPr>
        <w:pStyle w:val="Naslov1"/>
        <w:rPr>
          <w:b w:val="false"/>
        </w:rPr>
      </w:pPr>
      <w:r w:rsidRPr="00E628DB">
        <w:rPr>
          <w:b w:val="false"/>
        </w:rPr>
        <w:t xml:space="preserve">ZAKLJUČAK </w:t>
      </w:r>
    </w:p>
    <w:p w:rsidRDefault="00D12A6C" w:rsidR="00D12A6C" w:rsidRPr="00E628DB">
      <w:pPr>
        <w:pStyle w:val="Naslov1"/>
        <w:rPr>
          <w:b w:val="false"/>
        </w:rPr>
      </w:pPr>
      <w:r w:rsidRPr="00E628DB">
        <w:rPr>
          <w:b w:val="false"/>
        </w:rPr>
        <w:t xml:space="preserve">O </w:t>
      </w:r>
    </w:p>
    <w:p w:rsidRDefault="00D12A6C" w:rsidR="00D12A6C" w:rsidRPr="00E628DB">
      <w:pPr>
        <w:jc w:val="center"/>
        <w:rPr>
          <w:bCs/>
        </w:rPr>
      </w:pPr>
      <w:r w:rsidRPr="00E628DB">
        <w:rPr>
          <w:bCs/>
        </w:rPr>
        <w:t>PRODAJI</w:t>
      </w:r>
    </w:p>
    <w:p w:rsidRDefault="00D12A6C" w:rsidR="00D12A6C" w:rsidRPr="00E628DB"/>
    <w:p w:rsidRDefault="00D12A6C" w:rsidP="00C16159" w:rsidR="003E5BDA" w:rsidRPr="00E628DB">
      <w:r w:rsidRPr="00E628DB">
        <w:tab/>
      </w:r>
      <w:r w:rsidRPr="00E628DB">
        <w:rPr>
          <w:bCs/>
        </w:rPr>
        <w:t>I</w:t>
      </w:r>
      <w:r w:rsidR="000F7E53" w:rsidRPr="00E628DB">
        <w:t xml:space="preserve"> </w:t>
      </w:r>
      <w:r w:rsidR="00273268" w:rsidRPr="00E628DB">
        <w:tab/>
      </w:r>
      <w:r w:rsidR="00E87F24" w:rsidRPr="00E628DB">
        <w:t>Određuje</w:t>
      </w:r>
      <w:r w:rsidR="000F7E53" w:rsidRPr="00E628DB">
        <w:t xml:space="preserve"> se</w:t>
      </w:r>
      <w:r w:rsidR="00E87F24" w:rsidRPr="00E628DB">
        <w:t xml:space="preserve"> prodaja u stečajnom postupku nekretnine</w:t>
      </w:r>
      <w:r w:rsidRPr="00E628DB">
        <w:t xml:space="preserve"> </w:t>
      </w:r>
      <w:r w:rsidR="008001FD" w:rsidRPr="00E628DB">
        <w:t xml:space="preserve">vlasništvo stečajnog dužnika </w:t>
      </w:r>
      <w:r w:rsidR="005A0F07" w:rsidRPr="00E628DB">
        <w:t xml:space="preserve">STONČICA </w:t>
      </w:r>
      <w:r w:rsidR="00CD0DC1" w:rsidRPr="00E628DB">
        <w:t xml:space="preserve">d.o.o. – u stečaju, Zagreb, I Pile br. 1 </w:t>
      </w:r>
      <w:r w:rsidR="00145C2D" w:rsidRPr="00E628DB">
        <w:t>uz odgovarajuću primjenu O</w:t>
      </w:r>
      <w:r w:rsidR="003E5BDA" w:rsidRPr="00E628DB">
        <w:t xml:space="preserve">vršnog zakona i to: </w:t>
      </w:r>
    </w:p>
    <w:p w:rsidRDefault="00CA5E14" w:rsidP="00CA5E14" w:rsidR="00CA5E14" w:rsidRPr="00E628DB"/>
    <w:p w:rsidRDefault="00FB0028" w:rsidP="00FB0028" w:rsidR="00FB0028" w:rsidRPr="00E628DB">
      <w:pPr>
        <w:ind w:firstLine="720"/>
        <w:jc w:val="both"/>
        <w:rPr>
          <w:bCs/>
        </w:rPr>
      </w:pPr>
      <w:r w:rsidRPr="00E628DB">
        <w:rPr>
          <w:bCs/>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2.802.504,72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2.802.504,72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5.270.651,16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4.318.215,78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22.609,28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w:t>
      </w:r>
      <w:r w:rsidRPr="00E628DB">
        <w:rPr>
          <w:bCs/>
        </w:rPr>
        <w:lastRenderedPageBreak/>
        <w:t>nacrtu etažiranja označen oznakom (brojem) P13, ukupne površine 6,25čm, upisan kao 24. ETAŽA – u iznosu od 22.079,39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25.965,35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63.920,56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68.736,50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68.736,50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68.736,50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85.373,36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57.791,22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58.228,99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 xml:space="preserve">15. - 4/1000 suvlasničkog dijela nekretnine upisane u zemljišne knjige Općinskog građanskog suda u Zagrebu, k.o. Trnje, z.k.ul. 8324, kč.br. 2019/1 poslovna zgrada br. 1 i </w:t>
      </w:r>
      <w:r w:rsidRPr="00E628DB">
        <w:rPr>
          <w:bCs/>
        </w:rPr>
        <w:lastRenderedPageBreak/>
        <w:t>dvorište, I Pile, površine 931 m2, povezanog s vlasništvom garaže u podrumu u nacrtu etažiranja označen oznakom (brojem) G28, ukupne površine 13,30 čm, upisan kao 59. ETAŽA – u iznosu od 58.228,99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58.228,99 kn,</w:t>
      </w:r>
    </w:p>
    <w:p w:rsidRDefault="00FB0028" w:rsidP="00FB0028" w:rsidR="00FB0028" w:rsidRPr="00E628DB">
      <w:pPr>
        <w:jc w:val="both"/>
        <w:rPr>
          <w:bCs/>
        </w:rPr>
      </w:pPr>
    </w:p>
    <w:p w:rsidRDefault="00FB0028" w:rsidP="00FB0028" w:rsidR="00FB0028" w:rsidRPr="00E628DB">
      <w:pPr>
        <w:ind w:firstLine="720"/>
        <w:jc w:val="both"/>
        <w:rPr>
          <w:bCs/>
        </w:rPr>
      </w:pPr>
      <w:r w:rsidRPr="00E628DB">
        <w:rPr>
          <w:bCs/>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58.228,99 kn.</w:t>
      </w:r>
    </w:p>
    <w:p w:rsidRDefault="005A0F07" w:rsidP="005A0F07" w:rsidR="005A0F07" w:rsidRPr="00E628DB">
      <w:pPr>
        <w:ind w:firstLine="720"/>
        <w:jc w:val="both"/>
        <w:rPr>
          <w:bCs/>
        </w:rPr>
      </w:pPr>
    </w:p>
    <w:p w:rsidRDefault="00C00C27" w:rsidP="005A0F07" w:rsidR="005A0F07" w:rsidRPr="00E628DB">
      <w:pPr>
        <w:ind w:left="720"/>
        <w:rPr>
          <w:bCs/>
        </w:rPr>
      </w:pPr>
      <w:r w:rsidRPr="00E628DB">
        <w:t>Na opisanim nekretninama upisano je založ</w:t>
      </w:r>
      <w:r w:rsidR="003E5BDA" w:rsidRPr="00E628DB">
        <w:t>no pravo</w:t>
      </w:r>
      <w:r w:rsidR="005A0F07" w:rsidRPr="00E628DB">
        <w:t>:</w:t>
      </w:r>
    </w:p>
    <w:p w:rsidRDefault="005A0F07" w:rsidP="005A0F07" w:rsidR="005A0F07" w:rsidRPr="00E628DB">
      <w:pPr>
        <w:numPr>
          <w:ilvl w:val="0"/>
          <w:numId w:val="29"/>
        </w:numPr>
        <w:rPr>
          <w:bCs/>
        </w:rPr>
      </w:pPr>
      <w:r w:rsidRPr="00E628DB">
        <w:rPr>
          <w:bCs/>
        </w:rPr>
        <w:t xml:space="preserve">Hrvatske poštanske banke d.d., OIB: 87937104217, Jurišićeva br. 4, Zagreb </w:t>
      </w:r>
    </w:p>
    <w:p w:rsidRDefault="005A0F07" w:rsidP="005A0F07" w:rsidR="005A0F07" w:rsidRPr="00E628DB">
      <w:pPr>
        <w:numPr>
          <w:ilvl w:val="0"/>
          <w:numId w:val="29"/>
        </w:numPr>
        <w:rPr>
          <w:bCs/>
        </w:rPr>
      </w:pPr>
      <w:r w:rsidRPr="00E628DB">
        <w:rPr>
          <w:bCs/>
        </w:rPr>
        <w:t xml:space="preserve">Republika Hrvatska, OIB: 18683136487 </w:t>
      </w:r>
    </w:p>
    <w:p w:rsidRDefault="005A0F07" w:rsidP="005A0F07" w:rsidR="005A0F07" w:rsidRPr="00E628DB">
      <w:pPr>
        <w:numPr>
          <w:ilvl w:val="0"/>
          <w:numId w:val="29"/>
        </w:numPr>
        <w:rPr>
          <w:bCs/>
        </w:rPr>
      </w:pPr>
      <w:r w:rsidRPr="00E628DB">
        <w:rPr>
          <w:bCs/>
        </w:rPr>
        <w:t>Kreditna banka Zagreb d.d., OIB: 70663193635, Zagreb, Ulica grada Vukovara 74</w:t>
      </w:r>
    </w:p>
    <w:p w:rsidRDefault="005A0F07" w:rsidP="005A0F07" w:rsidR="005A0F07" w:rsidRPr="00E628DB">
      <w:pPr>
        <w:ind w:left="720"/>
        <w:rPr>
          <w:bCs/>
        </w:rPr>
      </w:pPr>
    </w:p>
    <w:p w:rsidRDefault="003E5BDA" w:rsidP="003E5BDA" w:rsidR="005A0F07" w:rsidRPr="00E628DB">
      <w:r w:rsidRPr="00E628DB">
        <w:tab/>
      </w:r>
      <w:r w:rsidR="005A0F07" w:rsidRPr="00E628DB">
        <w:rPr>
          <w:bCs/>
        </w:rPr>
        <w:t>II</w:t>
      </w:r>
      <w:r w:rsidRPr="00E628DB">
        <w:tab/>
      </w:r>
      <w:r w:rsidR="005A0F07" w:rsidRPr="00E628DB">
        <w:t xml:space="preserve">Utvrđena </w:t>
      </w:r>
      <w:r w:rsidR="00094E5D" w:rsidRPr="00E628DB">
        <w:t>vrijednost nekretnina</w:t>
      </w:r>
      <w:r w:rsidR="005A0F07" w:rsidRPr="00E628DB">
        <w:t xml:space="preserve"> navedena je za svaku nekretninu</w:t>
      </w:r>
      <w:r w:rsidR="00F2375E" w:rsidRPr="00E628DB">
        <w:t xml:space="preserve"> kao</w:t>
      </w:r>
      <w:r w:rsidR="005A0F07" w:rsidRPr="00E628DB">
        <w:t xml:space="preserve"> pod točkom I ovog Zaključka o prodaji.</w:t>
      </w:r>
    </w:p>
    <w:p w:rsidRDefault="005A0F07" w:rsidP="005A0F07" w:rsidR="003E5BDA" w:rsidRPr="00E628DB">
      <w:pPr>
        <w:ind w:firstLine="708"/>
      </w:pPr>
      <w:r w:rsidRPr="00E628DB">
        <w:t xml:space="preserve">III </w:t>
      </w:r>
      <w:r w:rsidRPr="00E628DB">
        <w:tab/>
      </w:r>
      <w:r w:rsidR="003E5BDA" w:rsidRPr="00E628DB">
        <w:t xml:space="preserve">Način prodaje: </w:t>
      </w:r>
    </w:p>
    <w:p w:rsidRDefault="003E5BDA" w:rsidP="00911451" w:rsidR="00350BE7" w:rsidRPr="00E628DB">
      <w:pPr>
        <w:ind w:firstLine="708" w:left="708"/>
      </w:pPr>
      <w:r w:rsidRPr="00E628DB">
        <w:t xml:space="preserve">Nekretnine iz točke I zaključka prodat će se </w:t>
      </w:r>
      <w:r w:rsidR="00350BE7" w:rsidRPr="00E628DB">
        <w:t>drugom</w:t>
      </w:r>
      <w:r w:rsidR="00672EF7" w:rsidRPr="00E628DB">
        <w:t xml:space="preserve"> </w:t>
      </w:r>
      <w:r w:rsidRPr="00E628DB">
        <w:t xml:space="preserve">usmenom javnom </w:t>
      </w:r>
    </w:p>
    <w:p w:rsidRDefault="003E5BDA" w:rsidP="00350BE7" w:rsidR="003E5BDA" w:rsidRPr="00E628DB">
      <w:r w:rsidRPr="00E628DB">
        <w:t xml:space="preserve">dražbom. </w:t>
      </w:r>
    </w:p>
    <w:p w:rsidRDefault="003E5BDA" w:rsidP="003E5BDA" w:rsidR="003E5BDA" w:rsidRPr="00E628DB">
      <w:r w:rsidRPr="00E628DB">
        <w:rPr>
          <w:bCs/>
        </w:rPr>
        <w:tab/>
      </w:r>
      <w:r w:rsidRPr="00E628DB">
        <w:rPr>
          <w:bCs/>
        </w:rPr>
        <w:tab/>
      </w:r>
      <w:r w:rsidRPr="00E628DB">
        <w:t xml:space="preserve">Ročište za prodaju održat će se pred stečajnim sucem u prostorijama Trgovačkog suda u Zagrebu, Petrinjska 8, soba 89/II (ulična zgrada) dana </w:t>
      </w:r>
      <w:r w:rsidR="00E628DB" w:rsidRPr="00E628DB">
        <w:t>13. rujna</w:t>
      </w:r>
      <w:r w:rsidR="005A0F07" w:rsidRPr="00E628DB">
        <w:t xml:space="preserve"> 2017. </w:t>
      </w:r>
      <w:r w:rsidR="00DE7EE2" w:rsidRPr="00E628DB">
        <w:t xml:space="preserve"> </w:t>
      </w:r>
      <w:r w:rsidR="00911451" w:rsidRPr="00E628DB">
        <w:t xml:space="preserve"> </w:t>
      </w:r>
      <w:r w:rsidR="00DE7EE2" w:rsidRPr="00E628DB">
        <w:t xml:space="preserve">u </w:t>
      </w:r>
      <w:r w:rsidR="00E628DB" w:rsidRPr="00E628DB">
        <w:t>09,30</w:t>
      </w:r>
      <w:r w:rsidR="007A213D" w:rsidRPr="00E628DB">
        <w:t xml:space="preserve"> sati.</w:t>
      </w:r>
    </w:p>
    <w:p w:rsidRDefault="003E5BDA" w:rsidP="003E5BDA" w:rsidR="003E5BDA" w:rsidRPr="00E628DB">
      <w:pPr>
        <w:rPr>
          <w:bCs/>
        </w:rPr>
      </w:pPr>
      <w:r w:rsidRPr="00E628DB">
        <w:tab/>
        <w:t xml:space="preserve">   </w:t>
      </w:r>
      <w:r w:rsidRPr="00E628DB">
        <w:tab/>
        <w:t>Ročište će se održati i ako na njemu sudjeluje samo jedan ponuditelj.</w:t>
      </w:r>
    </w:p>
    <w:p w:rsidRDefault="005A0F07" w:rsidP="003E5BDA" w:rsidR="003E5BDA" w:rsidRPr="00E628DB">
      <w:r w:rsidRPr="00E628DB">
        <w:tab/>
        <w:t>IV</w:t>
      </w:r>
      <w:r w:rsidR="003E5BDA" w:rsidRPr="00E628DB">
        <w:t xml:space="preserve"> </w:t>
      </w:r>
      <w:r w:rsidR="003E5BDA" w:rsidRPr="00E628DB">
        <w:tab/>
        <w:t>Ovaj zaključak objavit</w:t>
      </w:r>
      <w:r w:rsidR="00A87218" w:rsidRPr="00E628DB">
        <w:t>i</w:t>
      </w:r>
      <w:r w:rsidR="003E5BDA" w:rsidRPr="00E628DB">
        <w:t xml:space="preserve"> će se na </w:t>
      </w:r>
      <w:r w:rsidR="00A87218" w:rsidRPr="00E628DB">
        <w:t>e-</w:t>
      </w:r>
      <w:r w:rsidR="003E5BDA" w:rsidRPr="00E628DB">
        <w:t xml:space="preserve">oglasnoj ploči Trgovačkog suda u Zagrebu </w:t>
      </w:r>
    </w:p>
    <w:p w:rsidRDefault="003E5BDA" w:rsidP="003E5BDA" w:rsidR="003E5BDA" w:rsidRPr="00E628DB">
      <w:r w:rsidRPr="00E628DB">
        <w:tab/>
      </w:r>
      <w:r w:rsidRPr="00E628DB">
        <w:tab/>
        <w:t xml:space="preserve">Nalaže se stečajnom upravitelju dostaviti odgovarajuće podatke o prodaji Hrvatskoj gospodarskoj komori. </w:t>
      </w:r>
    </w:p>
    <w:p w:rsidRDefault="003E5BDA" w:rsidP="003E5BDA" w:rsidR="003E5BDA" w:rsidRPr="00E628DB">
      <w:pPr>
        <w:ind w:firstLine="708"/>
      </w:pPr>
      <w:r w:rsidRPr="00E628DB">
        <w:rPr>
          <w:bCs/>
        </w:rPr>
        <w:t xml:space="preserve">V </w:t>
      </w:r>
      <w:r w:rsidRPr="00E628DB">
        <w:rPr>
          <w:bCs/>
        </w:rPr>
        <w:tab/>
        <w:t>Uvjeti prodaje</w:t>
      </w:r>
      <w:r w:rsidRPr="00E628DB">
        <w:t xml:space="preserve">: </w:t>
      </w:r>
    </w:p>
    <w:p w:rsidRDefault="00450D73" w:rsidP="00450D73" w:rsidR="00450D73" w:rsidRPr="00E628DB">
      <w:pPr>
        <w:ind w:firstLine="708"/>
      </w:pPr>
      <w:r w:rsidRPr="00E628DB">
        <w:t xml:space="preserve">1. </w:t>
      </w:r>
      <w:r w:rsidRPr="00E628DB">
        <w:tab/>
      </w:r>
      <w:r w:rsidR="003E5BDA" w:rsidRPr="00E628DB">
        <w:t>Prodaju se nekretnine navedene u točki I ovog Zaključka k</w:t>
      </w:r>
      <w:r w:rsidRPr="00E628DB">
        <w:t>oje u naravi čine:</w:t>
      </w:r>
    </w:p>
    <w:p w:rsidRDefault="00E628DB" w:rsidP="00E628DB" w:rsidR="00E628DB" w:rsidRPr="00E628DB">
      <w:pPr>
        <w:ind w:firstLine="720"/>
        <w:jc w:val="both"/>
        <w:rPr>
          <w:bCs/>
        </w:rPr>
      </w:pPr>
      <w:r w:rsidRPr="00E628DB">
        <w:rPr>
          <w:bCs/>
        </w:rPr>
        <w:t xml:space="preserve">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w:t>
      </w:r>
      <w:r w:rsidRPr="00863D53">
        <w:rPr>
          <w:bCs/>
        </w:rPr>
        <w:t>– u iznosu od 1.121.001,89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w:t>
      </w:r>
      <w:r w:rsidRPr="00863D53">
        <w:rPr>
          <w:bCs/>
        </w:rPr>
        <w:t>u iznosu od 1.121.001,89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w:t>
      </w:r>
      <w:r w:rsidRPr="00863D53">
        <w:rPr>
          <w:bCs/>
        </w:rPr>
        <w:t>u iznosu od 2.108.260,46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lastRenderedPageBreak/>
        <w:t xml:space="preserve">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w:t>
      </w:r>
      <w:r w:rsidRPr="00863D53">
        <w:rPr>
          <w:bCs/>
        </w:rPr>
        <w:t>u iznosu od 1.727.286,31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w:t>
      </w:r>
      <w:r w:rsidRPr="00863D53">
        <w:rPr>
          <w:bCs/>
        </w:rPr>
        <w:t>u iznosu od 13.565,57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 </w:t>
      </w:r>
      <w:r w:rsidRPr="00863D53">
        <w:rPr>
          <w:bCs/>
        </w:rPr>
        <w:t>u iznosu od 13.247,63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w:t>
      </w:r>
      <w:r w:rsidRPr="00863D53">
        <w:rPr>
          <w:bCs/>
        </w:rPr>
        <w:t>u iznosu od 15.579,21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w:t>
      </w:r>
      <w:r w:rsidRPr="00863D53">
        <w:rPr>
          <w:bCs/>
        </w:rPr>
        <w:t>u iznosu od 38.352,34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w:t>
      </w:r>
      <w:r w:rsidRPr="00863D53">
        <w:rPr>
          <w:bCs/>
        </w:rPr>
        <w:t>u iznosu od 41.241,90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w:t>
      </w:r>
      <w:r w:rsidRPr="00863D53">
        <w:rPr>
          <w:bCs/>
        </w:rPr>
        <w:t>u iznosu od 41.241,90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w:t>
      </w:r>
      <w:r w:rsidRPr="00863D53">
        <w:rPr>
          <w:bCs/>
        </w:rPr>
        <w:t>u iznosu od 41.241,90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w:t>
      </w:r>
      <w:r w:rsidRPr="00863D53">
        <w:rPr>
          <w:bCs/>
        </w:rPr>
        <w:t>u iznosu od 51.224,02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w:t>
      </w:r>
      <w:r w:rsidRPr="00863D53">
        <w:rPr>
          <w:bCs/>
        </w:rPr>
        <w:t>u iznosu od 34.674,73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w:t>
      </w:r>
      <w:r w:rsidRPr="00863D53">
        <w:rPr>
          <w:bCs/>
        </w:rPr>
        <w:t>u iznosu od 34.937,39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 </w:t>
      </w:r>
      <w:r w:rsidRPr="00863D53">
        <w:rPr>
          <w:bCs/>
        </w:rPr>
        <w:t>u iznosu od 34.937,39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w:t>
      </w:r>
      <w:r w:rsidRPr="00863D53">
        <w:rPr>
          <w:bCs/>
        </w:rPr>
        <w:t>u iznosu od 34.937,39 kn,</w:t>
      </w:r>
    </w:p>
    <w:p w:rsidRDefault="00E628DB" w:rsidP="00E628DB" w:rsidR="00E628DB" w:rsidRPr="00E628DB">
      <w:pPr>
        <w:jc w:val="both"/>
        <w:rPr>
          <w:bCs/>
        </w:rPr>
      </w:pPr>
    </w:p>
    <w:p w:rsidRDefault="00E628DB" w:rsidP="00E628DB" w:rsidR="00E628DB" w:rsidRPr="00E628DB">
      <w:pPr>
        <w:ind w:firstLine="720"/>
        <w:jc w:val="both"/>
        <w:rPr>
          <w:bCs/>
        </w:rPr>
      </w:pPr>
      <w:r w:rsidRPr="00E628DB">
        <w:rPr>
          <w:bCs/>
        </w:rPr>
        <w:t xml:space="preserve">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w:t>
      </w:r>
      <w:r w:rsidRPr="00863D53">
        <w:rPr>
          <w:bCs/>
        </w:rPr>
        <w:t>u iznosu od 34.937,39 kn.</w:t>
      </w:r>
    </w:p>
    <w:p w:rsidRDefault="003E5BDA" w:rsidP="00450D73" w:rsidR="00911451" w:rsidRPr="00E628DB">
      <w:pPr>
        <w:ind w:firstLine="708"/>
        <w:jc w:val="both"/>
      </w:pPr>
      <w:r w:rsidRPr="00E628DB">
        <w:t xml:space="preserve">2. </w:t>
      </w:r>
      <w:r w:rsidRPr="00E628DB">
        <w:tab/>
        <w:t xml:space="preserve"> Nekretnine iz točke I ovog zaključka prodavat će na</w:t>
      </w:r>
      <w:r w:rsidR="00911451" w:rsidRPr="00E628DB">
        <w:t xml:space="preserve"> </w:t>
      </w:r>
      <w:r w:rsidR="002973EE">
        <w:t>petom</w:t>
      </w:r>
      <w:r w:rsidR="00CB1702" w:rsidRPr="00E628DB">
        <w:t xml:space="preserve"> </w:t>
      </w:r>
      <w:r w:rsidRPr="00E628DB">
        <w:t xml:space="preserve">ročištu za javnu </w:t>
      </w:r>
    </w:p>
    <w:p w:rsidRDefault="003E5BDA" w:rsidP="00911451" w:rsidR="003E5BDA" w:rsidRPr="00E628DB">
      <w:pPr>
        <w:jc w:val="both"/>
      </w:pPr>
      <w:r w:rsidRPr="00E628DB">
        <w:t xml:space="preserve">dražbu po početnoj cijeni </w:t>
      </w:r>
      <w:r w:rsidR="00094E5D" w:rsidRPr="00E628DB">
        <w:t>navedenoj pod točkom V.1</w:t>
      </w:r>
      <w:r w:rsidR="00450D73" w:rsidRPr="00E628DB">
        <w:t xml:space="preserve"> </w:t>
      </w:r>
      <w:r w:rsidR="00094E5D" w:rsidRPr="00E628DB">
        <w:t xml:space="preserve">(red. br. 1-17) </w:t>
      </w:r>
      <w:r w:rsidRPr="00E628DB">
        <w:t>koja je jednaka utv</w:t>
      </w:r>
      <w:r w:rsidR="00CB1702" w:rsidRPr="00E628DB">
        <w:t xml:space="preserve">rđenoj vrijednosti nekretnina </w:t>
      </w:r>
      <w:r w:rsidRPr="00E628DB">
        <w:t>i ispod t</w:t>
      </w:r>
      <w:r w:rsidR="00DE7EE2" w:rsidRPr="00E628DB">
        <w:t xml:space="preserve">e cijene ne mogu se prodati na </w:t>
      </w:r>
      <w:r w:rsidR="00CA5E14" w:rsidRPr="00E628DB">
        <w:t>trećem</w:t>
      </w:r>
      <w:r w:rsidRPr="00E628DB">
        <w:t xml:space="preserve"> ročištu za javnu dražbu. </w:t>
      </w:r>
    </w:p>
    <w:p w:rsidRDefault="003E5BDA" w:rsidP="00CB1702" w:rsidR="00DE7EE2" w:rsidRPr="00E628DB">
      <w:pPr>
        <w:ind w:firstLine="708"/>
        <w:jc w:val="both"/>
      </w:pPr>
      <w:r w:rsidRPr="00E628DB">
        <w:t xml:space="preserve">3.  </w:t>
      </w:r>
      <w:r w:rsidRPr="00E628DB">
        <w:tab/>
      </w:r>
      <w:r w:rsidR="00094E5D" w:rsidRPr="00E628DB">
        <w:t>Nekretnine koje su predmet prodaje ne podliježu</w:t>
      </w:r>
      <w:r w:rsidR="00A250E1" w:rsidRPr="00E628DB">
        <w:t xml:space="preserve"> plaćanju PDV-a, </w:t>
      </w:r>
      <w:r w:rsidR="00014A89" w:rsidRPr="00E628DB">
        <w:t>pa kupci plaćaju porez na promet nekretnina uz mogućnost prijenosa porezne obveze iz čl. 75 st. 3 toč. c Zakona o PDV-u kao i sve druge troškove</w:t>
      </w:r>
      <w:r w:rsidR="003D5184" w:rsidRPr="00E628DB">
        <w:t xml:space="preserve"> koji</w:t>
      </w:r>
      <w:r w:rsidR="009F248A" w:rsidRPr="00E628DB">
        <w:t xml:space="preserve"> se odnose na nekretninu koja je predmet prodaje</w:t>
      </w:r>
      <w:r w:rsidR="00014A89" w:rsidRPr="00E628DB">
        <w:t>.</w:t>
      </w:r>
    </w:p>
    <w:p w:rsidRDefault="00350BE7" w:rsidP="00094E5D" w:rsidR="003E5BDA" w:rsidRPr="00E628DB">
      <w:pPr>
        <w:ind w:firstLine="708"/>
        <w:jc w:val="both"/>
      </w:pPr>
      <w:r w:rsidRPr="00E628DB">
        <w:t xml:space="preserve">4.  </w:t>
      </w:r>
      <w:r w:rsidRPr="00E628DB">
        <w:tab/>
      </w:r>
      <w:r w:rsidR="003E5BDA" w:rsidRPr="00E628DB">
        <w:t>Kao kupci mogu sudjelovati samo osobe koje su najkasnije</w:t>
      </w:r>
      <w:r w:rsidR="00A250E1" w:rsidRPr="00E628DB">
        <w:t xml:space="preserve"> zaključno sa </w:t>
      </w:r>
      <w:r w:rsidR="002973EE">
        <w:t xml:space="preserve">11. rujna </w:t>
      </w:r>
      <w:r w:rsidR="00094E5D" w:rsidRPr="00E628DB">
        <w:t>2017</w:t>
      </w:r>
      <w:r w:rsidR="00A250E1" w:rsidRPr="00E628DB">
        <w:t>. godine</w:t>
      </w:r>
      <w:r w:rsidR="003E5BDA" w:rsidRPr="00E628DB">
        <w:t xml:space="preserve"> uplatile jamčevinu u iznosu od 10% utvrđene vr</w:t>
      </w:r>
      <w:r w:rsidR="00A87218" w:rsidRPr="00E628DB">
        <w:t>i</w:t>
      </w:r>
      <w:r w:rsidR="00094E5D" w:rsidRPr="00E628DB">
        <w:t>jednosti nekretnine iz točke V.1 (red.br. 1-17)</w:t>
      </w:r>
      <w:r w:rsidR="003E5BDA" w:rsidRPr="00E628DB">
        <w:t xml:space="preserve"> ovog Zaključka na račun sudskog depozita Trgovačkog suda u Zagrebu otvorenog kod Hrvatske poštanske banke d.d. Zagreb broj: </w:t>
      </w:r>
      <w:r w:rsidR="00935208" w:rsidRPr="00E628DB">
        <w:t xml:space="preserve">IBAN HR9223900011300000460 </w:t>
      </w:r>
      <w:r w:rsidR="00A3205C" w:rsidRPr="00E628DB">
        <w:t>poziv na broj 05-</w:t>
      </w:r>
      <w:r w:rsidR="00A250E1" w:rsidRPr="00E628DB">
        <w:t>649-</w:t>
      </w:r>
      <w:r w:rsidR="00D861F4" w:rsidRPr="00E628DB">
        <w:t xml:space="preserve">12 </w:t>
      </w:r>
      <w:r w:rsidR="003E5BDA" w:rsidRPr="00E628DB">
        <w:t xml:space="preserve">i dokaz o tome predoče stečajnom sucu prije početka dražbe ili stečajnom sucu prilože bankarsku garanciju bonitetne banke na prvi poziv za odgovarajući iznos osiguranja. </w:t>
      </w:r>
    </w:p>
    <w:p w:rsidRDefault="003E5BDA" w:rsidP="00911451" w:rsidR="00911451" w:rsidRPr="00E628DB">
      <w:pPr>
        <w:ind w:firstLine="708" w:left="708"/>
        <w:jc w:val="both"/>
      </w:pPr>
      <w:r w:rsidRPr="00E628DB">
        <w:t>Punomoćnici ponuditelja mogu sudjelovati na dražbi</w:t>
      </w:r>
      <w:r w:rsidR="00911451" w:rsidRPr="00E628DB">
        <w:t xml:space="preserve"> </w:t>
      </w:r>
      <w:r w:rsidRPr="00E628DB">
        <w:t xml:space="preserve">samo uz ovjerenu </w:t>
      </w:r>
    </w:p>
    <w:p w:rsidRDefault="003E5BDA" w:rsidP="00911451" w:rsidR="003E5BDA" w:rsidRPr="00E628DB">
      <w:pPr>
        <w:jc w:val="both"/>
      </w:pPr>
      <w:r w:rsidRPr="00E628DB">
        <w:t xml:space="preserve">specijalnu punomoć. </w:t>
      </w:r>
    </w:p>
    <w:p w:rsidRDefault="003E5BDA" w:rsidP="00911451" w:rsidR="00911451" w:rsidRPr="00E628DB">
      <w:pPr>
        <w:ind w:firstLine="708" w:left="708"/>
        <w:jc w:val="both"/>
      </w:pPr>
      <w:r w:rsidRPr="00E628DB">
        <w:t>Sudionicima dražbe koji ne uspiju u nadmetanju</w:t>
      </w:r>
      <w:r w:rsidR="00911451" w:rsidRPr="00E628DB">
        <w:t xml:space="preserve"> </w:t>
      </w:r>
      <w:r w:rsidRPr="00E628DB">
        <w:t xml:space="preserve">jamčevina odnosno </w:t>
      </w:r>
    </w:p>
    <w:p w:rsidRDefault="003E5BDA" w:rsidP="00911451" w:rsidR="00303FAB" w:rsidRPr="00E628DB">
      <w:pPr>
        <w:jc w:val="both"/>
      </w:pPr>
      <w:r w:rsidRPr="00E628DB">
        <w:t xml:space="preserve">bankarska garancija vratit će se odmah nakon zaključenja javne dražbe. </w:t>
      </w:r>
    </w:p>
    <w:p w:rsidRDefault="003E5BDA" w:rsidP="00911451" w:rsidR="00911451" w:rsidRPr="00E628DB">
      <w:pPr>
        <w:ind w:firstLine="708" w:left="708"/>
        <w:jc w:val="both"/>
      </w:pPr>
      <w:r w:rsidRPr="00E628DB">
        <w:t>Jamčevinu nisu dužni položiti razlučni vjerovnici</w:t>
      </w:r>
      <w:r w:rsidR="00911451" w:rsidRPr="00E628DB">
        <w:t xml:space="preserve"> kojima je to pravo</w:t>
      </w:r>
    </w:p>
    <w:p w:rsidRDefault="003E5BDA" w:rsidP="00911451" w:rsidR="003E5BDA" w:rsidRPr="00E628DB">
      <w:pPr>
        <w:jc w:val="both"/>
      </w:pPr>
      <w:r w:rsidRPr="00E628DB">
        <w:t xml:space="preserve">upisano u zemljišnim knjigama. </w:t>
      </w:r>
    </w:p>
    <w:p w:rsidRDefault="00081DCC" w:rsidP="00911451" w:rsidR="00081DCC" w:rsidRPr="00E628DB">
      <w:pPr>
        <w:jc w:val="both"/>
      </w:pPr>
    </w:p>
    <w:p w:rsidRDefault="00081DCC" w:rsidP="00911451" w:rsidR="00081DCC" w:rsidRPr="00E628DB">
      <w:pPr>
        <w:jc w:val="both"/>
      </w:pPr>
    </w:p>
    <w:p w:rsidRDefault="00350BE7" w:rsidP="00081DCC" w:rsidR="003E5BDA" w:rsidRPr="00E628DB">
      <w:pPr>
        <w:ind w:firstLine="708"/>
        <w:jc w:val="both"/>
      </w:pPr>
      <w:r w:rsidRPr="00E628DB">
        <w:lastRenderedPageBreak/>
        <w:t xml:space="preserve">5. </w:t>
      </w:r>
      <w:r w:rsidRPr="00E628DB">
        <w:tab/>
      </w:r>
      <w:r w:rsidR="003E5BDA" w:rsidRPr="00E628DB">
        <w:t>Kupac je dužan uplatiti razliku između jamčevine i postignute kupoprodajne cijene u roku od 15 od  pravomoćnosti rješenja o dosudi na rač</w:t>
      </w:r>
      <w:r w:rsidR="00A87218" w:rsidRPr="00E628DB">
        <w:t>un sudskog depozita iz točke V.4</w:t>
      </w:r>
      <w:r w:rsidR="003E5BDA" w:rsidRPr="00E628DB">
        <w:t xml:space="preserve">. ovog Zaključka. </w:t>
      </w:r>
    </w:p>
    <w:p w:rsidRDefault="003E5BDA" w:rsidP="00911451" w:rsidR="00911451" w:rsidRPr="00E628DB">
      <w:pPr>
        <w:ind w:firstLine="708" w:left="708"/>
        <w:jc w:val="both"/>
      </w:pPr>
      <w:r w:rsidRPr="00E628DB">
        <w:t>Ako kupac u tom roku ne položi kupovninu sud će</w:t>
      </w:r>
      <w:r w:rsidR="00911451" w:rsidRPr="00E628DB">
        <w:t xml:space="preserve"> </w:t>
      </w:r>
      <w:r w:rsidRPr="00E628DB">
        <w:t xml:space="preserve">posebnim rješenjem </w:t>
      </w:r>
    </w:p>
    <w:p w:rsidRDefault="003E5BDA" w:rsidP="00911451" w:rsidR="003E5BDA" w:rsidRPr="00E628DB">
      <w:pPr>
        <w:jc w:val="both"/>
      </w:pPr>
      <w:r w:rsidRPr="00E628DB">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E628DB">
      <w:pPr>
        <w:ind w:firstLine="708" w:left="708"/>
        <w:jc w:val="both"/>
      </w:pPr>
      <w:r w:rsidRPr="00E628DB">
        <w:t>Ukoliko je kupac razlučni vjerovnik koji se jedini</w:t>
      </w:r>
      <w:r w:rsidR="00911451" w:rsidRPr="00E628DB">
        <w:t xml:space="preserve"> </w:t>
      </w:r>
      <w:r w:rsidRPr="00E628DB">
        <w:t xml:space="preserve">namiruje iz kupovnine ili </w:t>
      </w:r>
    </w:p>
    <w:p w:rsidRDefault="003E5BDA" w:rsidP="00911451" w:rsidR="003E5BDA" w:rsidRPr="00E628DB">
      <w:pPr>
        <w:jc w:val="both"/>
      </w:pPr>
      <w:r w:rsidRPr="00E628DB">
        <w:t xml:space="preserve">se namiruje prije tražbina svih ostalih vjerovnika koji imaju pravo na namirenje iz iste kupovnine, nije dužan položiti kupovninu ako ona iznosi koliko i njegova tražbina ili manje. </w:t>
      </w:r>
    </w:p>
    <w:p w:rsidRDefault="003E5BDA" w:rsidP="00911451" w:rsidR="00911451" w:rsidRPr="00E628DB">
      <w:pPr>
        <w:ind w:firstLine="708" w:left="705"/>
        <w:jc w:val="both"/>
      </w:pPr>
      <w:r w:rsidRPr="00E628DB">
        <w:t>Ako kupovnina iznosi više od njegove tražbine</w:t>
      </w:r>
      <w:r w:rsidR="00911451" w:rsidRPr="00E628DB">
        <w:t xml:space="preserve"> </w:t>
      </w:r>
      <w:r w:rsidRPr="00E628DB">
        <w:t xml:space="preserve">razlučni je vjerovnik </w:t>
      </w:r>
    </w:p>
    <w:p w:rsidRDefault="003E5BDA" w:rsidP="00911451" w:rsidR="003E5BDA" w:rsidRPr="00E628DB">
      <w:pPr>
        <w:jc w:val="both"/>
      </w:pPr>
      <w:r w:rsidRPr="00E628DB">
        <w:t xml:space="preserve">dužan položiti razliku. </w:t>
      </w:r>
    </w:p>
    <w:p w:rsidRDefault="003E5BDA" w:rsidP="00911451" w:rsidR="00911451" w:rsidRPr="00E628DB">
      <w:pPr>
        <w:ind w:firstLine="708" w:left="708"/>
        <w:jc w:val="both"/>
      </w:pPr>
      <w:r w:rsidRPr="00E628DB">
        <w:t>Razlučni vjerovnik dužan je položiti onaj iznos</w:t>
      </w:r>
      <w:r w:rsidR="00911451" w:rsidRPr="00E628DB">
        <w:t xml:space="preserve"> </w:t>
      </w:r>
      <w:r w:rsidRPr="00E628DB">
        <w:t xml:space="preserve">kupovnine koji odgovara </w:t>
      </w:r>
    </w:p>
    <w:p w:rsidRDefault="003E5BDA" w:rsidP="003E5BDA" w:rsidR="00E66705" w:rsidRPr="00E628DB">
      <w:pPr>
        <w:jc w:val="both"/>
      </w:pPr>
      <w:r w:rsidRPr="00E628DB">
        <w:t xml:space="preserve">iznosu troškova iz čl. 170 Stečajnog zakona. </w:t>
      </w:r>
    </w:p>
    <w:p w:rsidRDefault="00350BE7" w:rsidP="00081DCC" w:rsidR="003E5BDA" w:rsidRPr="00E628DB">
      <w:pPr>
        <w:ind w:firstLine="708"/>
        <w:jc w:val="both"/>
      </w:pPr>
      <w:r w:rsidRPr="00E628DB">
        <w:t xml:space="preserve">6. </w:t>
      </w:r>
      <w:r w:rsidRPr="00E628DB">
        <w:tab/>
      </w:r>
      <w:r w:rsidR="003E5BDA" w:rsidRPr="00E628DB">
        <w:t xml:space="preserve">Nekretnina će se rješenjem o dosudi dosuditi kupcu koji ponudi najpovoljniju cijenu. </w:t>
      </w:r>
    </w:p>
    <w:p w:rsidRDefault="003E5BDA" w:rsidP="00A87218" w:rsidR="00A87218" w:rsidRPr="00E628DB">
      <w:pPr>
        <w:ind w:firstLine="708" w:left="708"/>
        <w:jc w:val="both"/>
      </w:pPr>
      <w:r w:rsidRPr="00E628DB">
        <w:t>Nekretnina će se dosuditi i kupcima koji su ponudili</w:t>
      </w:r>
      <w:r w:rsidR="00A87218" w:rsidRPr="00E628DB">
        <w:t xml:space="preserve"> </w:t>
      </w:r>
      <w:r w:rsidRPr="00E628DB">
        <w:t xml:space="preserve">i nižu cijenu (ali ne i nižu </w:t>
      </w:r>
    </w:p>
    <w:p w:rsidRDefault="003E5BDA" w:rsidP="00A87218" w:rsidR="003E5BDA" w:rsidRPr="00E628DB">
      <w:pPr>
        <w:jc w:val="both"/>
      </w:pPr>
      <w:r w:rsidRPr="00E628DB">
        <w:t xml:space="preserve">od one početne na ovom ročištu za prodaju) prema iznosu ponuđene cijene, ako kupci koji su ponudili veću cijenu </w:t>
      </w:r>
      <w:r w:rsidR="00A87218" w:rsidRPr="00E628DB">
        <w:t>ne polože kupovninu iz točke V.5</w:t>
      </w:r>
      <w:r w:rsidRPr="00E628DB">
        <w:t xml:space="preserve">. </w:t>
      </w:r>
    </w:p>
    <w:p w:rsidRDefault="00350BE7" w:rsidP="00081DCC" w:rsidR="003E5BDA" w:rsidRPr="00E628DB">
      <w:pPr>
        <w:ind w:firstLine="708"/>
        <w:jc w:val="both"/>
      </w:pPr>
      <w:r w:rsidRPr="00E628DB">
        <w:t xml:space="preserve">7. </w:t>
      </w:r>
      <w:r w:rsidRPr="00E628DB">
        <w:tab/>
      </w:r>
      <w:r w:rsidR="003E5BDA" w:rsidRPr="00E628DB">
        <w:t xml:space="preserve">Osoba koja ima zakonsko ili ugovorno pravo prvokupa upisano u zemljišnim knjigama ima prednost pred najpovoljnijim ponuditeljem ako odmah po zaključenju dražbe izjavi da nekretninu kupuje uz iste uvjete. </w:t>
      </w:r>
    </w:p>
    <w:p w:rsidRDefault="00350BE7" w:rsidP="00081DCC" w:rsidR="003E5BDA" w:rsidRPr="00E628DB">
      <w:pPr>
        <w:ind w:firstLine="708"/>
        <w:jc w:val="both"/>
      </w:pPr>
      <w:r w:rsidRPr="00E628DB">
        <w:t xml:space="preserve">8.  </w:t>
      </w:r>
      <w:r w:rsidRPr="00E628DB">
        <w:tab/>
      </w:r>
      <w:r w:rsidR="003E5BDA" w:rsidRPr="00E628D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E628DB">
      <w:pPr>
        <w:ind w:firstLine="708" w:left="708"/>
        <w:jc w:val="both"/>
      </w:pPr>
      <w:r w:rsidRPr="00E628DB">
        <w:t>Nakon pravomoćnosti rješenja o dosudi i nakon što</w:t>
      </w:r>
      <w:r w:rsidR="00911451" w:rsidRPr="00E628DB">
        <w:t xml:space="preserve"> </w:t>
      </w:r>
      <w:r w:rsidRPr="00E628DB">
        <w:t xml:space="preserve">kupac položi </w:t>
      </w:r>
    </w:p>
    <w:p w:rsidRDefault="003E5BDA" w:rsidP="00911451" w:rsidR="003E5BDA" w:rsidRPr="00E628DB">
      <w:pPr>
        <w:jc w:val="both"/>
      </w:pPr>
      <w:r w:rsidRPr="00E628DB">
        <w:t>kupovninu sud će donijeti zaključak o predaji nekretnine kupcu čime kupac stupa u posjed istih.</w:t>
      </w:r>
    </w:p>
    <w:p w:rsidRDefault="003E5BDA" w:rsidP="003E5BDA" w:rsidR="00911451" w:rsidRPr="00E628DB">
      <w:pPr>
        <w:numPr>
          <w:ilvl w:val="0"/>
          <w:numId w:val="27"/>
        </w:numPr>
        <w:jc w:val="both"/>
      </w:pPr>
      <w:r w:rsidRPr="00E628DB">
        <w:t xml:space="preserve">       Ako kupac radi plaćanja kupovnine treba uzeti kredit, sud će na prijedlog </w:t>
      </w:r>
    </w:p>
    <w:p w:rsidRDefault="003E5BDA" w:rsidP="00094E5D" w:rsidR="00911451" w:rsidRPr="00E628DB">
      <w:pPr>
        <w:jc w:val="both"/>
      </w:pPr>
      <w:r w:rsidRPr="00E628DB">
        <w:t>kupca već u rješenju o dosudi odrediti da li će se nakon pravomoćnosti rješenja o dosudi te nakon što kupovnina bude položena u zemljišnim knjigama prilikom upisa prava vlasništva u korist kupca upisati i založno pravo na</w:t>
      </w:r>
      <w:r w:rsidR="00911451" w:rsidRPr="00E628DB">
        <w:t xml:space="preserve"> </w:t>
      </w:r>
      <w:r w:rsidRPr="00E628DB">
        <w:t>nekretninama radi osiguranja tražbine po osnovi kredita u korist davatelja kredita u skladu sa Sporazumom o osiguranju.</w:t>
      </w:r>
    </w:p>
    <w:p w:rsidRDefault="003E5BDA" w:rsidP="00911451" w:rsidR="00911451" w:rsidRPr="00E628DB">
      <w:pPr>
        <w:ind w:firstLine="708" w:left="708"/>
        <w:jc w:val="both"/>
      </w:pPr>
      <w:r w:rsidRPr="00E628DB">
        <w:t>U slučaju osiguranja kredita prijenosom vlasništva na</w:t>
      </w:r>
      <w:r w:rsidR="00911451" w:rsidRPr="00E628DB">
        <w:t xml:space="preserve"> </w:t>
      </w:r>
      <w:r w:rsidRPr="00E628DB">
        <w:t xml:space="preserve">nekretninama sud </w:t>
      </w:r>
    </w:p>
    <w:p w:rsidRDefault="003E5BDA" w:rsidP="003E5BDA" w:rsidR="003E5BDA" w:rsidRPr="00E628DB">
      <w:pPr>
        <w:jc w:val="both"/>
      </w:pPr>
      <w:r w:rsidRPr="00E628DB">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E628DB">
        <w:t xml:space="preserve"> </w:t>
      </w:r>
      <w:r w:rsidRPr="00E628DB">
        <w:t xml:space="preserve">obavlja radi osiguranja. </w:t>
      </w:r>
    </w:p>
    <w:p w:rsidRDefault="003E5BDA" w:rsidP="00081DCC" w:rsidR="003E5BDA" w:rsidRPr="00E628DB">
      <w:pPr>
        <w:ind w:firstLine="708"/>
        <w:jc w:val="both"/>
      </w:pPr>
      <w:r w:rsidRPr="00E628DB">
        <w:t xml:space="preserve">10.  </w:t>
      </w:r>
      <w:r w:rsidRPr="00E628DB">
        <w:tab/>
        <w:t>Prodaja se obavlja po načelu „viđeno-kupljeno“ što isključuje sve naknadne prigovore kupca.</w:t>
      </w:r>
    </w:p>
    <w:p w:rsidRDefault="00F959B9" w:rsidP="00081DCC" w:rsidR="003E5BDA" w:rsidRPr="00E628DB">
      <w:pPr>
        <w:ind w:firstLine="708"/>
        <w:jc w:val="both"/>
      </w:pPr>
      <w:r w:rsidRPr="00E628DB">
        <w:t xml:space="preserve">11. </w:t>
      </w:r>
      <w:r w:rsidRPr="00E628DB">
        <w:tab/>
      </w:r>
      <w:r w:rsidR="003E5BDA" w:rsidRPr="00E628DB">
        <w:t>Razgledati nekretnine i dokumentaciju vezanu za iste,</w:t>
      </w:r>
      <w:r w:rsidR="00911451" w:rsidRPr="00E628DB">
        <w:t xml:space="preserve"> </w:t>
      </w:r>
      <w:r w:rsidR="003E5BDA" w:rsidRPr="00E628DB">
        <w:t>zainteresirane osobe mogu u vrijeme i u dogovoru sa stečajni</w:t>
      </w:r>
      <w:r w:rsidR="00D30EC5" w:rsidRPr="00E628DB">
        <w:t>m upravitel</w:t>
      </w:r>
      <w:r w:rsidR="00DF1E23" w:rsidRPr="00E628DB">
        <w:t>jem na broj telefona 01-6152-555</w:t>
      </w:r>
      <w:r w:rsidR="00A250E1" w:rsidRPr="00E628DB">
        <w:t>.</w:t>
      </w:r>
      <w:r w:rsidR="00D30EC5" w:rsidRPr="00E628DB">
        <w:t xml:space="preserve"> </w:t>
      </w:r>
    </w:p>
    <w:p w:rsidRDefault="003E5BDA" w:rsidP="003E5BDA" w:rsidR="003E5BDA" w:rsidRPr="00E628DB">
      <w:pPr>
        <w:ind w:left="708"/>
      </w:pPr>
    </w:p>
    <w:p w:rsidRDefault="003E5BDA" w:rsidP="003E5BDA" w:rsidR="003E5BDA" w:rsidRPr="00E628DB">
      <w:pPr>
        <w:pStyle w:val="Naslov1"/>
        <w:rPr>
          <w:b w:val="false"/>
        </w:rPr>
      </w:pPr>
      <w:r w:rsidRPr="00E628DB">
        <w:rPr>
          <w:b w:val="false"/>
        </w:rPr>
        <w:t xml:space="preserve">Obrazloženje </w:t>
      </w:r>
    </w:p>
    <w:p w:rsidRDefault="003E5BDA" w:rsidP="003E5BDA" w:rsidR="003E5BDA" w:rsidRPr="00E628DB"/>
    <w:p w:rsidRDefault="003E5BDA" w:rsidP="003E5BDA" w:rsidR="00094E5D" w:rsidRPr="00E628DB">
      <w:r w:rsidRPr="00E628DB">
        <w:tab/>
      </w:r>
      <w:r w:rsidRPr="00E628DB">
        <w:tab/>
        <w:t>Nekretnine koje su predmet prodaje na kojima postoji razlučno pravo prodaju se u stečajnom postupku temeljem</w:t>
      </w:r>
      <w:r w:rsidR="00DF1E23" w:rsidRPr="00E628DB">
        <w:t xml:space="preserve"> </w:t>
      </w:r>
      <w:r w:rsidR="00902C05" w:rsidRPr="00E628DB">
        <w:t xml:space="preserve">prijedloga stečajne upraviteljice od </w:t>
      </w:r>
      <w:r w:rsidR="00094E5D" w:rsidRPr="00E628DB">
        <w:t>12. prosinca</w:t>
      </w:r>
      <w:r w:rsidR="00CB1702" w:rsidRPr="00E628DB">
        <w:t xml:space="preserve"> </w:t>
      </w:r>
      <w:r w:rsidR="00902C05" w:rsidRPr="00E628DB">
        <w:t xml:space="preserve"> 2016. godine. </w:t>
      </w:r>
      <w:r w:rsidRPr="00E628DB">
        <w:t xml:space="preserve"> Tržna vrijednost nekretnine utvrđena je  vješta</w:t>
      </w:r>
      <w:r w:rsidR="00902C05" w:rsidRPr="00E628DB">
        <w:t>čenjem po građevinskom vještaku</w:t>
      </w:r>
      <w:r w:rsidR="00B8031E" w:rsidRPr="00E628DB">
        <w:t xml:space="preserve"> u predmetu Ovr-58/16</w:t>
      </w:r>
      <w:r w:rsidR="00A87218" w:rsidRPr="00E628DB">
        <w:t>.</w:t>
      </w:r>
    </w:p>
    <w:p w:rsidRDefault="00081DCC" w:rsidP="003E5BDA" w:rsidR="00081DCC" w:rsidRPr="00E628DB"/>
    <w:p w:rsidRDefault="00081DCC" w:rsidP="003E5BDA" w:rsidR="00081DCC" w:rsidRPr="00E628DB"/>
    <w:p w:rsidRDefault="00081DCC" w:rsidP="003E5BDA" w:rsidR="00081DCC" w:rsidRPr="00E628DB"/>
    <w:p w:rsidRDefault="00081DCC" w:rsidP="003E5BDA" w:rsidR="00081DCC" w:rsidRPr="00E628DB"/>
    <w:p w:rsidRDefault="00081DCC" w:rsidP="003E5BDA" w:rsidR="00081DCC" w:rsidRPr="00E628DB"/>
    <w:p w:rsidRDefault="00081DCC" w:rsidP="003E5BDA" w:rsidR="00081DCC" w:rsidRPr="00E628DB"/>
    <w:p w:rsidRDefault="00081DCC" w:rsidP="003E5BDA" w:rsidR="00081DCC" w:rsidRPr="00E628DB"/>
    <w:p w:rsidRDefault="00081DCC" w:rsidP="003E5BDA" w:rsidR="00081DCC" w:rsidRPr="00E628DB"/>
    <w:p w:rsidRDefault="003E5BDA" w:rsidP="00902C05" w:rsidR="00911451" w:rsidRPr="00E628DB">
      <w:r w:rsidRPr="00E628DB">
        <w:tab/>
        <w:t xml:space="preserve"> </w:t>
      </w:r>
      <w:r w:rsidRPr="00E628DB">
        <w:tab/>
      </w:r>
      <w:r w:rsidR="00902C05" w:rsidRPr="00E628DB">
        <w:t>Način prodaje i uvjeti prodaje te  početna cijena utvrđeni su čl. 164 Stečajnog zakona i odgovarajućih odredbi Ovršnog zakona.</w:t>
      </w:r>
    </w:p>
    <w:p w:rsidRDefault="00902C05" w:rsidP="00902C05" w:rsidR="00902C05" w:rsidRPr="00E628DB"/>
    <w:p w:rsidRDefault="003E5BDA" w:rsidP="003E5BDA" w:rsidR="003E5BDA" w:rsidRPr="00E628DB">
      <w:pPr>
        <w:jc w:val="center"/>
      </w:pPr>
      <w:r w:rsidRPr="00E628DB">
        <w:t xml:space="preserve">U Zagrebu, </w:t>
      </w:r>
      <w:r w:rsidR="002973EE">
        <w:t xml:space="preserve">13. srpnja </w:t>
      </w:r>
      <w:r w:rsidR="00CA5E14" w:rsidRPr="00E628DB">
        <w:t xml:space="preserve"> </w:t>
      </w:r>
      <w:r w:rsidR="00094E5D" w:rsidRPr="00E628DB">
        <w:t xml:space="preserve"> 2017.</w:t>
      </w:r>
      <w:r w:rsidR="00902C05" w:rsidRPr="00E628DB">
        <w:t xml:space="preserve"> </w:t>
      </w:r>
      <w:r w:rsidR="00911451" w:rsidRPr="00E628DB">
        <w:t xml:space="preserve"> </w:t>
      </w:r>
    </w:p>
    <w:p w:rsidRDefault="003E5BDA" w:rsidP="003E5BDA" w:rsidR="003E5BDA" w:rsidRPr="00E628DB">
      <w:pPr>
        <w:jc w:val="center"/>
      </w:pPr>
    </w:p>
    <w:p w:rsidRDefault="003E5BDA" w:rsidP="003E5BDA" w:rsidR="003E5BDA" w:rsidRPr="00E628DB">
      <w:pPr>
        <w:ind w:firstLine="708" w:left="5664"/>
      </w:pPr>
      <w:r w:rsidRPr="00E628DB">
        <w:t xml:space="preserve">STEČAJNI SUDAC </w:t>
      </w:r>
    </w:p>
    <w:p w:rsidRDefault="003E5BDA" w:rsidP="003E5BDA" w:rsidR="003E5BDA" w:rsidRPr="00E628DB">
      <w:r w:rsidRPr="00E628DB">
        <w:tab/>
      </w:r>
      <w:r w:rsidRPr="00E628DB">
        <w:tab/>
      </w:r>
      <w:r w:rsidRPr="00E628DB">
        <w:tab/>
      </w:r>
      <w:r w:rsidRPr="00E628DB">
        <w:tab/>
      </w:r>
      <w:r w:rsidRPr="00E628DB">
        <w:tab/>
      </w:r>
      <w:r w:rsidRPr="00E628DB">
        <w:tab/>
      </w:r>
      <w:r w:rsidRPr="00E628DB">
        <w:tab/>
      </w:r>
      <w:r w:rsidRPr="00E628DB">
        <w:tab/>
      </w:r>
      <w:r w:rsidRPr="00E628DB">
        <w:tab/>
        <w:t>Nada Kraljić</w:t>
      </w:r>
      <w:r w:rsidR="008356EC">
        <w:t>,v.r.</w:t>
      </w:r>
      <w:r w:rsidRPr="00E628DB">
        <w:tab/>
      </w:r>
      <w:r w:rsidRPr="00E628DB">
        <w:tab/>
      </w:r>
      <w:r w:rsidRPr="00E628DB">
        <w:tab/>
      </w:r>
      <w:r w:rsidRPr="00E628DB">
        <w:tab/>
      </w:r>
      <w:r w:rsidRPr="00E628DB">
        <w:tab/>
      </w:r>
      <w:r w:rsidRPr="00E628DB">
        <w:tab/>
      </w:r>
      <w:r w:rsidRPr="00E628DB">
        <w:tab/>
      </w:r>
      <w:r w:rsidRPr="00E628DB">
        <w:tab/>
        <w:t xml:space="preserve">   </w:t>
      </w:r>
    </w:p>
    <w:p w:rsidRDefault="003E5BDA" w:rsidP="003E5BDA" w:rsidR="003E5BDA" w:rsidRPr="00E628DB">
      <w:r w:rsidRPr="00E628DB">
        <w:t xml:space="preserve">POUKA O PRAVNOM LIJEKU </w:t>
      </w:r>
    </w:p>
    <w:p w:rsidRDefault="003E5BDA" w:rsidP="003E5BDA" w:rsidR="003E5BDA" w:rsidRPr="00E628DB">
      <w:r w:rsidRPr="00E628DB">
        <w:t>Protiv ovog zaključka nije dopušten pravni lijek.</w:t>
      </w:r>
    </w:p>
    <w:p w:rsidRDefault="003E5BDA" w:rsidP="003E5BDA" w:rsidR="003E5BDA" w:rsidRPr="00E628DB">
      <w:r w:rsidRPr="00E628DB">
        <w:t xml:space="preserve">(čl. </w:t>
      </w:r>
      <w:smartTag w:element="metricconverter" w:uri="urn:schemas-microsoft-com:office:smarttags">
        <w:smartTagPr>
          <w:attr w:val="11 st" w:name="ProductID"/>
        </w:smartTagPr>
        <w:r w:rsidRPr="00E628DB">
          <w:t>11 st</w:t>
        </w:r>
      </w:smartTag>
      <w:r w:rsidRPr="00E628DB">
        <w:t>. 6 OZ-a)</w:t>
      </w:r>
    </w:p>
    <w:p w:rsidRDefault="00D55D3F" w:rsidP="00D55D3F" w:rsidR="00D55D3F">
      <w:pPr>
        <w:ind w:left="708"/>
      </w:pPr>
    </w:p>
    <w:p w:rsidRDefault="008356EC" w:rsidR="008356EC">
      <w:r>
        <w:tab/>
      </w:r>
      <w:r>
        <w:tab/>
      </w:r>
      <w:r>
        <w:tab/>
      </w:r>
      <w:r>
        <w:tab/>
      </w:r>
      <w:r>
        <w:tab/>
      </w:r>
      <w:r>
        <w:tab/>
      </w:r>
      <w:r>
        <w:tab/>
        <w:t>Za točnost otpravka-ovl.službenik</w:t>
      </w:r>
    </w:p>
    <w:p w:rsidRDefault="008356EC" w:rsidP="008356EC" w:rsidR="008356EC">
      <w:pPr>
        <w:ind w:firstLine="708" w:left="4956"/>
      </w:pPr>
      <w:r>
        <w:t>Vinka Mihalinčić</w:t>
      </w:r>
    </w:p>
    <w:p w:rsidRDefault="008356EC" w:rsidP="008356EC" w:rsidR="008356EC" w:rsidRPr="00E628DB">
      <w:pPr>
        <w:ind w:left="708"/>
      </w:pPr>
    </w:p>
    <w:p w:rsidRDefault="00D2227A" w:rsidP="008D10E8" w:rsidR="00D2227A" w:rsidRPr="00E628DB">
      <w:r w:rsidRPr="00E628DB">
        <w:tab/>
      </w:r>
      <w:r w:rsidRPr="00E628DB">
        <w:tab/>
      </w:r>
      <w:r w:rsidRPr="00E628DB">
        <w:tab/>
      </w:r>
      <w:r w:rsidRPr="00E628DB">
        <w:tab/>
      </w:r>
      <w:r w:rsidRPr="00E628DB">
        <w:tab/>
      </w:r>
      <w:r w:rsidRPr="00E628DB">
        <w:tab/>
      </w:r>
      <w:r w:rsidRPr="00E628DB">
        <w:tab/>
      </w:r>
      <w:r w:rsidRPr="00E628DB">
        <w:tab/>
        <w:t xml:space="preserve"> </w:t>
      </w:r>
    </w:p>
    <w:p w:rsidRDefault="00D12A6C" w:rsidP="003D099E" w:rsidR="00D12A6C" w:rsidRPr="00E628DB">
      <w:pPr>
        <w:ind w:left="708"/>
      </w:pPr>
      <w:r w:rsidRPr="00E628DB">
        <w:tab/>
      </w:r>
      <w:r w:rsidRPr="00E628DB">
        <w:tab/>
      </w:r>
      <w:r w:rsidRPr="00E628DB">
        <w:tab/>
      </w:r>
      <w:r w:rsidRPr="00E628DB">
        <w:tab/>
      </w:r>
      <w:r w:rsidRPr="00E628DB">
        <w:tab/>
      </w:r>
      <w:r w:rsidRPr="00E628DB">
        <w:tab/>
      </w:r>
    </w:p>
    <w:sectPr w:rsidSect="00E66705" w:rsidR="00D12A6C" w:rsidRPr="00E628DB">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56EC">
      <w:rPr>
        <w:rStyle w:val="Brojstranice"/>
        <w:noProof/>
      </w:rPr>
      <w:t>7</w:t>
    </w:r>
    <w:r>
      <w:rPr>
        <w:rStyle w:val="Brojstranice"/>
      </w:rPr>
      <w:fldChar w:fldCharType="end"/>
    </w:r>
  </w:p>
  <w:p w:rsidRDefault="00DE7EE2" w:rsidR="00CD0DC1">
    <w:pPr>
      <w:pStyle w:val="Zaglavlje"/>
    </w:pPr>
    <w:r>
      <w:t xml:space="preserve">                                                                                                     </w:t>
    </w:r>
    <w:r w:rsidR="00535714">
      <w:t>31-St-649/12-</w:t>
    </w:r>
    <w:r w:rsidR="00E628DB">
      <w:t>282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7"/>
  </w:num>
  <w:num w:numId="3">
    <w:abstractNumId w:val="18"/>
  </w:num>
  <w:num w:numId="4">
    <w:abstractNumId w:val="2"/>
  </w:num>
  <w:num w:numId="5">
    <w:abstractNumId w:val="26"/>
  </w:num>
  <w:num w:numId="6">
    <w:abstractNumId w:val="15"/>
  </w:num>
  <w:num w:numId="7">
    <w:abstractNumId w:val="19"/>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4"/>
  </w:num>
  <w:num w:numId="18">
    <w:abstractNumId w:val="12"/>
  </w:num>
  <w:num w:numId="19">
    <w:abstractNumId w:val="17"/>
  </w:num>
  <w:num w:numId="20">
    <w:abstractNumId w:val="13"/>
  </w:num>
  <w:num w:numId="21">
    <w:abstractNumId w:val="3"/>
  </w:num>
  <w:num w:numId="22">
    <w:abstractNumId w:val="28"/>
  </w:num>
  <w:num w:numId="23">
    <w:abstractNumId w:val="25"/>
  </w:num>
  <w:num w:numId="24">
    <w:abstractNumId w:val="10"/>
  </w:num>
  <w:num w:numId="25">
    <w:abstractNumId w:val="0"/>
  </w:num>
  <w:num w:numId="26">
    <w:abstractNumId w:val="7"/>
  </w:num>
  <w:num w:numId="27">
    <w:abstractNumId w:val="1"/>
  </w:num>
  <w:num w:numId="28">
    <w:abstractNumId w:val="20"/>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81DCC"/>
    <w:rsid w:val="00094E5D"/>
    <w:rsid w:val="000A54E2"/>
    <w:rsid w:val="000A7FD1"/>
    <w:rsid w:val="000B767E"/>
    <w:rsid w:val="000E67DC"/>
    <w:rsid w:val="000F7E53"/>
    <w:rsid w:val="00131531"/>
    <w:rsid w:val="00131BD3"/>
    <w:rsid w:val="00141CFE"/>
    <w:rsid w:val="00145C2D"/>
    <w:rsid w:val="0018332C"/>
    <w:rsid w:val="001B5CE4"/>
    <w:rsid w:val="001D4C0A"/>
    <w:rsid w:val="002349EC"/>
    <w:rsid w:val="00264E94"/>
    <w:rsid w:val="00273268"/>
    <w:rsid w:val="0027356B"/>
    <w:rsid w:val="002973EE"/>
    <w:rsid w:val="00303FAB"/>
    <w:rsid w:val="00307900"/>
    <w:rsid w:val="00327920"/>
    <w:rsid w:val="00341AD9"/>
    <w:rsid w:val="00350BE7"/>
    <w:rsid w:val="00355D20"/>
    <w:rsid w:val="00356D07"/>
    <w:rsid w:val="00362B3F"/>
    <w:rsid w:val="00387842"/>
    <w:rsid w:val="003C551E"/>
    <w:rsid w:val="003D099E"/>
    <w:rsid w:val="003D5184"/>
    <w:rsid w:val="003D61A6"/>
    <w:rsid w:val="003E5BDA"/>
    <w:rsid w:val="003F6871"/>
    <w:rsid w:val="0040460B"/>
    <w:rsid w:val="00413A1A"/>
    <w:rsid w:val="004162ED"/>
    <w:rsid w:val="00446B63"/>
    <w:rsid w:val="00450D73"/>
    <w:rsid w:val="004A1287"/>
    <w:rsid w:val="004A47DB"/>
    <w:rsid w:val="004C52A6"/>
    <w:rsid w:val="005000A5"/>
    <w:rsid w:val="00535714"/>
    <w:rsid w:val="005A0F07"/>
    <w:rsid w:val="005E3CED"/>
    <w:rsid w:val="0062708A"/>
    <w:rsid w:val="00630298"/>
    <w:rsid w:val="00672EF7"/>
    <w:rsid w:val="00681D81"/>
    <w:rsid w:val="00690D9D"/>
    <w:rsid w:val="006A3F6F"/>
    <w:rsid w:val="006C3E18"/>
    <w:rsid w:val="00712283"/>
    <w:rsid w:val="0075780D"/>
    <w:rsid w:val="007675D8"/>
    <w:rsid w:val="007A213D"/>
    <w:rsid w:val="007B2279"/>
    <w:rsid w:val="007F3674"/>
    <w:rsid w:val="007F3A38"/>
    <w:rsid w:val="008001FD"/>
    <w:rsid w:val="008356EC"/>
    <w:rsid w:val="0085604A"/>
    <w:rsid w:val="00861B74"/>
    <w:rsid w:val="00863D53"/>
    <w:rsid w:val="008758F0"/>
    <w:rsid w:val="00881A0A"/>
    <w:rsid w:val="0089142F"/>
    <w:rsid w:val="008D10E8"/>
    <w:rsid w:val="00902C05"/>
    <w:rsid w:val="00911451"/>
    <w:rsid w:val="00915E82"/>
    <w:rsid w:val="00935208"/>
    <w:rsid w:val="009640AE"/>
    <w:rsid w:val="00966CB1"/>
    <w:rsid w:val="009A7E54"/>
    <w:rsid w:val="009B42DD"/>
    <w:rsid w:val="009E1780"/>
    <w:rsid w:val="009F09A0"/>
    <w:rsid w:val="009F248A"/>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8031E"/>
    <w:rsid w:val="00B914AB"/>
    <w:rsid w:val="00BA20A0"/>
    <w:rsid w:val="00BB6073"/>
    <w:rsid w:val="00BF615E"/>
    <w:rsid w:val="00C00C27"/>
    <w:rsid w:val="00C03C37"/>
    <w:rsid w:val="00C16159"/>
    <w:rsid w:val="00C26180"/>
    <w:rsid w:val="00C816FC"/>
    <w:rsid w:val="00C8774C"/>
    <w:rsid w:val="00CA5E14"/>
    <w:rsid w:val="00CB1702"/>
    <w:rsid w:val="00CD0DC1"/>
    <w:rsid w:val="00D12A6C"/>
    <w:rsid w:val="00D2227A"/>
    <w:rsid w:val="00D30EC5"/>
    <w:rsid w:val="00D43A36"/>
    <w:rsid w:val="00D55D3F"/>
    <w:rsid w:val="00D861F4"/>
    <w:rsid w:val="00DA57C1"/>
    <w:rsid w:val="00DC0EFA"/>
    <w:rsid w:val="00DC22B9"/>
    <w:rsid w:val="00DE7EE2"/>
    <w:rsid w:val="00DF1E23"/>
    <w:rsid w:val="00DF69D2"/>
    <w:rsid w:val="00E15257"/>
    <w:rsid w:val="00E628DB"/>
    <w:rsid w:val="00E66701"/>
    <w:rsid w:val="00E66705"/>
    <w:rsid w:val="00E87F24"/>
    <w:rsid w:val="00E942A3"/>
    <w:rsid w:val="00EE6BB0"/>
    <w:rsid w:val="00F11886"/>
    <w:rsid w:val="00F2375E"/>
    <w:rsid w:val="00F4078B"/>
    <w:rsid w:val="00F4462A"/>
    <w:rsid w:val="00F50921"/>
    <w:rsid w:val="00F74968"/>
    <w:rsid w:val="00F76470"/>
    <w:rsid w:val="00F92B09"/>
    <w:rsid w:val="00F959B9"/>
    <w:rsid w:val="00FB0028"/>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8356EC"/>
    <w:rPr>
      <w:color w:val="808080"/>
      <w:bdr w:space="0" w:sz="0" w:color="auto" w:val="none"/>
      <w:shd w:fill="auto" w:color="auto" w:val="clear"/>
    </w:rPr>
  </w:style>
  <w:style w:customStyle="true" w:styleId="eSPISCCParagraphDefaultFont" w:type="character">
    <w:name w:val="eSPIS_CC_Paragraph Default Font"/>
    <w:basedOn w:val="Zadanifontodlomka"/>
    <w:rsid w:val="008356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6EC"/>
    <w:rPr>
      <w:bdr w:space="0" w:sz="0" w:color="auto" w:val="none"/>
      <w:shd w:fill="FFFFCC" w:color="auto" w:val="clear"/>
      <w:lang w:val="hr-HR"/>
    </w:rPr>
  </w:style>
  <w:style w:customStyle="true" w:styleId="PozadinaSvijetloCrvena" w:type="character">
    <w:name w:val="Pozadina_SvijetloCrvena"/>
    <w:basedOn w:val="eSPISCCParagraphDefaultFont"/>
    <w:rsid w:val="008356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6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8356EC"/>
    <w:rPr>
      <w:color w:val="808080"/>
      <w:bdr w:color="auto" w:space="0" w:sz="0" w:val="none"/>
      <w:shd w:color="auto" w:fill="auto" w:val="clear"/>
    </w:rPr>
  </w:style>
  <w:style w:customStyle="1" w:styleId="eSPISCCParagraphDefaultFont" w:type="character">
    <w:name w:val="eSPIS_CC_Paragraph Default Font"/>
    <w:basedOn w:val="Zadanifontodlomka"/>
    <w:rsid w:val="008356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6EC"/>
    <w:rPr>
      <w:bdr w:color="auto" w:space="0" w:sz="0" w:val="none"/>
      <w:shd w:color="auto" w:fill="FFFFCC" w:val="clear"/>
      <w:lang w:val="hr-HR"/>
    </w:rPr>
  </w:style>
  <w:style w:customStyle="1" w:styleId="PozadinaSvijetloCrvena" w:type="character">
    <w:name w:val="Pozadina_SvijetloCrvena"/>
    <w:basedOn w:val="eSPISCCParagraphDefaultFont"/>
    <w:rsid w:val="008356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6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BA8070-0CC9-4044-B6EA-ABA53E6FC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7</properties:Pages>
  <properties:Words>2964</properties:Words>
  <properties:Characters>16335</properties:Characters>
  <properties:Lines>335</properties:Lines>
  <properties:Paragraphs>99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2017-07-13T11:12:00Z</dcterms:created>
  <dc:creator>Nada Kraljić</dc:creator>
  <cp:lastModifiedBy>Vinka Mihalinčić</cp:lastModifiedBy>
  <cp:lastPrinted>2010-03-15T10:21:00Z</cp:lastPrinted>
  <dcterms:modified xmlns:xsi="http://www.w3.org/2001/XMLSchema-instance" xsi:type="dcterms:W3CDTF">2017-07-13T11:20:00Z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