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d9c60" w14:paraId="14d9c60" w:rsidRDefault="00A8349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1607820</wp:posOffset>
            </wp:positionH>
            <wp:positionV relativeFrom="page">
              <wp:posOffset>708660</wp:posOffset>
            </wp:positionV>
            <wp:extent cy="788035" cx="59055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8035" cx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A83491" w:rsidP="00A83491" w:rsidR="00A83491">
      <w:pPr>
        <w:spacing w:after="0"/>
        <w:jc w:val="both"/>
      </w:pPr>
      <w:r>
        <w:t xml:space="preserve">           Republika Hrvatska</w:t>
      </w:r>
    </w:p>
    <w:p w:rsidRDefault="00A83491" w:rsidP="00A83491" w:rsidR="00A83491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A83491" w:rsidP="00A83491" w:rsidR="00A83491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A83491" w:rsidP="00A83491" w:rsidR="00A83491" w:rsidRPr="00A83491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A83491">
        <w:rPr>
          <w:rFonts w:cs="Times New Roman" w:eastAsia="Times New Roman"/>
          <w:noProof/>
          <w:szCs w:val="20"/>
          <w:lang w:eastAsia="hr-HR"/>
        </w:rPr>
        <w:t>Poslovni broj: 5. St-21/2018-2</w:t>
      </w:r>
    </w:p>
    <w:p w:rsidRDefault="00A83491" w:rsidP="00A83491" w:rsidR="00A83491" w:rsidRPr="00A8349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83491" w:rsidP="00A83491" w:rsidR="00A83491" w:rsidRPr="00A8349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83491" w:rsidP="00A83491" w:rsidR="00A83491" w:rsidRPr="00A8349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83491" w:rsidP="00A83491" w:rsidR="00A83491" w:rsidRPr="00A8349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83491" w:rsidP="00A83491" w:rsidR="00A83491" w:rsidRPr="00A83491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83491" w:rsidP="00A83491" w:rsidR="00A83491" w:rsidRPr="00A8349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A83491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A83491" w:rsidP="00A83491" w:rsidR="00A83491" w:rsidRPr="00A834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83491" w:rsidP="00A83491" w:rsidR="00A83491" w:rsidRPr="00A8349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A83491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A83491" w:rsidP="00A83491" w:rsidR="00A83491" w:rsidRPr="00A8349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A83491" w:rsidP="00A83491" w:rsidR="00A83491" w:rsidRPr="00A834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83491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A83491">
        <w:rPr>
          <w:rFonts w:cs="Times New Roman" w:eastAsia="Times New Roman"/>
          <w:szCs w:val="20"/>
          <w:lang w:eastAsia="hr-HR"/>
        </w:rPr>
        <w:t>povodom prijedloga Financijske agencije, OIB: 85821130368, RC ZAGREB, Podružnica Varaždin, Varaždin, A. Cesarca 2, za otvaranje stečajnog postupka nad dužnikom PROTOKOL jednostavno društvo s ograničenom odgovornošću za računalne usluge i trgovinu, Koprivnica, Dravska 17, MBS: 070133514, OIB: 28248349162, 24. travnja 2018.</w:t>
      </w:r>
      <w:r w:rsidRPr="00A83491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A83491" w:rsidP="00A83491" w:rsidR="00A83491" w:rsidRPr="00A834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83491" w:rsidP="00A83491" w:rsidR="00A83491" w:rsidRPr="00A8349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83491">
        <w:rPr>
          <w:rFonts w:cs="Times New Roman" w:eastAsia="Times New Roman"/>
          <w:szCs w:val="20"/>
          <w:lang w:eastAsia="hr-HR"/>
        </w:rPr>
        <w:t>r i j e š i o   j e</w:t>
      </w:r>
    </w:p>
    <w:p w:rsidRDefault="00A83491" w:rsidP="00A83491" w:rsidR="00A83491" w:rsidRPr="00A834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83491" w:rsidP="00A83491" w:rsidR="00A83491" w:rsidRPr="00A834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83491">
        <w:rPr>
          <w:rFonts w:cs="Times New Roman" w:eastAsia="Times New Roman"/>
          <w:szCs w:val="20"/>
          <w:lang w:eastAsia="hr-HR"/>
        </w:rPr>
        <w:t>1. Pokreće se postupak radi utvrđivanja uvjeta za otvaranje stečajnog postupka nad PROTOKOL jednostavno društvo s ograničenom odgovornošću za računalne usluge i trgovinu, Koprivnica, Dravska 17, MBS: 070133514, OIB: 28248349162.</w:t>
      </w:r>
    </w:p>
    <w:p w:rsidRDefault="00A83491" w:rsidP="00A83491" w:rsidR="00A83491" w:rsidRPr="00A834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83491" w:rsidP="00A83491" w:rsidR="00A83491" w:rsidRPr="00A834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83491">
        <w:rPr>
          <w:rFonts w:cs="Times New Roman" w:eastAsia="Times New Roman"/>
          <w:szCs w:val="20"/>
          <w:lang w:eastAsia="hr-HR"/>
        </w:rPr>
        <w:t xml:space="preserve">2. Saziva se ročište radi izjašnjenja o prijedlogu i rasprave o uvjetima za otvaranje stečajnog postupka za dan 5. lipnja 2018. u 10,00 sati u ovome sudu u Bjelovaru, Šetalište dr. </w:t>
      </w:r>
      <w:proofErr w:type="spellStart"/>
      <w:r w:rsidRPr="00A83491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A83491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A83491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A83491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A83491" w:rsidP="00A83491" w:rsidR="00A83491" w:rsidRPr="00A8349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A83491" w:rsidP="00A83491" w:rsidR="00A83491" w:rsidRPr="00A8349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83491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A83491" w:rsidP="00A83491" w:rsidR="00A83491" w:rsidRPr="00A8349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83491">
        <w:rPr>
          <w:rFonts w:cs="Times New Roman" w:eastAsia="Times New Roman"/>
          <w:szCs w:val="20"/>
          <w:lang w:eastAsia="hr-HR"/>
        </w:rPr>
        <w:t xml:space="preserve">- zakonski zastupnik dužnika Mario </w:t>
      </w:r>
      <w:proofErr w:type="spellStart"/>
      <w:r w:rsidRPr="00A83491">
        <w:rPr>
          <w:rFonts w:cs="Times New Roman" w:eastAsia="Times New Roman"/>
          <w:szCs w:val="20"/>
          <w:lang w:eastAsia="hr-HR"/>
        </w:rPr>
        <w:t>Prebježić</w:t>
      </w:r>
      <w:proofErr w:type="spellEnd"/>
      <w:r w:rsidRPr="00A83491">
        <w:rPr>
          <w:rFonts w:cs="Times New Roman" w:eastAsia="Times New Roman"/>
          <w:szCs w:val="20"/>
          <w:lang w:eastAsia="hr-HR"/>
        </w:rPr>
        <w:t xml:space="preserve">. </w:t>
      </w:r>
    </w:p>
    <w:p w:rsidRDefault="00A83491" w:rsidP="00A83491" w:rsidR="00A83491" w:rsidRPr="00A8349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A83491" w:rsidP="00A83491" w:rsidR="00A83491" w:rsidRPr="00A834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83491">
        <w:rPr>
          <w:rFonts w:cs="Times New Roman" w:eastAsia="Times New Roman"/>
          <w:szCs w:val="20"/>
          <w:lang w:eastAsia="hr-HR"/>
        </w:rPr>
        <w:t xml:space="preserve">3. Nalaže se zakonskom zastupniku dužnika Mariu </w:t>
      </w:r>
      <w:proofErr w:type="spellStart"/>
      <w:r w:rsidRPr="00A83491">
        <w:rPr>
          <w:rFonts w:cs="Times New Roman" w:eastAsia="Times New Roman"/>
          <w:szCs w:val="20"/>
          <w:lang w:eastAsia="hr-HR"/>
        </w:rPr>
        <w:t>Prebježiću</w:t>
      </w:r>
      <w:proofErr w:type="spellEnd"/>
      <w:r w:rsidRPr="00A83491">
        <w:rPr>
          <w:rFonts w:cs="Times New Roman" w:eastAsia="Times New Roman"/>
          <w:szCs w:val="20"/>
          <w:lang w:eastAsia="hr-HR"/>
        </w:rPr>
        <w:t xml:space="preserve"> da u roku od 10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A83491" w:rsidP="00A83491" w:rsidR="00A83491" w:rsidRPr="00A834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83491" w:rsidP="00A83491" w:rsidR="00A83491" w:rsidRPr="00A8349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83491">
        <w:rPr>
          <w:rFonts w:cs="Times New Roman" w:eastAsia="Times New Roman"/>
          <w:szCs w:val="20"/>
          <w:lang w:eastAsia="hr-HR"/>
        </w:rPr>
        <w:t>Obrazloženje</w:t>
      </w:r>
    </w:p>
    <w:p w:rsidRDefault="00A83491" w:rsidP="00A83491" w:rsidR="00A83491" w:rsidRPr="00A834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83491" w:rsidP="00A83491" w:rsidR="00A83491" w:rsidRPr="00A834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83491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 i 104/17, dalje: SZ), 20. lipnja 2017. Trgovačkom sudu u Varaždinu podnijela prijedlog za otvaranje stečajnog postupka nad dužnikom</w:t>
      </w:r>
      <w:r w:rsidRPr="00A83491">
        <w:rPr>
          <w:rFonts w:cs="Times New Roman" w:eastAsia="Times New Roman"/>
          <w:szCs w:val="20"/>
          <w:lang w:eastAsia="hr-HR"/>
        </w:rPr>
        <w:t xml:space="preserve"> PROTOKOL jednostavno društvo s ograničenom odgovornošću za računalne usluge i trgovinu, Koprivnica, Dravska 17, koji je zaprimljen pod brojem St-343/2017. </w:t>
      </w:r>
    </w:p>
    <w:p w:rsidRDefault="00A83491" w:rsidP="00A83491" w:rsidR="00A83491" w:rsidRPr="00A834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83491">
        <w:rPr>
          <w:rFonts w:cs="Times New Roman" w:eastAsia="Times New Roman"/>
          <w:szCs w:val="20"/>
          <w:lang w:eastAsia="hr-HR"/>
        </w:rPr>
        <w:lastRenderedPageBreak/>
        <w:t xml:space="preserve">U prijedlogu navodi da na dan 16. lipnja 2017. dužnik u Očevidniku redoslijeda osnova za plaćanje ima evidentirane neizvršene osnove za plaćanje u neprekinutom razdoblju od 120 dana, u ukupnom iznosu od 36.393,01 kn, u koji iznos je uračunata kamata i naknada Financijske agencije za provedbu ovrhe na novčanim sredstvima. Prema podacima koje je FINI dostavio Hrvatski zavod za mirovinsko osiguranje </w:t>
      </w:r>
      <w:r w:rsidRPr="00A83491">
        <w:rPr>
          <w:rFonts w:cs="Times New Roman" w:eastAsia="Times New Roman"/>
          <w:noProof/>
          <w:szCs w:val="20"/>
          <w:lang w:eastAsia="hr-HR"/>
        </w:rPr>
        <w:t>dužnik ima 2 zaposlena.</w:t>
      </w:r>
    </w:p>
    <w:p w:rsidRDefault="00A83491" w:rsidP="00A83491" w:rsidR="00A83491" w:rsidRPr="00A834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83491" w:rsidP="00A83491" w:rsidR="00A83491" w:rsidRPr="00A834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83491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Su-1223/17-2 od 15. prosinca 2017. spis Trgovačkog suda u Varaždinu poslovni broj St-343/2017 ustupljen je Trgovačkom sudu u Bjelovaru na daljnji postupak. </w:t>
      </w:r>
    </w:p>
    <w:p w:rsidRDefault="00A83491" w:rsidP="00A83491" w:rsidR="00A83491" w:rsidRPr="00A834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83491" w:rsidP="00A83491" w:rsidR="00A83491" w:rsidRPr="00A834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83491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A83491" w:rsidP="00A83491" w:rsidR="00A83491" w:rsidRPr="00A834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83491" w:rsidP="00A83491" w:rsidR="00A83491" w:rsidRPr="00A834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83491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A83491" w:rsidP="00A83491" w:rsidR="00A83491" w:rsidRPr="00A834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A83491" w:rsidP="00A83491" w:rsidR="00A83491" w:rsidRPr="00A834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83491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A83491" w:rsidP="00A83491" w:rsidR="00A83491" w:rsidRPr="00A834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83491" w:rsidP="00A83491" w:rsidR="00A83491" w:rsidRPr="00A8349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83491">
        <w:rPr>
          <w:rFonts w:cs="Times New Roman" w:eastAsia="Times New Roman"/>
          <w:szCs w:val="20"/>
          <w:lang w:eastAsia="hr-HR"/>
        </w:rPr>
        <w:t xml:space="preserve">U Bjelovaru, 24. travnja </w:t>
      </w:r>
      <w:r w:rsidRPr="00A83491">
        <w:rPr>
          <w:rFonts w:cs="Times New Roman" w:eastAsia="Times New Roman"/>
          <w:noProof/>
          <w:szCs w:val="20"/>
          <w:lang w:eastAsia="hr-HR"/>
        </w:rPr>
        <w:t>2018.</w:t>
      </w:r>
    </w:p>
    <w:p w:rsidRDefault="00A83491" w:rsidP="00A83491" w:rsidR="00A83491" w:rsidRPr="00A834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83491" w:rsidP="00A83491" w:rsidR="00A83491" w:rsidRPr="00A83491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A83491">
        <w:rPr>
          <w:rFonts w:cs="Times New Roman" w:eastAsia="Times New Roman"/>
          <w:szCs w:val="20"/>
          <w:lang w:eastAsia="hr-HR"/>
        </w:rPr>
        <w:t xml:space="preserve">     Stečajna sutkinja</w:t>
      </w:r>
    </w:p>
    <w:p w:rsidRDefault="00A83491" w:rsidP="00A83491" w:rsidR="00A83491" w:rsidRPr="00A834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8349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Marija Petrina Kubica v.r.</w:t>
      </w:r>
    </w:p>
    <w:p w:rsidRDefault="00A83491" w:rsidP="00A83491" w:rsidR="00A83491" w:rsidRPr="00A834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83491" w:rsidP="00A83491" w:rsidR="00A83491" w:rsidRPr="00A8349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A83491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A83491" w:rsidP="00A83491" w:rsidR="00A83491" w:rsidRPr="00A8349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A83491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A83491" w:rsidP="00A83491" w:rsidR="00A83491" w:rsidRPr="00A834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A83491" w:rsidP="00A83491" w:rsidR="00A83491" w:rsidRPr="00A834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83491" w:rsidP="00A83491" w:rsidR="00A83491" w:rsidRPr="00A834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83491" w:rsidP="00A83491" w:rsidR="00A83491" w:rsidRPr="00A834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83491" w:rsidP="00A83491" w:rsidR="00A83491" w:rsidRPr="00A834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83491" w:rsidP="00A83491" w:rsidR="00A83491" w:rsidRPr="00A834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83491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A83491" w:rsidP="00A83491" w:rsidR="00A83491" w:rsidRPr="00A834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A8349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79068084"/>
      <w:docPartObj>
        <w:docPartGallery w:val="Page Numbers (Top of Page)"/>
        <w:docPartUnique/>
      </w:docPartObj>
    </w:sdtPr>
    <w:sdtContent>
      <w:p w:rsidRDefault="00A83491" w:rsidP="00A83491" w:rsidR="00A8349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A83491" w:rsidP="00A83491" w:rsidR="008333A9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A83491">
      <w:rPr>
        <w:rFonts w:cs="Times New Roman" w:eastAsia="Times New Roman"/>
        <w:noProof/>
        <w:szCs w:val="20"/>
        <w:lang w:eastAsia="hr-HR"/>
      </w:rPr>
      <w:t>Poslovni broj: 5. St-21/2018-2</w:t>
    </w:r>
  </w:p>
  <w:p w:rsidRDefault="00A83491" w:rsidP="00A83491" w:rsidR="00A83491" w:rsidRPr="00A83491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49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55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818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St-21/2018-2</izvorni_sadrzaj>
    <derivirana_varijabla naziv="DomainObject.Oznaka_1">St-21/2018-2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St-21/2018</izvorni_sadrzaj>
    <derivirana_varijabla naziv="DomainObject.Predmet.OznakaBroj_1">St-21/2018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PROTOKOL jednostavno društvo s ograničenom odgovornošću za računalne usluge i trgovinu</izvorni_sadrzaj>
    <derivirana_varijabla naziv="DomainObject.Predmet.ProtustrankaFormated_1">  PROTOKOL jednostavno društvo s ograničenom odgovornošću za računalne usluge i trgovinu</derivirana_varijabla>
  </DomainObject.Predmet.ProtustrankaFormated>
  <DomainObject.Predmet.ProtustrankaFormatedOIB>
    <izvorni_sadrzaj>  PROTOKOL jednostavno društvo s ograničenom odgovornošću za računalne usluge i trgovinu, OIB 28248349162</izvorni_sadrzaj>
    <derivirana_varijabla naziv="DomainObject.Predmet.ProtustrankaFormatedOIB_1">  PROTOKOL jednostavno društvo s ograničenom odgovornošću za računalne usluge i trgovinu, OIB 28248349162</derivirana_varijabla>
  </DomainObject.Predmet.ProtustrankaFormatedOIB>
  <DomainObject.Predmet.ProtustrankaFormatedWithAdress>
    <izvorni_sadrzaj> PROTOKOL jednostavno društvo s ograničenom odgovornošću za računalne usluge i trgovinu, Dravska 17, 48000 Koprivnica</izvorni_sadrzaj>
    <derivirana_varijabla naziv="DomainObject.Predmet.ProtustrankaFormatedWithAdress_1"> PROTOKOL jednostavno društvo s ograničenom odgovornošću za računalne usluge i trgovinu, Dravska 17, 48000 Koprivnica</derivirana_varijabla>
  </DomainObject.Predmet.ProtustrankaFormatedWithAdress>
  <DomainObject.Predmet.ProtustrankaFormatedWithAdressOIB>
    <izvorni_sadrzaj> PROTOKOL jednostavno društvo s ograničenom odgovornošću za računalne usluge i trgovinu, OIB 28248349162, Dravska 17, 48000 Koprivnica</izvorni_sadrzaj>
    <derivirana_varijabla naziv="DomainObject.Predmet.ProtustrankaFormatedWithAdressOIB_1"> PROTOKOL jednostavno društvo s ograničenom odgovornošću za računalne usluge i trgovinu, OIB 28248349162, Dravska 17, 48000 Koprivnica</derivirana_varijabla>
  </DomainObject.Predmet.ProtustrankaFormatedWithAdressOIB>
  <DomainObject.Predmet.ProtustrankaWithAdress>
    <izvorni_sadrzaj>PROTOKOL jednostavno društvo s ograničenom odgovornošću za računalne usluge i trgovinu Dravska 17, 48000 Koprivnica</izvorni_sadrzaj>
    <derivirana_varijabla naziv="DomainObject.Predmet.ProtustrankaWithAdress_1">PROTOKOL jednostavno društvo s ograničenom odgovornošću za računalne usluge i trgovinu Dravska 17, 48000 Koprivnica</derivirana_varijabla>
  </DomainObject.Predmet.ProtustrankaWithAdress>
  <DomainObject.Predmet.ProtustrankaWithAdressOIB>
    <izvorni_sadrzaj>PROTOKOL jednostavno društvo s ograničenom odgovornošću za računalne usluge i trgovinu, OIB 28248349162, Dravska 17, 48000 Koprivnica</izvorni_sadrzaj>
    <derivirana_varijabla naziv="DomainObject.Predmet.ProtustrankaWithAdressOIB_1">PROTOKOL jednostavno društvo s ograničenom odgovornošću za računalne usluge i trgovinu, OIB 28248349162, Dravska 17, 48000 Koprivnica</derivirana_varijabla>
  </DomainObject.Predmet.ProtustrankaWithAdressOIB>
  <DomainObject.Predmet.ProtustrankaNazivFormated>
    <izvorni_sadrzaj>PROTOKOL jednostavno društvo s ograničenom odgovornošću za računalne usluge i trgovinu</izvorni_sadrzaj>
    <derivirana_varijabla naziv="DomainObject.Predmet.ProtustrankaNazivFormated_1">PROTOKOL jednostavno društvo s ograničenom odgovornošću za računalne usluge i trgovinu</derivirana_varijabla>
  </DomainObject.Predmet.ProtustrankaNazivFormated>
  <DomainObject.Predmet.ProtustrankaNazivFormatedOIB>
    <izvorni_sadrzaj>PROTOKOL jednostavno društvo s ograničenom odgovornošću za računalne usluge i trgovinu, OIB 28248349162</izvorni_sadrzaj>
    <derivirana_varijabla naziv="DomainObject.Predmet.ProtustrankaNazivFormatedOIB_1">PROTOKOL jednostavno društvo s ograničenom odgovornošću za računalne usluge i trgovinu, OIB 28248349162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PROTOKOL jednostavno društvo s ograničenom odgovornošću za računalne usluge i trgovinu</item>
    </izvorni_sadrzaj>
    <derivirana_varijabla naziv="DomainObject.Predmet.ProtuStrankaListFormated_1">
      <item>PROTOKOL jednostavno društvo s ograničenom odgovornošću za računalne usluge i trgovinu</item>
    </derivirana_varijabla>
  </DomainObject.Predmet.ProtuStrankaListFormated>
  <DomainObject.Predmet.ProtuStrankaListFormatedOIB>
    <izvorni_sadrzaj>
      <item>PROTOKOL jednostavno društvo s ograničenom odgovornošću za računalne usluge i trgovinu, OIB 28248349162</item>
    </izvorni_sadrzaj>
    <derivirana_varijabla naziv="DomainObject.Predmet.ProtuStrankaListFormatedOIB_1">
      <item>PROTOKOL jednostavno društvo s ograničenom odgovornošću za računalne usluge i trgovinu, OIB 28248349162</item>
    </derivirana_varijabla>
  </DomainObject.Predmet.ProtuStrankaListFormatedOIB>
  <DomainObject.Predmet.ProtuStrankaListFormatedWithAdress>
    <izvorni_sadrzaj>
      <item>PROTOKOL jednostavno društvo s ograničenom odgovornošću za računalne usluge i trgovinu, Dravska 17, 48000 Koprivnica</item>
    </izvorni_sadrzaj>
    <derivirana_varijabla naziv="DomainObject.Predmet.ProtuStrankaListFormatedWithAdress_1">
      <item>PROTOKOL jednostavno društvo s ograničenom odgovornošću za računalne usluge i trgovinu, Dravska 17, 48000 Koprivnica</item>
    </derivirana_varijabla>
  </DomainObject.Predmet.ProtuStrankaListFormatedWithAdress>
  <DomainObject.Predmet.ProtuStrankaListFormatedWithAdressOIB>
    <izvorni_sadrzaj>
      <item>PROTOKOL jednostavno društvo s ograničenom odgovornošću za računalne usluge i trgovinu, OIB 28248349162, Dravska 17, 48000 Koprivnica</item>
    </izvorni_sadrzaj>
    <derivirana_varijabla naziv="DomainObject.Predmet.ProtuStrankaListFormatedWithAdressOIB_1">
      <item>PROTOKOL jednostavno društvo s ograničenom odgovornošću za računalne usluge i trgovinu, OIB 28248349162, Dravska 17, 48000 Koprivnica</item>
    </derivirana_varijabla>
  </DomainObject.Predmet.ProtuStrankaListFormatedWithAdressOIB>
  <DomainObject.Predmet.ProtuStrankaListNazivFormated>
    <izvorni_sadrzaj>
      <item>PROTOKOL jednostavno društvo s ograničenom odgovornošću za računalne usluge i trgovinu</item>
    </izvorni_sadrzaj>
    <derivirana_varijabla naziv="DomainObject.Predmet.ProtuStrankaListNazivFormated_1">
      <item>PROTOKOL jednostavno društvo s ograničenom odgovornošću za računalne usluge i trgovinu</item>
    </derivirana_varijabla>
  </DomainObject.Predmet.ProtuStrankaListNazivFormated>
  <DomainObject.Predmet.ProtuStrankaListNazivFormatedOIB>
    <izvorni_sadrzaj>
      <item>PROTOKOL jednostavno društvo s ograničenom odgovornošću za računalne usluge i trgovinu, OIB 28248349162</item>
    </izvorni_sadrzaj>
    <derivirana_varijabla naziv="DomainObject.Predmet.ProtuStrankaListNazivFormatedOIB_1">
      <item>PROTOKOL jednostavno društvo s ograničenom odgovornošću za računalne usluge i trgovinu, OIB 28248349162</item>
    </derivirana_varijabla>
  </DomainObject.Predmet.ProtuStrankaListNazivFormatedOIB>
  <DomainObject.Predmet.OstaliListFormated>
    <izvorni_sadrzaj>
      <item>Mario Prebježić</item>
    </izvorni_sadrzaj>
    <derivirana_varijabla naziv="DomainObject.Predmet.OstaliListFormated_1">
      <item>Mario Prebježić</item>
    </derivirana_varijabla>
  </DomainObject.Predmet.OstaliListFormated>
  <DomainObject.Predmet.OstaliListFormatedOIB>
    <izvorni_sadrzaj>
      <item>Mario Prebježić, OIB 91793199122</item>
    </izvorni_sadrzaj>
    <derivirana_varijabla naziv="DomainObject.Predmet.OstaliListFormatedOIB_1">
      <item>Mario Prebježić, OIB 91793199122</item>
    </derivirana_varijabla>
  </DomainObject.Predmet.OstaliListFormatedOIB>
  <DomainObject.Predmet.OstaliListFormatedWithAdress>
    <izvorni_sadrzaj>
      <item>Mario Prebježić, Ulica Ivana Meštrovića 17, 48000 Koprivnica</item>
    </izvorni_sadrzaj>
    <derivirana_varijabla naziv="DomainObject.Predmet.OstaliListFormatedWithAdress_1">
      <item>Mario Prebježić, Ulica Ivana Meštrovića 17, 48000 Koprivnica</item>
    </derivirana_varijabla>
  </DomainObject.Predmet.OstaliListFormatedWithAdress>
  <DomainObject.Predmet.OstaliListFormatedWithAdressOIB>
    <izvorni_sadrzaj>
      <item>Mario Prebježić, OIB 91793199122, Ulica Ivana Meštrovića 17, 48000 Koprivnica</item>
    </izvorni_sadrzaj>
    <derivirana_varijabla naziv="DomainObject.Predmet.OstaliListFormatedWithAdressOIB_1">
      <item>Mario Prebježić, OIB 91793199122, Ulica Ivana Meštrovića 17, 48000 Koprivnica</item>
    </derivirana_varijabla>
  </DomainObject.Predmet.OstaliListFormatedWithAdressOIB>
  <DomainObject.Predmet.OstaliListNazivFormated>
    <izvorni_sadrzaj>
      <item>Mario Prebježić</item>
    </izvorni_sadrzaj>
    <derivirana_varijabla naziv="DomainObject.Predmet.OstaliListNazivFormated_1">
      <item>Mario Prebježić</item>
    </derivirana_varijabla>
  </DomainObject.Predmet.OstaliListNazivFormated>
  <DomainObject.Predmet.OstaliListNazivFormatedOIB>
    <izvorni_sadrzaj>
      <item>Mario Prebježić, OIB 91793199122</item>
    </izvorni_sadrzaj>
    <derivirana_varijabla naziv="DomainObject.Predmet.OstaliListNazivFormatedOIB_1">
      <item>Mario Prebježić, OIB 91793199122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St-21/2018-2</izvorni_sadrzaj>
    <derivirana_varijabla naziv="DomainObject.PoslovniBrojDokumenta_1">St-21/2018-2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PROTOKOL jednostavno društvo s ograničenom odgovornošću za računalne usluge i trgovinu</izvorni_sadrzaj>
    <derivirana_varijabla naziv="DomainObject.Predmet.ProtustrankaIDrugi_1">PROTOKOL jednostavno društvo s ograničenom odgovornošću za računalne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PROTOKOL jednostavno društvo s ograničenom odgovornošću za računalne usluge i trgovinu, OIB 28248349162, Dravska 17, 48000 Koprivnica</izvorni_sadrzaj>
    <derivirana_varijabla naziv="DomainObject.Predmet.ProtustrankaIDrugiAdressOIB_1">PROTOKOL jednostavno društvo s ograničenom odgovornošću za računalne usluge i trgovinu, OIB 28248349162, Dravska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PROTOKOL jednostavno društvo s ograničenom odgovornošću za računalne usluge i trgovinu</item>
      <item>Financijska agencija</item>
      <item>Mario Prebježić</item>
    </izvorni_sadrzaj>
    <derivirana_varijabla naziv="DomainObject.Predmet.SudioniciListNaziv_1">
      <item>PROTOKOL jednostavno društvo s ograničenom odgovornošću za računalne usluge i trgovinu</item>
      <item>Financijska agencija</item>
      <item>Mario Prebježić</item>
    </derivirana_varijabla>
  </DomainObject.Predmet.SudioniciListNaziv>
  <DomainObject.Predmet.SudioniciListAdressOIB>
    <izvorni_sadrzaj>
      <item>PROTOKOL jednostavno društvo s ograničenom odgovornošću za računalne usluge i trgovinu, OIB 28248349162, Dravska 17,48000 Koprivnica</item>
      <item>Financijska agencija, OIB 85821130368, Ulica grada Vukovara 70,10000 Zagreb</item>
      <item>Mario Prebježić, OIB 91793199122, Ulica Ivana Meštrovića 17,48000 Koprivnica</item>
    </izvorni_sadrzaj>
    <derivirana_varijabla naziv="DomainObject.Predmet.SudioniciListAdressOIB_1">
      <item>PROTOKOL jednostavno društvo s ograničenom odgovornošću za računalne usluge i trgovinu, OIB 28248349162, Dravska 17,48000 Koprivnica</item>
      <item>Financijska agencija, OIB 85821130368, Ulica grada Vukovara 70,10000 Zagreb</item>
      <item>Mario Prebježić, OIB 91793199122, Ulica Ivana Meštrovića 17,48000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309544-064E-4A63-B239-7ADBB75868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3173</properties:Characters>
  <properties:Lines>86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2018-04-25T10:19:00Z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