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3e1d" w14:paraId="5393e1d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DC677B">
        <w:t>1548</w:t>
      </w:r>
      <w:r w:rsidR="00843BBB">
        <w:t>/1</w:t>
      </w:r>
      <w:r w:rsidR="0084486C">
        <w:t>7</w:t>
      </w:r>
      <w:r w:rsidR="00843BBB">
        <w:t>-</w:t>
      </w:r>
      <w:r w:rsidR="002A0C0A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2A0C0A" w:rsidP="00AE30AB" w:rsidR="002A0C0A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2A0C0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DC677B" w:rsidRPr="002F0C0B">
        <w:rPr>
          <w:lang w:val="pt-BR"/>
        </w:rPr>
        <w:t>ŠTIMAC &amp; ZDILAR j.d.o.o., Zagreb,</w:t>
      </w:r>
      <w:r w:rsidR="00DC677B">
        <w:rPr>
          <w:lang w:val="pt-BR"/>
        </w:rPr>
        <w:t xml:space="preserve"> Avenija</w:t>
      </w:r>
      <w:r w:rsidR="00DC677B" w:rsidRPr="002F0C0B">
        <w:rPr>
          <w:lang w:val="pt-BR"/>
        </w:rPr>
        <w:t xml:space="preserve"> Marina Držića 10, OIB </w:t>
      </w:r>
      <w:r w:rsidR="00DC677B" w:rsidRPr="00F73AD6">
        <w:rPr>
          <w:lang w:val="pt-BR"/>
        </w:rPr>
        <w:t>97878022939</w:t>
      </w:r>
      <w:r w:rsidRPr="002A0C0A">
        <w:rPr>
          <w:lang w:val="pt-BR"/>
        </w:rPr>
        <w:t xml:space="preserve">, </w:t>
      </w:r>
      <w:r w:rsidR="002A0C0A" w:rsidRPr="002A0C0A">
        <w:rPr>
          <w:lang w:val="pt-BR"/>
        </w:rPr>
        <w:t>21</w:t>
      </w:r>
      <w:r w:rsidR="00395B4F" w:rsidRPr="002A0C0A">
        <w:rPr>
          <w:lang w:val="pt-BR"/>
        </w:rPr>
        <w:t xml:space="preserve">. </w:t>
      </w:r>
      <w:r w:rsidR="008E1253" w:rsidRPr="002A0C0A">
        <w:rPr>
          <w:lang w:val="pt-BR"/>
        </w:rPr>
        <w:t>kolovoza</w:t>
      </w:r>
      <w:r w:rsidR="0084486C" w:rsidRPr="002A0C0A">
        <w:rPr>
          <w:lang w:val="pt-BR"/>
        </w:rPr>
        <w:t xml:space="preserve"> 2018</w:t>
      </w:r>
      <w:r w:rsidRPr="002A0C0A">
        <w:t>.,</w:t>
      </w:r>
    </w:p>
    <w:p w:rsidRDefault="006E23F3" w:rsidP="00843BBB" w:rsidR="006E23F3" w:rsidRPr="002A0C0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147A4">
      <w:pPr>
        <w:ind w:firstLine="708"/>
        <w:jc w:val="both"/>
      </w:pPr>
      <w:r w:rsidRPr="00A93839">
        <w:t xml:space="preserve">I. Otvara se stečajni postupak nad dužnikom </w:t>
      </w:r>
      <w:r w:rsidR="00DC677B" w:rsidRPr="002F0C0B">
        <w:rPr>
          <w:lang w:val="pt-BR"/>
        </w:rPr>
        <w:t>ŠTIMAC &amp; ZDILAR j.d.o.o., Zagreb,</w:t>
      </w:r>
      <w:r w:rsidR="00DC677B">
        <w:rPr>
          <w:lang w:val="pt-BR"/>
        </w:rPr>
        <w:t xml:space="preserve"> Avenija</w:t>
      </w:r>
      <w:r w:rsidR="00DC677B" w:rsidRPr="002F0C0B">
        <w:rPr>
          <w:lang w:val="pt-BR"/>
        </w:rPr>
        <w:t xml:space="preserve"> Marina Držića 10, OIB </w:t>
      </w:r>
      <w:r w:rsidR="00DC677B" w:rsidRPr="00F73AD6">
        <w:rPr>
          <w:lang w:val="pt-BR"/>
        </w:rPr>
        <w:t>97878022939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147A4">
        <w:t xml:space="preserve">Zagrebu </w:t>
      </w:r>
      <w:r w:rsidR="002A0C0A" w:rsidRPr="003147A4">
        <w:t>21</w:t>
      </w:r>
      <w:r w:rsidR="00395B4F" w:rsidRPr="003147A4">
        <w:t xml:space="preserve">. </w:t>
      </w:r>
      <w:r w:rsidR="002A0C0A" w:rsidRPr="003147A4">
        <w:t>kolovoza</w:t>
      </w:r>
      <w:r w:rsidR="006E23F3" w:rsidRPr="003147A4">
        <w:t xml:space="preserve"> 201</w:t>
      </w:r>
      <w:r w:rsidR="002522AD" w:rsidRPr="003147A4">
        <w:t>8</w:t>
      </w:r>
      <w:r w:rsidRPr="003147A4">
        <w:t xml:space="preserve">. u </w:t>
      </w:r>
      <w:r w:rsidR="002522AD" w:rsidRPr="003147A4">
        <w:t>1</w:t>
      </w:r>
      <w:r w:rsidR="003147A4" w:rsidRPr="003147A4">
        <w:t>3</w:t>
      </w:r>
      <w:r w:rsidR="00C70ACC" w:rsidRPr="003147A4">
        <w:t>.</w:t>
      </w:r>
      <w:r w:rsidR="003147A4" w:rsidRPr="003147A4">
        <w:t>0</w:t>
      </w:r>
      <w:r w:rsidR="00DC7C75" w:rsidRPr="003147A4">
        <w:t>0</w:t>
      </w:r>
      <w:r w:rsidRPr="003147A4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2A0C0A">
        <w:t>Dejana Ivanović, OIB: 82361868781, Svetog Mateja 124,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DC677B" w:rsidRPr="002F0C0B">
        <w:rPr>
          <w:lang w:val="pt-BR"/>
        </w:rPr>
        <w:t>ŠTIMAC &amp; ZDILAR j.d.o.o., Zagreb,</w:t>
      </w:r>
      <w:r w:rsidR="00DC677B">
        <w:rPr>
          <w:lang w:val="pt-BR"/>
        </w:rPr>
        <w:t xml:space="preserve"> Avenija</w:t>
      </w:r>
      <w:r w:rsidR="00DC677B" w:rsidRPr="002F0C0B">
        <w:rPr>
          <w:lang w:val="pt-BR"/>
        </w:rPr>
        <w:t xml:space="preserve"> Marina Držića 10, OIB </w:t>
      </w:r>
      <w:r w:rsidR="00DC677B" w:rsidRPr="00F73AD6">
        <w:rPr>
          <w:lang w:val="pt-BR"/>
        </w:rPr>
        <w:t>97878022939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DC677B" w:rsidRPr="002F0C0B">
        <w:rPr>
          <w:lang w:val="pt-BR"/>
        </w:rPr>
        <w:t>ŠTIMAC &amp; ZDILAR j.d.o.o., Zagreb,</w:t>
      </w:r>
      <w:r w:rsidR="00DC677B">
        <w:rPr>
          <w:lang w:val="pt-BR"/>
        </w:rPr>
        <w:t xml:space="preserve"> Avenija</w:t>
      </w:r>
      <w:r w:rsidR="00DC677B" w:rsidRPr="002F0C0B">
        <w:rPr>
          <w:lang w:val="pt-BR"/>
        </w:rPr>
        <w:t xml:space="preserve"> Marina Držića 10, OIB </w:t>
      </w:r>
      <w:r w:rsidR="00DC677B" w:rsidRPr="00F73AD6">
        <w:rPr>
          <w:lang w:val="pt-BR"/>
        </w:rPr>
        <w:t>97878022939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DC677B" w:rsidP="00DC677B" w:rsidR="00DC677B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7021E5">
        <w:t>dan 18. svibnja 2017. u Očevidniku redoslijeda osnova za plaćanje ima evidentirane neizvršene osnove za plaćanje u neprekinutom razdoblju od 120 dana, u ukupnom iznosu od 60.529,93 kn, kao i da dužnik ima 4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C677B" w:rsidP="00DC677B" w:rsidR="00053309" w:rsidRPr="006E23F3">
      <w:pPr>
        <w:ind w:firstLine="708"/>
        <w:jc w:val="both"/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053309" w:rsidRPr="006E23F3">
        <w:t xml:space="preserve"> </w:t>
      </w:r>
    </w:p>
    <w:p w:rsidRDefault="00DC677B" w:rsidP="00DC677B" w:rsidR="00DC677B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24. svibnja 2018</w:t>
      </w:r>
      <w:r w:rsidRPr="0065182A">
        <w:t>.</w:t>
      </w:r>
      <w:r>
        <w:t>, kojim je pozvan na ročište 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2403BB" w:rsidP="00DC677B" w:rsidR="002403BB">
      <w:pPr>
        <w:pStyle w:val="Tijeloteksta"/>
        <w:ind w:firstLine="708"/>
      </w:pPr>
      <w:r>
        <w:t xml:space="preserve">U podnesku od 13. lipnja 2016. (list 16 spisa) dužnik je u bitnom naveo da ne posjeduje nekretnine niti pokretnine, da postoje sudski postupci pred Općinskim građanskim sudom u Zagrebu te da su u blokadi od 2016.  </w:t>
      </w:r>
    </w:p>
    <w:p w:rsidRDefault="00DC677B" w:rsidP="00DC677B" w:rsidR="00DC677B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C677B" w:rsidP="00DC677B" w:rsidR="00DC677B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DC677B" w:rsidP="00DC677B" w:rsidR="00DC677B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D35FD1">
        <w:t>9. svibnja 2018. (list 1</w:t>
      </w:r>
      <w:r>
        <w:t>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>da</w:t>
      </w:r>
      <w:r>
        <w:t xml:space="preserve">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DC677B" w:rsidP="00DC677B" w:rsidR="00DC677B">
      <w:pPr>
        <w:ind w:firstLine="708"/>
        <w:jc w:val="both"/>
      </w:pPr>
      <w:r>
        <w:t>Spisu prileži potvrda Privredne banke Zagreb d.d. od 26. lipnja 2018. (list 17 spisa) iz koje proizlazi da je račun dužnika HR5923400091110706106 u neprekidnoj blokadi od 19. siječnja 2017.</w:t>
      </w:r>
    </w:p>
    <w:p w:rsidRDefault="00DC677B" w:rsidP="00DC677B" w:rsidR="00DC677B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9 spisa) prema kojem je dužnik na dan 3. svibnja 2018 u Očevidniku redoslijeda osnova za plaćanje imao neizvršene osnove za plaćanje u neprekinutom razdoblju od 469 dana u ukupnom iznosu od 145.338,05 kn.</w:t>
      </w:r>
    </w:p>
    <w:p w:rsidRDefault="002403BB" w:rsidP="00DC677B" w:rsidR="002403BB">
      <w:pPr>
        <w:pStyle w:val="Tijeloteksta"/>
        <w:ind w:firstLine="708"/>
      </w:pPr>
      <w:r w:rsidRPr="00D667CD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DC677B" w:rsidP="00DC677B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DC677B">
        <w:t>3</w:t>
      </w:r>
      <w:r w:rsidR="008E1253">
        <w:t>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Pr="00A93839">
        <w:lastRenderedPageBreak/>
        <w:t xml:space="preserve">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2403BB">
        <w:t xml:space="preserve">navode dužnika iz podneska te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3147A4">
      <w:pPr>
        <w:jc w:val="center"/>
      </w:pPr>
      <w:r w:rsidRPr="00372077">
        <w:t xml:space="preserve">U </w:t>
      </w:r>
      <w:r w:rsidR="00C12410" w:rsidRPr="003147A4">
        <w:t>Zagreb</w:t>
      </w:r>
      <w:r w:rsidR="00CA4E71" w:rsidRPr="003147A4">
        <w:t xml:space="preserve">u </w:t>
      </w:r>
      <w:r w:rsidR="003147A4" w:rsidRPr="003147A4">
        <w:t>21</w:t>
      </w:r>
      <w:r w:rsidR="0084486C" w:rsidRPr="003147A4">
        <w:t xml:space="preserve">. </w:t>
      </w:r>
      <w:r w:rsidR="008E1253" w:rsidRPr="003147A4">
        <w:t>kolovoza</w:t>
      </w:r>
      <w:r w:rsidR="00B6336F" w:rsidRPr="003147A4">
        <w:t xml:space="preserve"> </w:t>
      </w:r>
      <w:r w:rsidR="0084486C" w:rsidRPr="003147A4">
        <w:t>2018</w:t>
      </w:r>
      <w:r w:rsidR="00C12410" w:rsidRPr="003147A4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A60F3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BA60F3" w:rsidP="007B64C7" w:rsidR="00BA60F3">
      <w:pPr>
        <w:ind w:firstLine="708" w:left="3540"/>
        <w:jc w:val="right"/>
      </w:pPr>
    </w:p>
    <w:p w:rsidRDefault="00BA60F3" w:rsidP="007B64C7" w:rsidR="00BA60F3">
      <w:pPr>
        <w:ind w:firstLine="708" w:left="3540"/>
        <w:jc w:val="right"/>
      </w:pPr>
      <w:r>
        <w:t>Za točnost otpravka-ovlašteni službenik:</w:t>
      </w:r>
    </w:p>
    <w:p w:rsidRDefault="00BA60F3" w:rsidP="007B64C7" w:rsidR="00BA60F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A60F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DC677B">
          <w:t>1548/17-</w:t>
        </w:r>
        <w:r w:rsidR="002A0C0A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403BB"/>
    <w:rsid w:val="002522AD"/>
    <w:rsid w:val="00290380"/>
    <w:rsid w:val="002A0C0A"/>
    <w:rsid w:val="002B4737"/>
    <w:rsid w:val="002C25CA"/>
    <w:rsid w:val="002E0229"/>
    <w:rsid w:val="003147A4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A60F3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6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6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St-1548/2017</izvorni_sadrzaj>
    <derivirana_varijabla naziv="DomainObject.Predmet.OznakaBroj_1">St-1548/2017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ŠTIMAC &amp; ZDILAR j.d.o.o. zastupanog po punomoćniku Sandra Štimac</izvorni_sadrzaj>
    <derivirana_varijabla naziv="DomainObject.Predmet.ProtustrankaFormated_1">  ŠTIMAC &amp; ZDILAR j.d.o.o. zastupanog po punomoćniku Sandra Štimac</derivirana_varijabla>
  </DomainObject.Predmet.ProtustrankaFormated>
  <DomainObject.Predmet.ProtustrankaFormatedOIB>
    <izvorni_sadrzaj>  ŠTIMAC &amp; ZDILAR j.d.o.o., OIB 97878022939 zastupanog po punomoćniku Sandra Štimac</izvorni_sadrzaj>
    <derivirana_varijabla naziv="DomainObject.Predmet.ProtustrankaFormatedOIB_1">  ŠTIMAC &amp; ZDILAR j.d.o.o., OIB 97878022939 zastupanog po punomoćniku Sandra Štimac</derivirana_varijabla>
  </DomainObject.Predmet.ProtustrankaFormatedOIB>
  <DomainObject.Predmet.ProtustrankaFormatedWithAdress>
    <izvorni_sadrzaj> ŠTIMAC &amp; ZDILAR j.d.o.o., Avenija Marina Držića 10, 10000 Zagreb zastupanog po punomoćniku Sandra Štimac</izvorni_sadrzaj>
    <derivirana_varijabla naziv="DomainObject.Predmet.ProtustrankaFormatedWithAdress_1"> ŠTIMAC &amp; ZDILAR j.d.o.o., Avenija Marina Držića 10, 10000 Zagreb zastupanog po punomoćniku Sandra Štimac</derivirana_varijabla>
  </DomainObject.Predmet.ProtustrankaFormatedWithAdress>
  <DomainObject.Predmet.ProtustrankaFormatedWithAdressOIB>
    <izvorni_sadrzaj> ŠTIMAC &amp; ZDILAR j.d.o.o., OIB 97878022939, Avenija Marina Držića 10, 10000 Zagreb zastupanog po punomoćniku Sandra Štimac</izvorni_sadrzaj>
    <derivirana_varijabla naziv="DomainObject.Predmet.ProtustrankaFormatedWithAdressOIB_1"> ŠTIMAC &amp; ZDILAR j.d.o.o., OIB 97878022939, Avenija Marina Držića 10, 10000 Zagreb zastupanog po punomoćniku Sandra Štimac</derivirana_varijabla>
  </DomainObject.Predmet.ProtustrankaFormatedWithAdressOIB>
  <DomainObject.Predmet.ProtustrankaWithAdress>
    <izvorni_sadrzaj>ŠTIMAC &amp; ZDILAR j.d.o.o. Avenija Marina Držića 10, 10000 Zagreb</izvorni_sadrzaj>
    <derivirana_varijabla naziv="DomainObject.Predmet.ProtustrankaWithAdress_1">ŠTIMAC &amp; ZDILAR j.d.o.o. Avenija Marina Držića 10, 10000 Zagreb</derivirana_varijabla>
  </DomainObject.Predmet.ProtustrankaWithAdress>
  <DomainObject.Predmet.ProtustrankaWithAdressOIB>
    <izvorni_sadrzaj>ŠTIMAC &amp; ZDILAR j.d.o.o., OIB 97878022939, Avenija Marina Držića 10, 10000 Zagreb</izvorni_sadrzaj>
    <derivirana_varijabla naziv="DomainObject.Predmet.ProtustrankaWithAdressOIB_1">ŠTIMAC &amp; ZDILAR j.d.o.o., OIB 97878022939, Avenija Marina Držića 10, 10000 Zagreb</derivirana_varijabla>
  </DomainObject.Predmet.ProtustrankaWithAdressOIB>
  <DomainObject.Predmet.ProtustrankaNazivFormated>
    <izvorni_sadrzaj>ŠTIMAC &amp; ZDILAR j.d.o.o.</izvorni_sadrzaj>
    <derivirana_varijabla naziv="DomainObject.Predmet.ProtustrankaNazivFormated_1">ŠTIMAC &amp; ZDILAR j.d.o.o.</derivirana_varijabla>
  </DomainObject.Predmet.ProtustrankaNazivFormated>
  <DomainObject.Predmet.ProtustrankaNazivFormatedOIB>
    <izvorni_sadrzaj>ŠTIMAC &amp; ZDILAR j.d.o.o., OIB 97878022939</izvorni_sadrzaj>
    <derivirana_varijabla naziv="DomainObject.Predmet.ProtustrankaNazivFormatedOIB_1">ŠTIMAC &amp; ZDILAR j.d.o.o., OIB 97878022939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ŠTIMAC &amp; ZDILAR j.d.o.o. zastupanog po punomoćniku Sandra Štimac</item>
    </izvorni_sadrzaj>
    <derivirana_varijabla naziv="DomainObject.Predmet.ProtuStrankaListFormated_1">
      <item>ŠTIMAC &amp; ZDILAR j.d.o.o. zastupanog po punomoćniku Sandra Štimac</item>
    </derivirana_varijabla>
  </DomainObject.Predmet.ProtuStrankaListFormated>
  <DomainObject.Predmet.ProtuStrankaListFormatedOIB>
    <izvorni_sadrzaj>
      <item>ŠTIMAC &amp; ZDILAR j.d.o.o., OIB 97878022939 zastupanog po punomoćniku Sandra Štimac</item>
    </izvorni_sadrzaj>
    <derivirana_varijabla naziv="DomainObject.Predmet.ProtuStrankaListFormatedOIB_1">
      <item>ŠTIMAC &amp; ZDILAR j.d.o.o., OIB 97878022939 zastupanog po punomoćniku Sandra Štimac</item>
    </derivirana_varijabla>
  </DomainObject.Predmet.ProtuStrankaListFormatedOIB>
  <DomainObject.Predmet.ProtuStrankaListFormatedWithAdress>
    <izvorni_sadrzaj>
      <item>ŠTIMAC &amp; ZDILAR j.d.o.o., Avenija Marina Držića 10, 10000 Zagreb zastupanog po punomoćniku Sandra Štimac</item>
    </izvorni_sadrzaj>
    <derivirana_varijabla naziv="DomainObject.Predmet.ProtuStrankaListFormatedWithAdress_1">
      <item>ŠTIMAC &amp; ZDILAR j.d.o.o., Avenija Marina Držića 10, 10000 Zagreb zastupanog po punomoćniku Sandra Štimac</item>
    </derivirana_varijabla>
  </DomainObject.Predmet.ProtuStrankaListFormatedWithAdress>
  <DomainObject.Predmet.ProtuStrankaListFormatedWithAdressOIB>
    <izvorni_sadrzaj>
      <item>ŠTIMAC &amp; ZDILAR j.d.o.o., OIB 97878022939, Avenija Marina Držića 10, 10000 Zagreb zastupanog po punomoćniku Sandra Štimac</item>
    </izvorni_sadrzaj>
    <derivirana_varijabla naziv="DomainObject.Predmet.ProtuStrankaListFormatedWithAdressOIB_1">
      <item>ŠTIMAC &amp; ZDILAR j.d.o.o., OIB 97878022939, Avenija Marina Držića 10, 10000 Zagreb zastupanog po punomoćniku Sandra Štimac</item>
    </derivirana_varijabla>
  </DomainObject.Predmet.ProtuStrankaListFormatedWithAdressOIB>
  <DomainObject.Predmet.ProtuStrankaListNazivFormated>
    <izvorni_sadrzaj>
      <item>ŠTIMAC &amp; ZDILAR j.d.o.o.</item>
    </izvorni_sadrzaj>
    <derivirana_varijabla naziv="DomainObject.Predmet.ProtuStrankaListNazivFormated_1">
      <item>ŠTIMAC &amp; ZDILAR j.d.o.o.</item>
    </derivirana_varijabla>
  </DomainObject.Predmet.ProtuStrankaListNazivFormated>
  <DomainObject.Predmet.ProtuStrankaListNazivFormatedOIB>
    <izvorni_sadrzaj>
      <item>ŠTIMAC &amp; ZDILAR j.d.o.o., OIB 97878022939</item>
    </izvorni_sadrzaj>
    <derivirana_varijabla naziv="DomainObject.Predmet.ProtuStrankaListNazivFormatedOIB_1">
      <item>ŠTIMAC &amp; ZDILAR j.d.o.o., OIB 97878022939</item>
    </derivirana_varijabla>
  </DomainObject.Predmet.ProtuStrankaListNazivFormatedOIB>
  <DomainObject.Predmet.OstaliListFormated>
    <izvorni_sadrzaj>
      <item>Sandra Štimac punomoćnica sudionika u postupku ŠTIMAC &amp; ZDILAR j.d.o.o.</item>
    </izvorni_sadrzaj>
    <derivirana_varijabla naziv="DomainObject.Predmet.OstaliListFormated_1">
      <item>Sandra Štimac punomoćnica sudionika u postupku ŠTIMAC &amp; ZDILAR j.d.o.o.</item>
    </derivirana_varijabla>
  </DomainObject.Predmet.OstaliListFormated>
  <DomainObject.Predmet.OstaliListFormatedOIB>
    <izvorni_sadrzaj>
      <item>Sandra Štimac, OIB 80529197982 punomoćnica sudionika u postupku ŠTIMAC &amp; ZDILAR j.d.o.o.</item>
    </izvorni_sadrzaj>
    <derivirana_varijabla naziv="DomainObject.Predmet.OstaliListFormatedOIB_1">
      <item>Sandra Štimac, OIB 80529197982 punomoćnica sudionika u postupku ŠTIMAC &amp; ZDILAR j.d.o.o.</item>
    </derivirana_varijabla>
  </DomainObject.Predmet.OstaliListFormatedOIB>
  <DomainObject.Predmet.OstaliListFormatedWithAdress>
    <izvorni_sadrzaj>
      <item>Sandra Štimac, Avenija Marina Držića 10, 10000 Zagreb punomoćnica sudionika u postupku ŠTIMAC &amp; ZDILAR j.d.o.o.</item>
    </izvorni_sadrzaj>
    <derivirana_varijabla naziv="DomainObject.Predmet.OstaliListFormatedWithAdress_1">
      <item>Sandra Štimac, Avenija Marina Držića 10, 10000 Zagreb punomoćnica sudionika u postupku ŠTIMAC &amp; ZDILAR j.d.o.o.</item>
    </derivirana_varijabla>
  </DomainObject.Predmet.OstaliListFormatedWithAdress>
  <DomainObject.Predmet.OstaliListFormatedWithAdressOIB>
    <izvorni_sadrzaj>
      <item>Sandra Štimac, OIB 80529197982, Avenija Marina Držića 10, 10000 Zagreb punomoćnica sudionika u postupku ŠTIMAC &amp; ZDILAR j.d.o.o.</item>
    </izvorni_sadrzaj>
    <derivirana_varijabla naziv="DomainObject.Predmet.OstaliListFormatedWithAdressOIB_1">
      <item>Sandra Štimac, OIB 80529197982, Avenija Marina Držića 10, 10000 Zagreb punomoćnica sudionika u postupku ŠTIMAC &amp; ZDILAR j.d.o.o.</item>
    </derivirana_varijabla>
  </DomainObject.Predmet.OstaliListFormatedWithAdressOIB>
  <DomainObject.Predmet.OstaliListNazivFormated>
    <izvorni_sadrzaj>
      <item>Sandra Štimac</item>
    </izvorni_sadrzaj>
    <derivirana_varijabla naziv="DomainObject.Predmet.OstaliListNazivFormated_1">
      <item>Sandra Štimac</item>
    </derivirana_varijabla>
  </DomainObject.Predmet.OstaliListNazivFormated>
  <DomainObject.Predmet.OstaliListNazivFormatedOIB>
    <izvorni_sadrzaj>
      <item>Sandra Štimac, OIB 80529197982</item>
    </izvorni_sadrzaj>
    <derivirana_varijabla naziv="DomainObject.Predmet.OstaliListNazivFormatedOIB_1">
      <item>Sandra Štimac, OIB 80529197982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ŠTIMAC &amp; ZDILAR j.d.o.o.</izvorni_sadrzaj>
    <derivirana_varijabla naziv="DomainObject.Predmet.ProtustrankaIDrugi_1">ŠTIMAC &amp; ZDILAR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ŠTIMAC &amp; ZDILAR j.d.o.o., OIB 97878022939, Avenija Marina Držića 10, 10000 Zagreb</izvorni_sadrzaj>
    <derivirana_varijabla naziv="DomainObject.Predmet.ProtustrankaIDrugiAdressOIB_1">ŠTIMAC &amp; ZDILAR j.d.o.o., OIB 97878022939, Avenija Marina Držića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ŠTIMAC &amp; ZDILAR j.d.o.o.</item>
      <item>FINA Regionalni centar Zagreb</item>
      <item>Sandra Štimac</item>
      <item>VJEROVNICI</item>
    </izvorni_sadrzaj>
    <derivirana_varijabla naziv="DomainObject.Predmet.SudioniciListNaziv_1">
      <item>ŠTIMAC &amp; ZDILAR j.d.o.o.</item>
      <item>FINA Regionalni centar Zagreb</item>
      <item>Sandra Štimac</item>
      <item>VJEROVNICI</item>
    </derivirana_varijabla>
  </DomainObject.Predmet.SudioniciListNaziv>
  <DomainObject.Predmet.SudioniciListAdressOIB>
    <izvorni_sadrzaj>
      <item>ŠTIMAC &amp; ZDILAR j.d.o.o., OIB 97878022939, Avenija Marina Držića 10,10000 Zagreb</item>
      <item>FINA Regionalni centar Zagreb, OIB 85821130368, Trg svibanjskih žrtava 1995. 1,10000 Zagreb</item>
      <item>Sandra Štimac, OIB 80529197982, Avenija Marina Držića 10,10000 Zagreb</item>
      <item>VJEROVNICI</item>
    </izvorni_sadrzaj>
    <derivirana_varijabla naziv="DomainObject.Predmet.SudioniciListAdressOIB_1">
      <item>ŠTIMAC &amp; ZDILAR j.d.o.o., OIB 97878022939, Avenija Marina Držića 10,10000 Zagreb</item>
      <item>FINA Regionalni centar Zagreb, OIB 85821130368, Trg svibanjskih žrtava 1995. 1,10000 Zagreb</item>
      <item>Sandra Štimac, OIB 80529197982, Avenija Marina Držića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97878022939</item>
      <item>, OIB 85821130368</item>
      <item>, OIB 80529197982</item>
      <item>, OIB null</item>
    </izvorni_sadrzaj>
    <derivirana_varijabla naziv="DomainObject.Predmet.SudioniciListNazivOIB_1">
      <item>, OIB 97878022939</item>
      <item>, OIB 85821130368</item>
      <item>, OIB 80529197982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C467B-4F9A-45DA-841E-B4FFB0DEE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1172</properties:Words>
  <properties:Characters>6440</properties:Characters>
  <properties:Lines>122</properties:Lines>
  <properties:Paragraphs>38</properties:Paragraphs>
  <properties:TotalTime>478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2018-08-21T10:46:00Z</cp:lastPrinted>
  <dcterms:modified xmlns:xsi="http://www.w3.org/2001/XMLSchema-instance" xsi:type="dcterms:W3CDTF">2018-08-21T10:46:00Z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