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d02b" w14:paraId="4b0d02b" w:rsidRDefault="00B47D99" w:rsidP="00190421" w:rsidR="00861633" w:rsidRPr="0090166B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0166B">
        <w:rPr>
          <w:rFonts w:hAnsi="Times New Roman" w:ascii="Times New Roman"/>
          <w:szCs w:val="24"/>
          <w:lang w:val="hr-HR"/>
        </w:rPr>
        <w:tab/>
      </w:r>
      <w:r w:rsidRPr="0090166B">
        <w:rPr>
          <w:rFonts w:hAnsi="Times New Roman" w:ascii="Times New Roman"/>
          <w:szCs w:val="24"/>
          <w:lang w:val="hr-HR"/>
        </w:rPr>
        <w:tab/>
        <w:t xml:space="preserve"> </w:t>
      </w:r>
      <w:r w:rsidRPr="0090166B">
        <w:rPr>
          <w:rFonts w:hAnsi="Times New Roman" w:ascii="Times New Roman"/>
          <w:szCs w:val="24"/>
          <w:lang w:val="hr-HR"/>
        </w:rPr>
        <w:tab/>
      </w:r>
      <w:r w:rsidRPr="0090166B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B47D99" w:rsidP="00B47D99" w:rsidR="00B47D99" w:rsidRPr="0090166B">
      <w:pPr>
        <w:jc w:val="center"/>
        <w:rPr>
          <w:rFonts w:hAnsi="Times New Roman" w:ascii="Times New Roman"/>
          <w:szCs w:val="24"/>
          <w:lang w:val="hr-HR"/>
        </w:rPr>
      </w:pPr>
      <w:r w:rsidRPr="0090166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47D99" w:rsidP="00B47D99" w:rsidR="00B47D99" w:rsidRPr="0090166B">
      <w:pPr>
        <w:jc w:val="both"/>
        <w:rPr>
          <w:rFonts w:hAnsi="Times New Roman" w:ascii="Times New Roman"/>
          <w:szCs w:val="24"/>
          <w:lang w:val="hr-HR"/>
        </w:rPr>
      </w:pPr>
    </w:p>
    <w:p w:rsidRDefault="00B47D99" w:rsidP="00B47D99" w:rsidR="00B47D99" w:rsidRPr="0090166B">
      <w:pPr>
        <w:jc w:val="center"/>
        <w:rPr>
          <w:rFonts w:hAnsi="Times New Roman" w:ascii="Times New Roman"/>
          <w:szCs w:val="24"/>
          <w:lang w:val="hr-HR"/>
        </w:rPr>
      </w:pPr>
      <w:r w:rsidRPr="0090166B">
        <w:rPr>
          <w:rFonts w:hAnsi="Times New Roman" w:ascii="Times New Roman"/>
          <w:szCs w:val="24"/>
          <w:lang w:val="hr-HR"/>
        </w:rPr>
        <w:t>R J E Š E N J E</w:t>
      </w:r>
    </w:p>
    <w:p w:rsidRDefault="00B47D99" w:rsidP="00B47D99" w:rsidR="00B47D99" w:rsidRPr="0090166B">
      <w:pPr>
        <w:jc w:val="both"/>
        <w:rPr>
          <w:rFonts w:hAnsi="Times New Roman" w:ascii="Times New Roman"/>
          <w:szCs w:val="24"/>
          <w:lang w:val="hr-HR"/>
        </w:rPr>
      </w:pPr>
    </w:p>
    <w:p w:rsidRDefault="0028625B" w:rsidP="0028625B" w:rsidR="00074766" w:rsidRPr="00901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166B">
        <w:rPr>
          <w:rFonts w:hAnsi="Times New Roman" w:ascii="Times New Roman"/>
          <w:szCs w:val="24"/>
          <w:lang w:val="hr-HR"/>
        </w:rPr>
        <w:t>Trgovački sud u Zagrebu</w:t>
      </w:r>
      <w:r w:rsidR="00074766" w:rsidRPr="0090166B">
        <w:rPr>
          <w:rFonts w:hAnsi="Times New Roman" w:ascii="Times New Roman"/>
          <w:szCs w:val="24"/>
          <w:lang w:val="hr-HR"/>
        </w:rPr>
        <w:t xml:space="preserve"> po sucu</w:t>
      </w:r>
      <w:r w:rsidRPr="0090166B">
        <w:rPr>
          <w:rFonts w:hAnsi="Times New Roman" w:ascii="Times New Roman"/>
          <w:szCs w:val="24"/>
          <w:lang w:val="hr-HR"/>
        </w:rPr>
        <w:t xml:space="preserve"> pojedincu Nevenki Siladi Rstić</w:t>
      </w:r>
      <w:r w:rsidR="00074766" w:rsidRPr="0090166B">
        <w:rPr>
          <w:rFonts w:hAnsi="Times New Roman" w:ascii="Times New Roman"/>
          <w:szCs w:val="24"/>
          <w:lang w:val="hr-HR"/>
        </w:rPr>
        <w:t xml:space="preserve"> </w:t>
      </w:r>
      <w:r w:rsidRPr="0090166B">
        <w:rPr>
          <w:rFonts w:hAnsi="Times New Roman" w:ascii="Times New Roman"/>
          <w:szCs w:val="24"/>
          <w:lang w:val="hr-HR"/>
        </w:rPr>
        <w:t>u postupku izvanredne uprave nad dužnikom AGROKOR koncern za upravljanje društvima, proizvodnju i trgovinu poljoprivrednim proizvodima, dioničko društvo, Zagreb (Grad Zagreb), Trg Dražena Petrovića 3, OIB 05937759187, i nad svim njegovim ovisnim i povezanim društvima,</w:t>
      </w:r>
      <w:r w:rsidR="0083392B" w:rsidRPr="0090166B">
        <w:rPr>
          <w:rFonts w:hAnsi="Times New Roman" w:ascii="Times New Roman"/>
          <w:szCs w:val="24"/>
          <w:lang w:val="hr-HR"/>
        </w:rPr>
        <w:t xml:space="preserve"> </w:t>
      </w:r>
      <w:r w:rsidR="00074766" w:rsidRPr="0090166B">
        <w:rPr>
          <w:rFonts w:hAnsi="Times New Roman" w:ascii="Times New Roman"/>
          <w:szCs w:val="24"/>
          <w:lang w:val="hr-HR"/>
        </w:rPr>
        <w:t xml:space="preserve">dana </w:t>
      </w:r>
      <w:r w:rsidR="00C47E1C">
        <w:rPr>
          <w:rFonts w:hAnsi="Times New Roman" w:ascii="Times New Roman"/>
          <w:szCs w:val="24"/>
          <w:lang w:val="hr-HR"/>
        </w:rPr>
        <w:t>9. siječnja 2018.</w:t>
      </w:r>
      <w:r w:rsidR="00074766" w:rsidRPr="0090166B">
        <w:rPr>
          <w:rFonts w:hAnsi="Times New Roman" w:ascii="Times New Roman"/>
          <w:szCs w:val="24"/>
          <w:lang w:val="hr-HR"/>
        </w:rPr>
        <w:t xml:space="preserve"> godine </w:t>
      </w:r>
    </w:p>
    <w:p w:rsidRDefault="0028625B" w:rsidP="0028625B" w:rsidR="0028625B" w:rsidRPr="0090166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3392B" w:rsidP="00190421" w:rsidR="005F7E0F" w:rsidRPr="0090166B">
      <w:pPr>
        <w:jc w:val="center"/>
        <w:rPr>
          <w:rFonts w:hAnsi="Times New Roman" w:ascii="Times New Roman"/>
          <w:szCs w:val="24"/>
          <w:lang w:val="hr-HR"/>
        </w:rPr>
      </w:pPr>
      <w:r w:rsidRPr="0090166B">
        <w:rPr>
          <w:rFonts w:hAnsi="Times New Roman" w:ascii="Times New Roman"/>
          <w:szCs w:val="24"/>
          <w:lang w:val="hr-HR"/>
        </w:rPr>
        <w:t xml:space="preserve">r i j e š i o    </w:t>
      </w:r>
      <w:r w:rsidR="00641162" w:rsidRPr="0090166B">
        <w:rPr>
          <w:rFonts w:hAnsi="Times New Roman" w:ascii="Times New Roman"/>
          <w:szCs w:val="24"/>
          <w:lang w:val="hr-HR"/>
        </w:rPr>
        <w:t>j e</w:t>
      </w:r>
    </w:p>
    <w:p w:rsidRDefault="00190421" w:rsidP="00190421" w:rsidR="00190421" w:rsidRPr="0090166B">
      <w:pPr>
        <w:jc w:val="center"/>
        <w:rPr>
          <w:rFonts w:hAnsi="Times New Roman" w:ascii="Times New Roman"/>
          <w:szCs w:val="24"/>
          <w:lang w:val="hr-HR"/>
        </w:rPr>
      </w:pPr>
    </w:p>
    <w:p w:rsidRDefault="00B51B49" w:rsidP="008F5692" w:rsidR="008A7437" w:rsidRPr="0090166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90166B">
        <w:rPr>
          <w:rFonts w:cs="Times New Roman" w:hAnsi="Times New Roman" w:ascii="Times New Roman"/>
          <w:sz w:val="24"/>
        </w:rPr>
        <w:t xml:space="preserve">Nalaže se </w:t>
      </w:r>
      <w:r w:rsidR="008A7437" w:rsidRPr="0090166B">
        <w:rPr>
          <w:rFonts w:cs="Times New Roman" w:hAnsi="Times New Roman" w:ascii="Times New Roman"/>
          <w:sz w:val="24"/>
        </w:rPr>
        <w:t xml:space="preserve">Općinskom sudu u </w:t>
      </w:r>
      <w:r w:rsidR="0090166B" w:rsidRPr="0090166B">
        <w:rPr>
          <w:rFonts w:cs="Times New Roman" w:hAnsi="Times New Roman" w:ascii="Times New Roman"/>
          <w:sz w:val="24"/>
        </w:rPr>
        <w:t xml:space="preserve">Rijeci, zemljišno knjižni odjel </w:t>
      </w:r>
      <w:r w:rsidR="008A7437" w:rsidRPr="0090166B">
        <w:rPr>
          <w:rFonts w:cs="Times New Roman" w:hAnsi="Times New Roman" w:ascii="Times New Roman"/>
          <w:sz w:val="24"/>
        </w:rPr>
        <w:t>Opatij</w:t>
      </w:r>
      <w:r w:rsidR="0090166B" w:rsidRPr="0090166B">
        <w:rPr>
          <w:rFonts w:cs="Times New Roman" w:hAnsi="Times New Roman" w:ascii="Times New Roman"/>
          <w:sz w:val="24"/>
        </w:rPr>
        <w:t>a</w:t>
      </w:r>
      <w:r w:rsidR="00FA648F" w:rsidRPr="0090166B">
        <w:rPr>
          <w:rFonts w:cs="Times New Roman" w:hAnsi="Times New Roman" w:ascii="Times New Roman"/>
          <w:sz w:val="24"/>
        </w:rPr>
        <w:t xml:space="preserve">, </w:t>
      </w:r>
      <w:r w:rsidRPr="0090166B">
        <w:rPr>
          <w:rFonts w:cs="Times New Roman" w:hAnsi="Times New Roman" w:ascii="Times New Roman"/>
          <w:sz w:val="24"/>
        </w:rPr>
        <w:t xml:space="preserve">da izvrši </w:t>
      </w:r>
      <w:r w:rsidR="00522420" w:rsidRPr="002E4DD4">
        <w:rPr>
          <w:rFonts w:cs="Times New Roman" w:hAnsi="Times New Roman" w:ascii="Times New Roman"/>
          <w:b/>
          <w:sz w:val="24"/>
        </w:rPr>
        <w:t>upis</w:t>
      </w:r>
      <w:r w:rsidR="00522420" w:rsidRPr="0090166B">
        <w:rPr>
          <w:rFonts w:cs="Times New Roman" w:hAnsi="Times New Roman" w:ascii="Times New Roman"/>
          <w:sz w:val="24"/>
        </w:rPr>
        <w:t xml:space="preserve"> </w:t>
      </w:r>
      <w:r w:rsidR="00C47E1C" w:rsidRPr="002E4DD4">
        <w:rPr>
          <w:rFonts w:cs="Times New Roman" w:hAnsi="Times New Roman" w:ascii="Times New Roman"/>
          <w:b/>
          <w:sz w:val="24"/>
        </w:rPr>
        <w:t xml:space="preserve">brisanja </w:t>
      </w:r>
      <w:r w:rsidR="00522420" w:rsidRPr="0090166B">
        <w:rPr>
          <w:rFonts w:cs="Times New Roman" w:hAnsi="Times New Roman" w:ascii="Times New Roman"/>
          <w:sz w:val="24"/>
        </w:rPr>
        <w:t>zabilježbe otvar</w:t>
      </w:r>
      <w:r w:rsidR="00492A4F">
        <w:rPr>
          <w:rFonts w:cs="Times New Roman" w:hAnsi="Times New Roman" w:ascii="Times New Roman"/>
          <w:sz w:val="24"/>
        </w:rPr>
        <w:t xml:space="preserve">anja postupka izvanredne uprave </w:t>
      </w:r>
      <w:r w:rsidRPr="0090166B">
        <w:rPr>
          <w:rFonts w:cs="Times New Roman" w:hAnsi="Times New Roman" w:ascii="Times New Roman"/>
          <w:sz w:val="24"/>
        </w:rPr>
        <w:t xml:space="preserve">na nekretninama u vlasništvu tvrtke </w:t>
      </w:r>
      <w:r w:rsidR="00FA648F" w:rsidRPr="0090166B">
        <w:rPr>
          <w:rFonts w:cs="Times New Roman" w:hAnsi="Times New Roman" w:ascii="Times New Roman"/>
          <w:sz w:val="24"/>
        </w:rPr>
        <w:t xml:space="preserve"> </w:t>
      </w:r>
      <w:r w:rsidR="008A7437" w:rsidRPr="0090166B">
        <w:rPr>
          <w:rFonts w:cs="Times New Roman" w:hAnsi="Times New Roman" w:ascii="Times New Roman"/>
          <w:sz w:val="24"/>
        </w:rPr>
        <w:t>AGROKOR koncern za upravljanje društvima, proizvodnju i trgovinu poljoprivrednim proizvodima, dioničko društvo Zagreb (Grad Zagreb) Trg Dražena Petrovića br.3, OIB:05937759187</w:t>
      </w:r>
      <w:r w:rsidR="00210114" w:rsidRPr="0090166B">
        <w:rPr>
          <w:rFonts w:cs="Times New Roman" w:hAnsi="Times New Roman" w:ascii="Times New Roman"/>
          <w:sz w:val="24"/>
        </w:rPr>
        <w:t xml:space="preserve">, </w:t>
      </w:r>
    </w:p>
    <w:p w:rsidRDefault="00210114" w:rsidP="008A7437" w:rsidR="000755E8" w:rsidRPr="0090166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90166B">
        <w:rPr>
          <w:rFonts w:cs="Times New Roman" w:hAnsi="Times New Roman" w:ascii="Times New Roman"/>
          <w:sz w:val="24"/>
        </w:rPr>
        <w:t xml:space="preserve">upisanim u z.k. ul. </w:t>
      </w:r>
      <w:r w:rsidR="008A7437" w:rsidRPr="0090166B">
        <w:rPr>
          <w:rFonts w:cs="Times New Roman" w:hAnsi="Times New Roman" w:ascii="Times New Roman"/>
          <w:sz w:val="24"/>
        </w:rPr>
        <w:t>1471</w:t>
      </w:r>
      <w:r w:rsidRPr="0090166B">
        <w:rPr>
          <w:rFonts w:cs="Times New Roman" w:hAnsi="Times New Roman" w:ascii="Times New Roman"/>
          <w:sz w:val="24"/>
        </w:rPr>
        <w:t xml:space="preserve">, k.o. </w:t>
      </w:r>
      <w:r w:rsidR="008A7437" w:rsidRPr="0090166B">
        <w:rPr>
          <w:rFonts w:cs="Times New Roman" w:hAnsi="Times New Roman" w:ascii="Times New Roman"/>
          <w:sz w:val="24"/>
        </w:rPr>
        <w:t>Tuliševica</w:t>
      </w:r>
      <w:r w:rsidRPr="0090166B">
        <w:rPr>
          <w:rFonts w:cs="Times New Roman" w:hAnsi="Times New Roman" w:ascii="Times New Roman"/>
          <w:sz w:val="24"/>
        </w:rPr>
        <w:t>:</w:t>
      </w:r>
      <w:r w:rsidR="008F5692" w:rsidRPr="0090166B">
        <w:rPr>
          <w:rFonts w:cs="Times New Roman" w:hAnsi="Times New Roman" w:ascii="Times New Roman"/>
          <w:sz w:val="24"/>
        </w:rPr>
        <w:t xml:space="preserve"> </w:t>
      </w:r>
    </w:p>
    <w:p w:rsidRDefault="000755E8" w:rsidP="008F5692" w:rsidR="000755E8" w:rsidRPr="0090166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90166B">
        <w:rPr>
          <w:rFonts w:cs="Times New Roman" w:hAnsi="Times New Roman" w:ascii="Times New Roman"/>
          <w:sz w:val="24"/>
        </w:rPr>
        <w:t>-</w:t>
      </w:r>
      <w:r w:rsidR="00C17ED0" w:rsidRPr="0090166B">
        <w:rPr>
          <w:rFonts w:cs="Times New Roman" w:hAnsi="Times New Roman" w:ascii="Times New Roman"/>
          <w:sz w:val="24"/>
        </w:rPr>
        <w:t xml:space="preserve">kat. čest. br. </w:t>
      </w:r>
      <w:r w:rsidR="008A7437" w:rsidRPr="0090166B">
        <w:rPr>
          <w:rFonts w:cs="Times New Roman" w:hAnsi="Times New Roman" w:ascii="Times New Roman"/>
          <w:sz w:val="24"/>
        </w:rPr>
        <w:t>7163/5,</w:t>
      </w:r>
      <w:r w:rsidR="008A7437" w:rsidRPr="0090166B">
        <w:rPr>
          <w:rFonts w:cs="Times New Roman" w:hAnsi="Times New Roman" w:ascii="Times New Roman"/>
          <w:sz w:val="24"/>
        </w:rPr>
        <w:tab/>
        <w:t xml:space="preserve">OSTALA ZEMLJIŠTA, površine13 </w:t>
      </w:r>
      <w:r w:rsidR="00C17ED0" w:rsidRPr="0090166B">
        <w:rPr>
          <w:rFonts w:cs="Times New Roman" w:hAnsi="Times New Roman" w:ascii="Times New Roman"/>
          <w:sz w:val="24"/>
        </w:rPr>
        <w:t xml:space="preserve">m2, </w:t>
      </w:r>
    </w:p>
    <w:p w:rsidRDefault="008A7437" w:rsidP="008F5692" w:rsidR="008A7437" w:rsidRPr="0090166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A7437" w:rsidP="008A7437" w:rsidR="008A7437" w:rsidRPr="0090166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90166B">
        <w:rPr>
          <w:rFonts w:cs="Times New Roman" w:hAnsi="Times New Roman" w:ascii="Times New Roman"/>
          <w:sz w:val="24"/>
        </w:rPr>
        <w:t xml:space="preserve">upisanim u z.k. ul. </w:t>
      </w:r>
      <w:r w:rsidR="008D15DF" w:rsidRPr="0090166B">
        <w:rPr>
          <w:rFonts w:cs="Times New Roman" w:hAnsi="Times New Roman" w:ascii="Times New Roman"/>
          <w:sz w:val="24"/>
        </w:rPr>
        <w:t>1469</w:t>
      </w:r>
      <w:r w:rsidRPr="0090166B">
        <w:rPr>
          <w:rFonts w:cs="Times New Roman" w:hAnsi="Times New Roman" w:ascii="Times New Roman"/>
          <w:sz w:val="24"/>
        </w:rPr>
        <w:t xml:space="preserve">, k.o. Tuliševica: </w:t>
      </w:r>
    </w:p>
    <w:p w:rsidRDefault="008A7437" w:rsidP="008A7437" w:rsidR="008A7437" w:rsidRPr="0090166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90166B">
        <w:rPr>
          <w:rFonts w:cs="Times New Roman" w:hAnsi="Times New Roman" w:ascii="Times New Roman"/>
          <w:sz w:val="24"/>
        </w:rPr>
        <w:t>-</w:t>
      </w:r>
      <w:r w:rsidR="008D15DF" w:rsidRPr="0090166B">
        <w:rPr>
          <w:rFonts w:cs="Times New Roman" w:hAnsi="Times New Roman" w:ascii="Times New Roman"/>
          <w:sz w:val="24"/>
        </w:rPr>
        <w:t>kat. čest. br.7163/3, OSTALA ZEMLJIŠTA, površine 238 m2</w:t>
      </w:r>
      <w:r w:rsidRPr="0090166B">
        <w:rPr>
          <w:rFonts w:cs="Times New Roman" w:hAnsi="Times New Roman" w:ascii="Times New Roman"/>
          <w:sz w:val="24"/>
        </w:rPr>
        <w:t xml:space="preserve">, </w:t>
      </w:r>
    </w:p>
    <w:p w:rsidRDefault="008A7437" w:rsidP="008F5692" w:rsidR="008A7437" w:rsidRPr="0090166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D15DF" w:rsidP="008D15DF" w:rsidR="008D15DF" w:rsidRPr="0090166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90166B">
        <w:rPr>
          <w:rFonts w:cs="Times New Roman" w:hAnsi="Times New Roman" w:ascii="Times New Roman"/>
          <w:sz w:val="24"/>
        </w:rPr>
        <w:t xml:space="preserve">upisanim u z.k. ul. 1468, k.o. Tuliševica: </w:t>
      </w:r>
    </w:p>
    <w:p w:rsidRDefault="008D15DF" w:rsidP="008D15DF" w:rsidR="008D15DF" w:rsidRPr="0090166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90166B">
        <w:rPr>
          <w:rFonts w:cs="Times New Roman" w:hAnsi="Times New Roman" w:ascii="Times New Roman"/>
          <w:sz w:val="24"/>
        </w:rPr>
        <w:t>-kat. čest. br.</w:t>
      </w:r>
      <w:r w:rsidR="00910C68" w:rsidRPr="0090166B">
        <w:rPr>
          <w:rFonts w:cs="Times New Roman" w:hAnsi="Times New Roman" w:ascii="Times New Roman"/>
          <w:sz w:val="24"/>
        </w:rPr>
        <w:t xml:space="preserve"> </w:t>
      </w:r>
      <w:r w:rsidRPr="0090166B">
        <w:rPr>
          <w:rFonts w:cs="Times New Roman" w:hAnsi="Times New Roman" w:ascii="Times New Roman"/>
          <w:sz w:val="24"/>
        </w:rPr>
        <w:t>7161</w:t>
      </w:r>
      <w:r w:rsidR="00910C68" w:rsidRPr="0090166B">
        <w:rPr>
          <w:rFonts w:cs="Times New Roman" w:hAnsi="Times New Roman" w:ascii="Times New Roman"/>
          <w:sz w:val="24"/>
        </w:rPr>
        <w:t>,</w:t>
      </w:r>
      <w:r w:rsidRPr="0090166B">
        <w:rPr>
          <w:rFonts w:cs="Times New Roman" w:hAnsi="Times New Roman" w:ascii="Times New Roman"/>
          <w:sz w:val="24"/>
        </w:rPr>
        <w:t>ŠUMA</w:t>
      </w:r>
      <w:r w:rsidR="00910C68" w:rsidRPr="0090166B">
        <w:rPr>
          <w:rFonts w:cs="Times New Roman" w:hAnsi="Times New Roman" w:ascii="Times New Roman"/>
          <w:sz w:val="24"/>
        </w:rPr>
        <w:t xml:space="preserve"> površine </w:t>
      </w:r>
      <w:r w:rsidRPr="0090166B">
        <w:rPr>
          <w:rFonts w:cs="Times New Roman" w:hAnsi="Times New Roman" w:ascii="Times New Roman"/>
          <w:sz w:val="24"/>
        </w:rPr>
        <w:t>442</w:t>
      </w:r>
      <w:r w:rsidR="00910C68" w:rsidRPr="0090166B">
        <w:rPr>
          <w:rFonts w:cs="Times New Roman" w:hAnsi="Times New Roman" w:ascii="Times New Roman"/>
          <w:sz w:val="24"/>
        </w:rPr>
        <w:t>m2,</w:t>
      </w:r>
      <w:r w:rsidRPr="0090166B">
        <w:rPr>
          <w:rFonts w:cs="Times New Roman" w:hAnsi="Times New Roman" w:ascii="Times New Roman"/>
          <w:sz w:val="24"/>
        </w:rPr>
        <w:tab/>
      </w:r>
      <w:r w:rsidRPr="0090166B">
        <w:rPr>
          <w:rFonts w:cs="Times New Roman" w:hAnsi="Times New Roman" w:ascii="Times New Roman"/>
          <w:sz w:val="24"/>
        </w:rPr>
        <w:tab/>
      </w:r>
    </w:p>
    <w:p w:rsidRDefault="00910C68" w:rsidP="008D15DF" w:rsidR="008D15DF" w:rsidRPr="0090166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90166B">
        <w:rPr>
          <w:rFonts w:cs="Times New Roman" w:hAnsi="Times New Roman" w:ascii="Times New Roman"/>
          <w:sz w:val="24"/>
        </w:rPr>
        <w:t xml:space="preserve">-kat. čest. br. </w:t>
      </w:r>
      <w:r w:rsidR="008D15DF" w:rsidRPr="0090166B">
        <w:rPr>
          <w:rFonts w:cs="Times New Roman" w:hAnsi="Times New Roman" w:ascii="Times New Roman"/>
          <w:sz w:val="24"/>
        </w:rPr>
        <w:t>7162/3</w:t>
      </w:r>
      <w:r w:rsidRPr="0090166B">
        <w:rPr>
          <w:rFonts w:cs="Times New Roman" w:hAnsi="Times New Roman" w:ascii="Times New Roman"/>
          <w:sz w:val="24"/>
        </w:rPr>
        <w:t>, P</w:t>
      </w:r>
      <w:r w:rsidR="008D15DF" w:rsidRPr="0090166B">
        <w:rPr>
          <w:rFonts w:cs="Times New Roman" w:hAnsi="Times New Roman" w:ascii="Times New Roman"/>
          <w:sz w:val="24"/>
        </w:rPr>
        <w:t>AŠNJAK</w:t>
      </w:r>
      <w:r w:rsidRPr="0090166B">
        <w:rPr>
          <w:rFonts w:cs="Times New Roman" w:hAnsi="Times New Roman" w:ascii="Times New Roman"/>
          <w:sz w:val="24"/>
        </w:rPr>
        <w:t xml:space="preserve"> površine</w:t>
      </w:r>
      <w:r w:rsidR="008D15DF" w:rsidRPr="0090166B">
        <w:rPr>
          <w:rFonts w:cs="Times New Roman" w:hAnsi="Times New Roman" w:ascii="Times New Roman"/>
          <w:sz w:val="24"/>
        </w:rPr>
        <w:t xml:space="preserve">1861 m2, </w:t>
      </w:r>
    </w:p>
    <w:p w:rsidRDefault="00910C68" w:rsidP="008D15DF" w:rsidR="00910C68" w:rsidRPr="0090166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10C68" w:rsidP="00910C68" w:rsidR="00910C68" w:rsidRPr="0090166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90166B">
        <w:rPr>
          <w:rFonts w:cs="Times New Roman" w:hAnsi="Times New Roman" w:ascii="Times New Roman"/>
          <w:sz w:val="24"/>
        </w:rPr>
        <w:t xml:space="preserve">upisanim u z.k. ul. 1327, k.o. Tuliševica: </w:t>
      </w:r>
    </w:p>
    <w:p w:rsidRDefault="00910C68" w:rsidP="00654BB0" w:rsidR="00910C68" w:rsidRPr="0090166B">
      <w:pPr>
        <w:pStyle w:val="Tijeloteksta"/>
        <w:ind w:left="708"/>
        <w:jc w:val="both"/>
        <w:outlineLvl w:val="0"/>
        <w:rPr>
          <w:rFonts w:cs="Times New Roman" w:hAnsi="Times New Roman" w:ascii="Times New Roman"/>
          <w:sz w:val="24"/>
        </w:rPr>
      </w:pPr>
      <w:r w:rsidRPr="0090166B">
        <w:rPr>
          <w:rFonts w:cs="Times New Roman" w:hAnsi="Times New Roman" w:ascii="Times New Roman"/>
          <w:sz w:val="24"/>
        </w:rPr>
        <w:t>-kat. čest. br. GRČ.502, KUĆA K.BR.12, POMOĆNA ZGRADA  I DVORIŠTE, površine 972m2</w:t>
      </w:r>
      <w:r w:rsidR="00654BB0" w:rsidRPr="0090166B">
        <w:rPr>
          <w:rFonts w:cs="Times New Roman" w:hAnsi="Times New Roman" w:ascii="Times New Roman"/>
          <w:sz w:val="24"/>
        </w:rPr>
        <w:t xml:space="preserve">, </w:t>
      </w:r>
      <w:r w:rsidRPr="0090166B">
        <w:rPr>
          <w:rFonts w:cs="Times New Roman" w:hAnsi="Times New Roman" w:ascii="Times New Roman"/>
          <w:sz w:val="24"/>
        </w:rPr>
        <w:t>KUĆA K.BR. 12</w:t>
      </w:r>
      <w:r w:rsidR="00654BB0" w:rsidRPr="0090166B">
        <w:rPr>
          <w:rFonts w:cs="Times New Roman" w:hAnsi="Times New Roman" w:ascii="Times New Roman"/>
          <w:sz w:val="24"/>
        </w:rPr>
        <w:t xml:space="preserve">, površine </w:t>
      </w:r>
      <w:r w:rsidRPr="0090166B">
        <w:rPr>
          <w:rFonts w:cs="Times New Roman" w:hAnsi="Times New Roman" w:ascii="Times New Roman"/>
          <w:sz w:val="24"/>
        </w:rPr>
        <w:t>358</w:t>
      </w:r>
      <w:r w:rsidR="00654BB0" w:rsidRPr="0090166B">
        <w:rPr>
          <w:rFonts w:cs="Times New Roman" w:hAnsi="Times New Roman" w:ascii="Times New Roman"/>
          <w:sz w:val="24"/>
        </w:rPr>
        <w:t xml:space="preserve"> m2,</w:t>
      </w:r>
      <w:r w:rsidRPr="0090166B">
        <w:rPr>
          <w:rFonts w:cs="Times New Roman" w:hAnsi="Times New Roman" w:ascii="Times New Roman"/>
          <w:sz w:val="24"/>
        </w:rPr>
        <w:t>POMOĆNA ZGRADA</w:t>
      </w:r>
      <w:r w:rsidR="00654BB0" w:rsidRPr="0090166B">
        <w:rPr>
          <w:rFonts w:cs="Times New Roman" w:hAnsi="Times New Roman" w:ascii="Times New Roman"/>
          <w:sz w:val="24"/>
        </w:rPr>
        <w:t xml:space="preserve"> površine </w:t>
      </w:r>
      <w:r w:rsidRPr="0090166B">
        <w:rPr>
          <w:rFonts w:cs="Times New Roman" w:hAnsi="Times New Roman" w:ascii="Times New Roman"/>
          <w:sz w:val="24"/>
        </w:rPr>
        <w:t>89</w:t>
      </w:r>
      <w:r w:rsidR="00654BB0" w:rsidRPr="0090166B">
        <w:rPr>
          <w:rFonts w:cs="Times New Roman" w:hAnsi="Times New Roman" w:ascii="Times New Roman"/>
          <w:sz w:val="24"/>
        </w:rPr>
        <w:t xml:space="preserve"> m2, </w:t>
      </w:r>
      <w:r w:rsidRPr="0090166B">
        <w:rPr>
          <w:rFonts w:cs="Times New Roman" w:hAnsi="Times New Roman" w:ascii="Times New Roman"/>
          <w:sz w:val="24"/>
        </w:rPr>
        <w:t>DVORIŠTE</w:t>
      </w:r>
      <w:r w:rsidR="00654BB0" w:rsidRPr="0090166B">
        <w:rPr>
          <w:rFonts w:cs="Times New Roman" w:hAnsi="Times New Roman" w:ascii="Times New Roman"/>
          <w:sz w:val="24"/>
        </w:rPr>
        <w:t xml:space="preserve"> površine </w:t>
      </w:r>
      <w:r w:rsidRPr="0090166B">
        <w:rPr>
          <w:rFonts w:cs="Times New Roman" w:hAnsi="Times New Roman" w:ascii="Times New Roman"/>
          <w:sz w:val="24"/>
        </w:rPr>
        <w:t>525</w:t>
      </w:r>
      <w:r w:rsidR="00654BB0" w:rsidRPr="0090166B">
        <w:rPr>
          <w:rFonts w:cs="Times New Roman" w:hAnsi="Times New Roman" w:ascii="Times New Roman"/>
          <w:sz w:val="24"/>
        </w:rPr>
        <w:t>m2</w:t>
      </w:r>
      <w:r w:rsidRPr="0090166B">
        <w:rPr>
          <w:rFonts w:cs="Times New Roman" w:hAnsi="Times New Roman" w:ascii="Times New Roman"/>
          <w:sz w:val="24"/>
        </w:rPr>
        <w:tab/>
      </w:r>
    </w:p>
    <w:p w:rsidRDefault="00654BB0" w:rsidP="00910C68" w:rsidR="00654BB0" w:rsidRPr="0090166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90166B">
        <w:rPr>
          <w:rFonts w:cs="Times New Roman" w:hAnsi="Times New Roman" w:ascii="Times New Roman"/>
          <w:sz w:val="24"/>
        </w:rPr>
        <w:t xml:space="preserve">-kat. čest. br. </w:t>
      </w:r>
      <w:r w:rsidR="00910C68" w:rsidRPr="0090166B">
        <w:rPr>
          <w:rFonts w:cs="Times New Roman" w:hAnsi="Times New Roman" w:ascii="Times New Roman"/>
          <w:sz w:val="24"/>
        </w:rPr>
        <w:t>7164/3</w:t>
      </w:r>
      <w:r w:rsidRPr="0090166B">
        <w:rPr>
          <w:rFonts w:cs="Times New Roman" w:hAnsi="Times New Roman" w:ascii="Times New Roman"/>
          <w:sz w:val="24"/>
        </w:rPr>
        <w:t xml:space="preserve">, </w:t>
      </w:r>
      <w:r w:rsidR="00910C68" w:rsidRPr="0090166B">
        <w:rPr>
          <w:rFonts w:cs="Times New Roman" w:hAnsi="Times New Roman" w:ascii="Times New Roman"/>
          <w:sz w:val="24"/>
        </w:rPr>
        <w:t>PARK</w:t>
      </w:r>
      <w:r w:rsidRPr="0090166B">
        <w:rPr>
          <w:rFonts w:cs="Times New Roman" w:hAnsi="Times New Roman" w:ascii="Times New Roman"/>
          <w:sz w:val="24"/>
        </w:rPr>
        <w:t xml:space="preserve">  površine </w:t>
      </w:r>
      <w:r w:rsidR="00910C68" w:rsidRPr="0090166B">
        <w:rPr>
          <w:rFonts w:cs="Times New Roman" w:hAnsi="Times New Roman" w:ascii="Times New Roman"/>
          <w:sz w:val="24"/>
        </w:rPr>
        <w:t>4231</w:t>
      </w:r>
      <w:r w:rsidR="00910C68" w:rsidRPr="0090166B">
        <w:rPr>
          <w:rFonts w:cs="Times New Roman" w:hAnsi="Times New Roman" w:ascii="Times New Roman"/>
          <w:sz w:val="24"/>
        </w:rPr>
        <w:tab/>
      </w:r>
      <w:r w:rsidRPr="0090166B">
        <w:rPr>
          <w:rFonts w:cs="Times New Roman" w:hAnsi="Times New Roman" w:ascii="Times New Roman"/>
          <w:sz w:val="24"/>
        </w:rPr>
        <w:t>m2,</w:t>
      </w:r>
    </w:p>
    <w:p w:rsidRDefault="00CF7AA5" w:rsidP="00910C68" w:rsidR="00CF7AA5" w:rsidRPr="0090166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654BB0" w:rsidP="00654BB0" w:rsidR="00654BB0" w:rsidRPr="0090166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90166B">
        <w:rPr>
          <w:rFonts w:cs="Times New Roman" w:hAnsi="Times New Roman" w:ascii="Times New Roman"/>
          <w:sz w:val="24"/>
        </w:rPr>
        <w:t>upisanim u z.k. ul. 1</w:t>
      </w:r>
      <w:r w:rsidR="00CF7AA5" w:rsidRPr="0090166B">
        <w:rPr>
          <w:rFonts w:cs="Times New Roman" w:hAnsi="Times New Roman" w:ascii="Times New Roman"/>
          <w:sz w:val="24"/>
        </w:rPr>
        <w:t>401</w:t>
      </w:r>
      <w:r w:rsidRPr="0090166B">
        <w:rPr>
          <w:rFonts w:cs="Times New Roman" w:hAnsi="Times New Roman" w:ascii="Times New Roman"/>
          <w:sz w:val="24"/>
        </w:rPr>
        <w:t xml:space="preserve">, k.o. Tuliševica: </w:t>
      </w:r>
    </w:p>
    <w:p w:rsidRDefault="00654BB0" w:rsidP="00CF7AA5" w:rsidR="00CF7AA5" w:rsidRPr="0090166B">
      <w:pPr>
        <w:pStyle w:val="Tijeloteksta"/>
        <w:ind w:left="708"/>
        <w:jc w:val="both"/>
        <w:outlineLvl w:val="0"/>
        <w:rPr>
          <w:rFonts w:cs="Times New Roman" w:hAnsi="Times New Roman" w:ascii="Times New Roman"/>
          <w:sz w:val="24"/>
        </w:rPr>
      </w:pPr>
      <w:r w:rsidRPr="0090166B">
        <w:rPr>
          <w:rFonts w:cs="Times New Roman" w:hAnsi="Times New Roman" w:ascii="Times New Roman"/>
          <w:sz w:val="24"/>
        </w:rPr>
        <w:t xml:space="preserve">-kat. čest. br. </w:t>
      </w:r>
      <w:r w:rsidR="00CF7AA5" w:rsidRPr="0090166B">
        <w:rPr>
          <w:rFonts w:cs="Times New Roman" w:hAnsi="Times New Roman" w:ascii="Times New Roman"/>
          <w:sz w:val="24"/>
        </w:rPr>
        <w:t>7157/1, DVIJE  GOSP. ZGRADE I OSTALA ZEMLJIŠTA površine 1195 m2,</w:t>
      </w:r>
      <w:r w:rsidR="00CF7AA5" w:rsidRPr="0090166B">
        <w:rPr>
          <w:rFonts w:cs="Times New Roman" w:hAnsi="Times New Roman" w:ascii="Times New Roman"/>
          <w:sz w:val="24"/>
        </w:rPr>
        <w:tab/>
      </w:r>
      <w:r w:rsidR="00CF7AA5" w:rsidRPr="0090166B">
        <w:rPr>
          <w:rFonts w:cs="Times New Roman" w:hAnsi="Times New Roman" w:ascii="Times New Roman"/>
          <w:sz w:val="24"/>
        </w:rPr>
        <w:tab/>
      </w:r>
    </w:p>
    <w:p w:rsidRDefault="00CF7AA5" w:rsidP="00CF7AA5" w:rsidR="00910C68" w:rsidRPr="0090166B">
      <w:pPr>
        <w:pStyle w:val="Tijeloteksta"/>
        <w:ind w:left="708"/>
        <w:jc w:val="both"/>
        <w:outlineLvl w:val="0"/>
        <w:rPr>
          <w:rFonts w:cs="Times New Roman" w:hAnsi="Times New Roman" w:ascii="Times New Roman"/>
          <w:sz w:val="24"/>
        </w:rPr>
      </w:pPr>
      <w:r w:rsidRPr="0090166B">
        <w:rPr>
          <w:rFonts w:cs="Times New Roman" w:hAnsi="Times New Roman" w:ascii="Times New Roman"/>
          <w:sz w:val="24"/>
        </w:rPr>
        <w:t>-kat. čest. br. 7157/5, OSTALA ZEMLJIŠTA, površine 1110</w:t>
      </w:r>
      <w:r w:rsidR="00654BB0" w:rsidRPr="0090166B">
        <w:rPr>
          <w:rFonts w:cs="Times New Roman" w:hAnsi="Times New Roman" w:ascii="Times New Roman"/>
          <w:sz w:val="24"/>
        </w:rPr>
        <w:t>m2</w:t>
      </w:r>
      <w:r w:rsidRPr="0090166B">
        <w:rPr>
          <w:rFonts w:cs="Times New Roman" w:hAnsi="Times New Roman" w:ascii="Times New Roman"/>
          <w:sz w:val="24"/>
        </w:rPr>
        <w:t>.</w:t>
      </w:r>
    </w:p>
    <w:p w:rsidRDefault="00910C68" w:rsidP="008D15DF" w:rsidR="00910C68" w:rsidRPr="0090166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D15DF" w:rsidP="008F5692" w:rsidR="008D15DF" w:rsidRPr="0090166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53464" w:rsidP="00210114" w:rsidR="00753464" w:rsidRPr="0090166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641162" w:rsidP="00945848" w:rsidR="00641162" w:rsidRPr="0090166B">
      <w:pPr>
        <w:jc w:val="center"/>
        <w:rPr>
          <w:rFonts w:hAnsi="Times New Roman" w:ascii="Times New Roman"/>
          <w:szCs w:val="24"/>
          <w:lang w:val="hr-HR"/>
        </w:rPr>
      </w:pPr>
      <w:r w:rsidRPr="0090166B">
        <w:rPr>
          <w:rFonts w:hAnsi="Times New Roman" w:ascii="Times New Roman"/>
          <w:szCs w:val="24"/>
          <w:lang w:val="hr-HR"/>
        </w:rPr>
        <w:t>Obrazloženje</w:t>
      </w:r>
    </w:p>
    <w:p w:rsidRDefault="00641162" w:rsidP="00974B81" w:rsidR="00641162" w:rsidRPr="0090166B">
      <w:pPr>
        <w:rPr>
          <w:rFonts w:hAnsi="Times New Roman" w:ascii="Times New Roman"/>
          <w:szCs w:val="24"/>
          <w:lang w:val="hr-HR"/>
        </w:rPr>
      </w:pPr>
    </w:p>
    <w:p w:rsidRDefault="00616B4E" w:rsidP="00C47E1C" w:rsidR="00D44F35" w:rsidRPr="0090166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0166B">
        <w:rPr>
          <w:rFonts w:hAnsi="Times New Roman" w:ascii="Times New Roman"/>
          <w:szCs w:val="24"/>
          <w:lang w:val="hr-HR"/>
        </w:rPr>
        <w:t>Nad dužnikom AGROKOR koncern za upravljanje društvima, proizvodnju i trgovinu poljoprivrednim proizvodima, dioničko društvo Zagreb (Grad Zagreb) Trg Dražena Petrovića br.3, OIB:05937759187, i svim njegovim ovisnim i povezanim društvima, ovaj sud je otvorio postupak izvanredne uprave Rješenjem posl. br. St-1</w:t>
      </w:r>
      <w:r w:rsidR="00EF32F4">
        <w:rPr>
          <w:rFonts w:hAnsi="Times New Roman" w:ascii="Times New Roman"/>
          <w:szCs w:val="24"/>
          <w:lang w:val="hr-HR"/>
        </w:rPr>
        <w:t>138/17-3 od 10. travnja 2017., te dopunio isti rješenjima</w:t>
      </w:r>
      <w:r w:rsidRPr="0090166B">
        <w:rPr>
          <w:rFonts w:hAnsi="Times New Roman" w:ascii="Times New Roman"/>
          <w:szCs w:val="24"/>
          <w:lang w:val="hr-HR"/>
        </w:rPr>
        <w:t xml:space="preserve">  posl. br. St-1138/17-52 od 21. travnja  2017., </w:t>
      </w:r>
      <w:r w:rsidR="00E62A7C">
        <w:rPr>
          <w:rFonts w:hAnsi="Times New Roman" w:ascii="Times New Roman"/>
          <w:szCs w:val="24"/>
          <w:lang w:val="hr-HR"/>
        </w:rPr>
        <w:t xml:space="preserve">posl. broj St-1138/17-502 od </w:t>
      </w:r>
      <w:r w:rsidR="00E62A7C" w:rsidRPr="003034B6">
        <w:rPr>
          <w:rFonts w:hAnsi="Times New Roman" w:ascii="Times New Roman"/>
          <w:szCs w:val="24"/>
          <w:lang w:val="hr-HR"/>
        </w:rPr>
        <w:t>5. srpnja</w:t>
      </w:r>
      <w:r w:rsidR="00E62A7C">
        <w:rPr>
          <w:rFonts w:hAnsi="Times New Roman" w:ascii="Times New Roman"/>
          <w:szCs w:val="24"/>
          <w:lang w:val="hr-HR"/>
        </w:rPr>
        <w:t xml:space="preserve"> 2017.g., posl. br. St- 1138/17-607 od 13. srpnja 2017. godine </w:t>
      </w:r>
      <w:r w:rsidRPr="0090166B">
        <w:rPr>
          <w:rFonts w:hAnsi="Times New Roman" w:ascii="Times New Roman"/>
          <w:szCs w:val="24"/>
          <w:lang w:val="hr-HR"/>
        </w:rPr>
        <w:t xml:space="preserve">sve temeljem odredbe čl. </w:t>
      </w:r>
      <w:r w:rsidR="00D44F35" w:rsidRPr="0090166B">
        <w:rPr>
          <w:rFonts w:hAnsi="Times New Roman" w:ascii="Times New Roman"/>
          <w:szCs w:val="24"/>
          <w:lang w:val="hr-HR"/>
        </w:rPr>
        <w:t>25. Zakona o postupku izvanredne uprave u trgovačkim društvima od sistemskog značaja za Republiku Hrvatsku (NN 32/17, dalje ZPIU</w:t>
      </w:r>
      <w:r w:rsidR="00D579EE">
        <w:rPr>
          <w:rFonts w:hAnsi="Times New Roman" w:ascii="Times New Roman"/>
          <w:szCs w:val="24"/>
          <w:lang w:val="hr-HR"/>
        </w:rPr>
        <w:t>TD</w:t>
      </w:r>
      <w:r w:rsidR="00D44F35" w:rsidRPr="0090166B">
        <w:rPr>
          <w:rFonts w:hAnsi="Times New Roman" w:ascii="Times New Roman"/>
          <w:szCs w:val="24"/>
          <w:lang w:val="hr-HR"/>
        </w:rPr>
        <w:t xml:space="preserve">). </w:t>
      </w:r>
    </w:p>
    <w:p w:rsidRDefault="00061958" w:rsidP="004058A8" w:rsidR="00D44F3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0166B">
        <w:rPr>
          <w:rFonts w:hAnsi="Times New Roman" w:ascii="Times New Roman"/>
          <w:szCs w:val="24"/>
          <w:lang w:val="hr-HR"/>
        </w:rPr>
        <w:t>Odredbom</w:t>
      </w:r>
      <w:r w:rsidR="00D44F35" w:rsidRPr="0090166B">
        <w:rPr>
          <w:rFonts w:hAnsi="Times New Roman" w:ascii="Times New Roman"/>
          <w:szCs w:val="24"/>
          <w:lang w:val="hr-HR"/>
        </w:rPr>
        <w:t xml:space="preserve"> članka 25. st. 2 i st. 3. </w:t>
      </w:r>
      <w:r w:rsidR="00EB0EC9">
        <w:rPr>
          <w:rFonts w:hAnsi="Times New Roman" w:ascii="Times New Roman"/>
          <w:szCs w:val="24"/>
          <w:lang w:val="hr-HR"/>
        </w:rPr>
        <w:t xml:space="preserve">ZPIUTD </w:t>
      </w:r>
      <w:r w:rsidR="00D44F35" w:rsidRPr="0090166B">
        <w:rPr>
          <w:rFonts w:hAnsi="Times New Roman" w:ascii="Times New Roman"/>
          <w:szCs w:val="24"/>
          <w:lang w:val="hr-HR"/>
        </w:rPr>
        <w:t>propisana je obveza suda da postupak izvanredne uprave, između ostalog, upiše u registre, javne knjige, upisnike i očevidnike u kojima je dužnik upisan kao nositelj nekog prava, te u kojima su upisana ovisna i povezana društva dužnika i/ili nji</w:t>
      </w:r>
      <w:r w:rsidR="00957FFD" w:rsidRPr="0090166B">
        <w:rPr>
          <w:rFonts w:hAnsi="Times New Roman" w:ascii="Times New Roman"/>
          <w:szCs w:val="24"/>
          <w:lang w:val="hr-HR"/>
        </w:rPr>
        <w:t xml:space="preserve">hova imovinska i druga prava, </w:t>
      </w:r>
      <w:r w:rsidR="00816270" w:rsidRPr="0090166B">
        <w:rPr>
          <w:rFonts w:hAnsi="Times New Roman" w:ascii="Times New Roman"/>
          <w:szCs w:val="24"/>
          <w:lang w:val="hr-HR"/>
        </w:rPr>
        <w:t xml:space="preserve">s </w:t>
      </w:r>
      <w:r w:rsidR="00957FFD" w:rsidRPr="0090166B">
        <w:rPr>
          <w:rFonts w:hAnsi="Times New Roman" w:ascii="Times New Roman"/>
          <w:szCs w:val="24"/>
          <w:lang w:val="hr-HR"/>
        </w:rPr>
        <w:t xml:space="preserve">time </w:t>
      </w:r>
      <w:r w:rsidR="00D44F35" w:rsidRPr="0090166B">
        <w:rPr>
          <w:rFonts w:hAnsi="Times New Roman" w:ascii="Times New Roman"/>
          <w:szCs w:val="24"/>
          <w:lang w:val="hr-HR"/>
        </w:rPr>
        <w:t>da ovaj sud temeljem odredbe čl. 8. ZPIU</w:t>
      </w:r>
      <w:r w:rsidR="00D579EE">
        <w:rPr>
          <w:rFonts w:hAnsi="Times New Roman" w:ascii="Times New Roman"/>
          <w:szCs w:val="24"/>
          <w:lang w:val="hr-HR"/>
        </w:rPr>
        <w:t>TD</w:t>
      </w:r>
      <w:r w:rsidR="00D44F35" w:rsidRPr="0090166B">
        <w:rPr>
          <w:rFonts w:hAnsi="Times New Roman" w:ascii="Times New Roman"/>
          <w:szCs w:val="24"/>
          <w:lang w:val="hr-HR"/>
        </w:rPr>
        <w:t xml:space="preserve"> u postupku izvanredne uprave na odgovarajući način primjenjuje postupovna pravila iz posebnog zakona koji uređuje stečaj, odredbu čl. 131. st. 2. Stečajnog zakona (NN 71/15, dalje SZ)</w:t>
      </w:r>
      <w:r w:rsidRPr="0090166B">
        <w:rPr>
          <w:rFonts w:hAnsi="Times New Roman" w:ascii="Times New Roman"/>
          <w:szCs w:val="24"/>
          <w:lang w:val="hr-HR"/>
        </w:rPr>
        <w:t>.</w:t>
      </w:r>
    </w:p>
    <w:p w:rsidRDefault="00C47E1C" w:rsidP="004058A8" w:rsidR="00C47E1C" w:rsidRPr="0090166B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je ovaj sud rješenjem poslovni broj St-1138/17 od 30. lipnja 2017. godine n</w:t>
      </w:r>
      <w:r w:rsidR="00C44756">
        <w:rPr>
          <w:rFonts w:hAnsi="Times New Roman" w:ascii="Times New Roman"/>
          <w:szCs w:val="24"/>
          <w:lang w:val="hr-HR"/>
        </w:rPr>
        <w:t>aložio gore navedenom zemljišno</w:t>
      </w:r>
      <w:r>
        <w:rPr>
          <w:rFonts w:hAnsi="Times New Roman" w:ascii="Times New Roman"/>
          <w:szCs w:val="24"/>
          <w:lang w:val="hr-HR"/>
        </w:rPr>
        <w:t>knjižnom odjelu upis zabilježbe otvaranja postupka izvanredne uprave</w:t>
      </w:r>
      <w:r w:rsidR="00C44756">
        <w:rPr>
          <w:rFonts w:hAnsi="Times New Roman" w:ascii="Times New Roman"/>
          <w:szCs w:val="24"/>
          <w:lang w:val="hr-HR"/>
        </w:rPr>
        <w:t xml:space="preserve"> temeljem odredbe čl. 25 st. 2 i 3 ZPIUTD</w:t>
      </w:r>
      <w:r>
        <w:rPr>
          <w:rFonts w:hAnsi="Times New Roman" w:ascii="Times New Roman"/>
          <w:szCs w:val="24"/>
          <w:lang w:val="hr-HR"/>
        </w:rPr>
        <w:t xml:space="preserve"> na gore navedenim nekretninama, što je i učinjeno pod brojem Z-27441/2017.</w:t>
      </w:r>
    </w:p>
    <w:p w:rsidRDefault="006C286A" w:rsidP="004058A8" w:rsidR="00061958" w:rsidRPr="0090166B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Kako je u međuvremenu izvanredni povjerenik unovčio imovinu, gore navedene nekretnine, koje nisu bile opterećene razlučnim pravima, a što je utvrđeno Ugovorom o kupoprodaji zaključenim dana 10. studenog 2017. godine između prodavatelja AGROKOR d.d. i MIROSLAVA TRNKE kao kupca, to je odlučeno kao u izreci ovog rješenja temeljem odredbe čl. 70 i 106 st. 2 Zakona o zemljišnim knjigama (NN 91/96 do </w:t>
      </w:r>
      <w:r w:rsidR="00721235">
        <w:rPr>
          <w:rFonts w:hAnsi="Times New Roman" w:ascii="Times New Roman"/>
          <w:szCs w:val="24"/>
          <w:lang w:val="hr-HR"/>
        </w:rPr>
        <w:t>108/17, dalje ZZK</w:t>
      </w:r>
      <w:r>
        <w:rPr>
          <w:rFonts w:hAnsi="Times New Roman" w:ascii="Times New Roman"/>
          <w:szCs w:val="24"/>
          <w:lang w:val="hr-HR"/>
        </w:rPr>
        <w:t>)</w:t>
      </w:r>
      <w:r w:rsidR="005D5A9F">
        <w:rPr>
          <w:rFonts w:hAnsi="Times New Roman" w:ascii="Times New Roman"/>
          <w:szCs w:val="24"/>
          <w:lang w:val="hr-HR"/>
        </w:rPr>
        <w:t>, te temeljem odredbe čl. 6,</w:t>
      </w:r>
      <w:r w:rsidR="000863ED">
        <w:rPr>
          <w:rFonts w:hAnsi="Times New Roman" w:ascii="Times New Roman"/>
          <w:szCs w:val="24"/>
          <w:lang w:val="hr-HR"/>
        </w:rPr>
        <w:t xml:space="preserve"> </w:t>
      </w:r>
      <w:r w:rsidR="005D5A9F">
        <w:rPr>
          <w:rFonts w:hAnsi="Times New Roman" w:ascii="Times New Roman"/>
          <w:szCs w:val="24"/>
          <w:lang w:val="hr-HR"/>
        </w:rPr>
        <w:t>18,</w:t>
      </w:r>
      <w:r w:rsidR="000863ED">
        <w:rPr>
          <w:rFonts w:hAnsi="Times New Roman" w:ascii="Times New Roman"/>
          <w:szCs w:val="24"/>
          <w:lang w:val="hr-HR"/>
        </w:rPr>
        <w:t xml:space="preserve"> 11 st. 2 i 12</w:t>
      </w:r>
      <w:r w:rsidR="005D5A9F">
        <w:rPr>
          <w:rFonts w:hAnsi="Times New Roman" w:ascii="Times New Roman"/>
          <w:szCs w:val="24"/>
          <w:lang w:val="hr-HR"/>
        </w:rPr>
        <w:t xml:space="preserve"> st. 10 ZPIUTD.</w:t>
      </w:r>
    </w:p>
    <w:p w:rsidRDefault="004058A8" w:rsidP="001326EB" w:rsidR="004058A8" w:rsidRPr="0090166B">
      <w:pPr>
        <w:rPr>
          <w:rFonts w:hAnsi="Times New Roman" w:ascii="Times New Roman"/>
          <w:szCs w:val="24"/>
          <w:lang w:val="hr-HR"/>
        </w:rPr>
      </w:pPr>
    </w:p>
    <w:p w:rsidRDefault="007E07B1" w:rsidP="003A740F" w:rsidR="008811CA" w:rsidRPr="0090166B">
      <w:pPr>
        <w:jc w:val="center"/>
        <w:rPr>
          <w:rFonts w:hAnsi="Times New Roman" w:ascii="Times New Roman"/>
          <w:szCs w:val="24"/>
          <w:lang w:val="hr-HR"/>
        </w:rPr>
      </w:pPr>
      <w:r w:rsidRPr="0090166B">
        <w:rPr>
          <w:rFonts w:hAnsi="Times New Roman" w:ascii="Times New Roman"/>
          <w:szCs w:val="24"/>
          <w:lang w:val="hr-HR"/>
        </w:rPr>
        <w:t xml:space="preserve">U </w:t>
      </w:r>
      <w:r w:rsidR="00641162" w:rsidRPr="0090166B">
        <w:rPr>
          <w:rFonts w:hAnsi="Times New Roman" w:ascii="Times New Roman"/>
          <w:szCs w:val="24"/>
          <w:lang w:val="hr-HR"/>
        </w:rPr>
        <w:t>Zagreb</w:t>
      </w:r>
      <w:r w:rsidRPr="0090166B">
        <w:rPr>
          <w:rFonts w:hAnsi="Times New Roman" w:ascii="Times New Roman"/>
          <w:szCs w:val="24"/>
          <w:lang w:val="hr-HR"/>
        </w:rPr>
        <w:t>u</w:t>
      </w:r>
      <w:r w:rsidR="003A740F" w:rsidRPr="0090166B">
        <w:rPr>
          <w:rFonts w:hAnsi="Times New Roman" w:ascii="Times New Roman"/>
          <w:szCs w:val="24"/>
          <w:lang w:val="hr-HR"/>
        </w:rPr>
        <w:t xml:space="preserve">, </w:t>
      </w:r>
      <w:r w:rsidR="001326EB">
        <w:rPr>
          <w:rFonts w:hAnsi="Times New Roman" w:ascii="Times New Roman"/>
          <w:szCs w:val="24"/>
          <w:lang w:val="hr-HR"/>
        </w:rPr>
        <w:t>9. siječnja 2018.</w:t>
      </w:r>
    </w:p>
    <w:p w:rsidRDefault="0098337E" w:rsidP="00974B81" w:rsidR="00641162" w:rsidRPr="0090166B">
      <w:pPr>
        <w:rPr>
          <w:rFonts w:hAnsi="Times New Roman" w:ascii="Times New Roman"/>
          <w:szCs w:val="24"/>
          <w:lang w:val="hr-HR"/>
        </w:rPr>
      </w:pPr>
      <w:r w:rsidRPr="0090166B">
        <w:rPr>
          <w:rFonts w:hAnsi="Times New Roman" w:ascii="Times New Roman"/>
          <w:szCs w:val="24"/>
          <w:lang w:val="hr-HR"/>
        </w:rPr>
        <w:t xml:space="preserve"> </w:t>
      </w:r>
      <w:r w:rsidR="00974B81" w:rsidRPr="0090166B">
        <w:rPr>
          <w:rFonts w:hAnsi="Times New Roman" w:ascii="Times New Roman"/>
          <w:szCs w:val="24"/>
          <w:lang w:val="hr-HR"/>
        </w:rPr>
        <w:tab/>
      </w:r>
      <w:r w:rsidR="00974B81" w:rsidRPr="0090166B">
        <w:rPr>
          <w:rFonts w:hAnsi="Times New Roman" w:ascii="Times New Roman"/>
          <w:szCs w:val="24"/>
          <w:lang w:val="hr-HR"/>
        </w:rPr>
        <w:tab/>
      </w:r>
      <w:r w:rsidR="00974B81" w:rsidRPr="0090166B">
        <w:rPr>
          <w:rFonts w:hAnsi="Times New Roman" w:ascii="Times New Roman"/>
          <w:szCs w:val="24"/>
          <w:lang w:val="hr-HR"/>
        </w:rPr>
        <w:tab/>
      </w:r>
      <w:r w:rsidR="00974B81" w:rsidRPr="0090166B">
        <w:rPr>
          <w:rFonts w:hAnsi="Times New Roman" w:ascii="Times New Roman"/>
          <w:szCs w:val="24"/>
          <w:lang w:val="hr-HR"/>
        </w:rPr>
        <w:tab/>
      </w:r>
      <w:r w:rsidR="00974B81" w:rsidRPr="0090166B">
        <w:rPr>
          <w:rFonts w:hAnsi="Times New Roman" w:ascii="Times New Roman"/>
          <w:szCs w:val="24"/>
          <w:lang w:val="hr-HR"/>
        </w:rPr>
        <w:tab/>
      </w:r>
      <w:r w:rsidR="00974B81" w:rsidRPr="0090166B">
        <w:rPr>
          <w:rFonts w:hAnsi="Times New Roman" w:ascii="Times New Roman"/>
          <w:szCs w:val="24"/>
          <w:lang w:val="hr-HR"/>
        </w:rPr>
        <w:tab/>
      </w:r>
      <w:r w:rsidR="00974B81" w:rsidRPr="0090166B">
        <w:rPr>
          <w:rFonts w:hAnsi="Times New Roman" w:ascii="Times New Roman"/>
          <w:szCs w:val="24"/>
          <w:lang w:val="hr-HR"/>
        </w:rPr>
        <w:tab/>
      </w:r>
      <w:r w:rsidR="00974B81" w:rsidRPr="0090166B">
        <w:rPr>
          <w:rFonts w:hAnsi="Times New Roman" w:ascii="Times New Roman"/>
          <w:szCs w:val="24"/>
          <w:lang w:val="hr-HR"/>
        </w:rPr>
        <w:tab/>
      </w:r>
      <w:r w:rsidR="00974B81" w:rsidRPr="0090166B">
        <w:rPr>
          <w:rFonts w:hAnsi="Times New Roman" w:ascii="Times New Roman"/>
          <w:szCs w:val="24"/>
          <w:lang w:val="hr-HR"/>
        </w:rPr>
        <w:tab/>
      </w:r>
      <w:r w:rsidR="00B16687" w:rsidRPr="0090166B">
        <w:rPr>
          <w:rFonts w:hAnsi="Times New Roman" w:ascii="Times New Roman"/>
          <w:szCs w:val="24"/>
          <w:lang w:val="hr-HR"/>
        </w:rPr>
        <w:tab/>
      </w:r>
      <w:r w:rsidR="00C66F52" w:rsidRPr="0090166B">
        <w:rPr>
          <w:rFonts w:hAnsi="Times New Roman" w:ascii="Times New Roman"/>
          <w:szCs w:val="24"/>
          <w:lang w:val="hr-HR"/>
        </w:rPr>
        <w:t xml:space="preserve"> </w:t>
      </w:r>
      <w:r w:rsidR="00B16687" w:rsidRPr="0090166B">
        <w:rPr>
          <w:rFonts w:hAnsi="Times New Roman" w:ascii="Times New Roman"/>
          <w:szCs w:val="24"/>
          <w:lang w:val="hr-HR"/>
        </w:rPr>
        <w:t xml:space="preserve"> </w:t>
      </w:r>
      <w:r w:rsidR="00641162" w:rsidRPr="0090166B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890248" w:rsidR="00890248" w:rsidRPr="0090166B">
      <w:pPr>
        <w:rPr>
          <w:rFonts w:hAnsi="Times New Roman" w:ascii="Times New Roman"/>
          <w:szCs w:val="24"/>
          <w:lang w:val="hr-HR"/>
        </w:rPr>
      </w:pPr>
      <w:r w:rsidRPr="0090166B">
        <w:rPr>
          <w:rFonts w:hAnsi="Times New Roman" w:ascii="Times New Roman"/>
          <w:szCs w:val="24"/>
          <w:lang w:val="hr-HR"/>
        </w:rPr>
        <w:tab/>
      </w:r>
      <w:r w:rsidRPr="0090166B">
        <w:rPr>
          <w:rFonts w:hAnsi="Times New Roman" w:ascii="Times New Roman"/>
          <w:szCs w:val="24"/>
          <w:lang w:val="hr-HR"/>
        </w:rPr>
        <w:tab/>
      </w:r>
      <w:r w:rsidRPr="0090166B">
        <w:rPr>
          <w:rFonts w:hAnsi="Times New Roman" w:ascii="Times New Roman"/>
          <w:szCs w:val="24"/>
          <w:lang w:val="hr-HR"/>
        </w:rPr>
        <w:tab/>
      </w:r>
      <w:r w:rsidRPr="0090166B">
        <w:rPr>
          <w:rFonts w:hAnsi="Times New Roman" w:ascii="Times New Roman"/>
          <w:szCs w:val="24"/>
          <w:lang w:val="hr-HR"/>
        </w:rPr>
        <w:tab/>
      </w:r>
      <w:r w:rsidRPr="0090166B">
        <w:rPr>
          <w:rFonts w:hAnsi="Times New Roman" w:ascii="Times New Roman"/>
          <w:szCs w:val="24"/>
          <w:lang w:val="hr-HR"/>
        </w:rPr>
        <w:tab/>
      </w:r>
      <w:r w:rsidRPr="0090166B">
        <w:rPr>
          <w:rFonts w:hAnsi="Times New Roman" w:ascii="Times New Roman"/>
          <w:szCs w:val="24"/>
          <w:lang w:val="hr-HR"/>
        </w:rPr>
        <w:tab/>
      </w:r>
      <w:r w:rsidRPr="0090166B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83392B" w:rsidRPr="0090166B">
        <w:rPr>
          <w:rFonts w:hAnsi="Times New Roman" w:ascii="Times New Roman"/>
          <w:szCs w:val="24"/>
          <w:lang w:val="hr-HR"/>
        </w:rPr>
        <w:t xml:space="preserve">           Nevenka Siladi </w:t>
      </w:r>
      <w:r w:rsidR="00B16687" w:rsidRPr="0090166B">
        <w:rPr>
          <w:rFonts w:hAnsi="Times New Roman" w:ascii="Times New Roman"/>
          <w:szCs w:val="24"/>
          <w:lang w:val="hr-HR"/>
        </w:rPr>
        <w:t>Rstić</w:t>
      </w:r>
      <w:r w:rsidR="00E73243">
        <w:rPr>
          <w:rFonts w:hAnsi="Times New Roman" w:ascii="Times New Roman"/>
          <w:szCs w:val="24"/>
          <w:lang w:val="hr-HR"/>
        </w:rPr>
        <w:t>,v.r.</w:t>
      </w:r>
    </w:p>
    <w:p w:rsidRDefault="003A740F" w:rsidP="005E4478" w:rsidR="003A740F" w:rsidRPr="0090166B">
      <w:pPr>
        <w:jc w:val="both"/>
        <w:rPr>
          <w:rFonts w:hAnsi="Times New Roman" w:ascii="Times New Roman"/>
          <w:i/>
          <w:szCs w:val="24"/>
          <w:lang w:val="hr-HR"/>
        </w:rPr>
      </w:pPr>
      <w:r w:rsidRPr="0090166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3A740F" w:rsidP="005E4478" w:rsidR="003A740F" w:rsidRPr="0090166B">
      <w:pPr>
        <w:jc w:val="both"/>
        <w:rPr>
          <w:rFonts w:hAnsi="Times New Roman" w:ascii="Times New Roman"/>
          <w:i/>
          <w:szCs w:val="24"/>
          <w:lang w:val="hr-HR"/>
        </w:rPr>
      </w:pPr>
      <w:r w:rsidRPr="0090166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EF0142" w:rsidP="005E4478" w:rsidR="00EF0142" w:rsidRPr="0090166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50EF" w:rsidP="00890248" w:rsidR="002B50EF" w:rsidRPr="0090166B">
      <w:pPr>
        <w:rPr>
          <w:rFonts w:hAnsi="Times New Roman" w:ascii="Times New Roman"/>
          <w:szCs w:val="24"/>
          <w:lang w:val="hr-HR"/>
        </w:rPr>
      </w:pPr>
    </w:p>
    <w:p w:rsidRDefault="00E73243" w:rsidR="00E73243" w:rsidRPr="00E73243">
      <w:pPr>
        <w:rPr>
          <w:rFonts w:hAnsi="Times New Roman" w:ascii="Times New Roman"/>
        </w:rPr>
      </w:pPr>
      <w:r w:rsidRPr="00E73243">
        <w:rPr>
          <w:rFonts w:hAnsi="Times New Roman" w:ascii="Times New Roman"/>
          <w:szCs w:val="24"/>
          <w:lang w:val="hr-HR"/>
        </w:rPr>
        <w:tab/>
      </w:r>
      <w:r w:rsidRPr="00E73243">
        <w:rPr>
          <w:rFonts w:hAnsi="Times New Roman" w:ascii="Times New Roman"/>
          <w:szCs w:val="24"/>
          <w:lang w:val="hr-HR"/>
        </w:rPr>
        <w:tab/>
      </w:r>
      <w:r w:rsidRPr="00E73243">
        <w:rPr>
          <w:rFonts w:hAnsi="Times New Roman" w:ascii="Times New Roman"/>
          <w:szCs w:val="24"/>
          <w:lang w:val="hr-HR"/>
        </w:rPr>
        <w:tab/>
      </w:r>
      <w:r w:rsidRPr="00E73243">
        <w:rPr>
          <w:rFonts w:hAnsi="Times New Roman" w:ascii="Times New Roman"/>
          <w:szCs w:val="24"/>
          <w:lang w:val="hr-HR"/>
        </w:rPr>
        <w:tab/>
      </w:r>
      <w:r w:rsidRPr="00E73243">
        <w:rPr>
          <w:rFonts w:hAnsi="Times New Roman" w:ascii="Times New Roman"/>
          <w:szCs w:val="24"/>
          <w:lang w:val="hr-HR"/>
        </w:rPr>
        <w:tab/>
      </w:r>
      <w:r w:rsidRPr="00E73243">
        <w:rPr>
          <w:rFonts w:hAnsi="Times New Roman" w:ascii="Times New Roman"/>
          <w:szCs w:val="24"/>
          <w:lang w:val="hr-HR"/>
        </w:rPr>
        <w:tab/>
      </w:r>
      <w:r w:rsidRPr="00E73243">
        <w:rPr>
          <w:rFonts w:hAnsi="Times New Roman" w:ascii="Times New Roman"/>
          <w:szCs w:val="24"/>
          <w:lang w:val="hr-HR"/>
        </w:rPr>
        <w:tab/>
      </w:r>
      <w:r w:rsidRPr="00E73243">
        <w:rPr>
          <w:rFonts w:hAnsi="Times New Roman" w:ascii="Times New Roman"/>
          <w:szCs w:val="24"/>
          <w:lang w:val="hr-HR"/>
        </w:rPr>
        <w:tab/>
      </w:r>
      <w:r w:rsidRPr="00E73243">
        <w:rPr>
          <w:rFonts w:hAnsi="Times New Roman" w:ascii="Times New Roman"/>
        </w:rPr>
        <w:t>Za točnost otpravka-ovl.službenik</w:t>
      </w:r>
    </w:p>
    <w:p w:rsidRDefault="00E73243" w:rsidP="00E73243" w:rsidR="00E73243" w:rsidRPr="00E73243">
      <w:pPr>
        <w:ind w:firstLine="708" w:left="5664"/>
        <w:rPr>
          <w:rFonts w:hAnsi="Times New Roman" w:ascii="Times New Roman"/>
        </w:rPr>
      </w:pPr>
      <w:r w:rsidRPr="00E73243">
        <w:rPr>
          <w:rFonts w:hAnsi="Times New Roman" w:ascii="Times New Roman"/>
        </w:rPr>
        <w:t>Vinka Mihalinčić</w:t>
      </w:r>
    </w:p>
    <w:p w:rsidRDefault="0034570F" w:rsidP="00C14BB8" w:rsidR="0034570F" w:rsidRPr="0090166B">
      <w:pPr>
        <w:pStyle w:val="Odlomakpopisa"/>
        <w:ind w:right="-710" w:left="426"/>
        <w:jc w:val="both"/>
        <w:rPr>
          <w:rFonts w:hAnsi="Times New Roman" w:ascii="Times New Roman"/>
          <w:szCs w:val="24"/>
          <w:lang w:val="hr-HR"/>
        </w:rPr>
      </w:pPr>
    </w:p>
    <w:sectPr w:rsidSect="003A740F" w:rsidR="0034570F" w:rsidRPr="0090166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EE2" w:rsidR="00422EE2">
      <w:r>
        <w:separator/>
      </w:r>
    </w:p>
  </w:endnote>
  <w:endnote w:id="0" w:type="continuationSeparator">
    <w:p w:rsidRDefault="00422EE2" w:rsidR="00422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nivers-Regular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EE2" w:rsidR="00422EE2">
      <w:r>
        <w:separator/>
      </w:r>
    </w:p>
  </w:footnote>
  <w:footnote w:id="0" w:type="continuationSeparator">
    <w:p w:rsidRDefault="00422EE2" w:rsidR="00422E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248" w:rsidR="0089024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0248" w:rsidR="008902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ED7" w:rsidR="00392ED7" w:rsidRPr="00392ED7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E73243">
      <w:rPr>
        <w:rFonts w:hAnsi="Times New Roman" w:ascii="Times New Roman"/>
        <w:noProof/>
      </w:rPr>
      <w:t>- 2 -</w:t>
    </w:r>
    <w:r>
      <w:rPr>
        <w:rFonts w:hAnsi="Times New Roman" w:ascii="Times New Roman"/>
      </w:rPr>
      <w:fldChar w:fldCharType="end"/>
    </w:r>
  </w:p>
  <w:p w:rsidRDefault="00392ED7" w:rsidR="00890248" w:rsidRPr="00D901D4">
    <w:pPr>
      <w:pStyle w:val="Zaglavlje"/>
      <w:ind w:right="360"/>
      <w:rPr>
        <w:sz w:val="20"/>
      </w:rPr>
    </w:pPr>
    <w:r>
      <w:tab/>
    </w:r>
    <w:r>
      <w:tab/>
    </w:r>
    <w:r w:rsidR="0083392B">
      <w:rPr>
        <w:rFonts w:hAnsi="Times New Roman" w:ascii="Times New Roman"/>
        <w:lang w:val="hr-HR"/>
      </w:rPr>
      <w:t xml:space="preserve">Poslovni broj: </w:t>
    </w:r>
    <w:r w:rsidR="0083392B" w:rsidRPr="003A740F">
      <w:rPr>
        <w:rFonts w:hAnsi="Times New Roman" w:ascii="Times New Roman"/>
        <w:lang w:val="hr-HR"/>
      </w:rPr>
      <w:t>47.</w:t>
    </w:r>
    <w:r w:rsidR="0083392B">
      <w:rPr>
        <w:rFonts w:hAnsi="Times New Roman" w:ascii="Times New Roman"/>
        <w:lang w:val="hr-HR"/>
      </w:rPr>
      <w:t xml:space="preserve"> </w:t>
    </w:r>
    <w:r w:rsidR="0083392B" w:rsidRPr="003A740F">
      <w:rPr>
        <w:rFonts w:hAnsi="Times New Roman" w:ascii="Times New Roman"/>
        <w:lang w:val="hr-HR"/>
      </w:rPr>
      <w:t>St-</w:t>
    </w:r>
    <w:r w:rsidR="00616B4E">
      <w:rPr>
        <w:rFonts w:hAnsi="Times New Roman" w:ascii="Times New Roman"/>
        <w:lang w:val="hr-HR"/>
      </w:rPr>
      <w:t>1138/17</w:t>
    </w:r>
    <w:r w:rsidR="000863ED">
      <w:rPr>
        <w:rFonts w:hAnsi="Times New Roman" w:ascii="Times New Roman"/>
        <w:lang w:val="hr-HR"/>
      </w:rPr>
      <w:t>-</w:t>
    </w:r>
    <w:r w:rsidR="00D67F17">
      <w:rPr>
        <w:rFonts w:hAnsi="Times New Roman" w:ascii="Times New Roman"/>
        <w:lang w:val="hr-HR"/>
      </w:rPr>
      <w:t>1836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40F" w:rsidR="00861633" w:rsidRPr="00190421">
    <w:pPr>
      <w:pStyle w:val="Zaglavlje"/>
      <w:rPr>
        <w:b/>
        <w:i/>
        <w:u w:val="single"/>
        <w:lang w:val="hr-HR"/>
      </w:rPr>
    </w:pPr>
    <w:r>
      <w:rPr>
        <w:rFonts w:hAnsi="Times New Roman" w:ascii="Times New Roman"/>
        <w:lang w:val="hr-HR"/>
      </w:rPr>
      <w:tab/>
    </w:r>
  </w:p>
  <w:p w:rsidRDefault="00861633" w:rsidR="002B50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</w:t>
    </w:r>
  </w:p>
  <w:p w:rsidRDefault="002B50EF" w:rsidR="002B50EF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83392B">
      <w:rPr>
        <w:rFonts w:hAnsi="Times New Roman" w:ascii="Times New Roman"/>
        <w:lang w:val="hr-HR"/>
      </w:rPr>
      <w:t xml:space="preserve">Poslovni broj: </w:t>
    </w:r>
    <w:r w:rsidR="003A740F" w:rsidRPr="003A740F">
      <w:rPr>
        <w:rFonts w:hAnsi="Times New Roman" w:ascii="Times New Roman"/>
        <w:lang w:val="hr-HR"/>
      </w:rPr>
      <w:t>47.</w:t>
    </w:r>
    <w:r w:rsidR="00190421">
      <w:rPr>
        <w:rFonts w:hAnsi="Times New Roman" w:ascii="Times New Roman"/>
        <w:lang w:val="hr-HR"/>
      </w:rPr>
      <w:t xml:space="preserve"> </w:t>
    </w:r>
    <w:r w:rsidR="003A740F" w:rsidRPr="003A740F">
      <w:rPr>
        <w:rFonts w:hAnsi="Times New Roman" w:ascii="Times New Roman"/>
        <w:lang w:val="hr-HR"/>
      </w:rPr>
      <w:t>St-</w:t>
    </w:r>
    <w:r w:rsidR="0028625B">
      <w:rPr>
        <w:rFonts w:hAnsi="Times New Roman" w:ascii="Times New Roman"/>
        <w:lang w:val="hr-HR"/>
      </w:rPr>
      <w:t>1138/17</w:t>
    </w:r>
    <w:r w:rsidR="00C47E1C">
      <w:rPr>
        <w:rFonts w:hAnsi="Times New Roman" w:ascii="Times New Roman"/>
        <w:lang w:val="hr-HR"/>
      </w:rPr>
      <w:t>-</w:t>
    </w:r>
    <w:r w:rsidR="00D67F17">
      <w:rPr>
        <w:rFonts w:hAnsi="Times New Roman" w:ascii="Times New Roman"/>
        <w:lang w:val="hr-HR"/>
      </w:rPr>
      <w:t>1836</w:t>
    </w:r>
  </w:p>
  <w:p w:rsidRDefault="002B50EF" w:rsidR="002B50EF">
    <w:pPr>
      <w:pStyle w:val="Zaglavlje"/>
      <w:rPr>
        <w:rFonts w:hAnsi="Times New Roman" w:ascii="Times New Roman"/>
        <w:sz w:val="20"/>
        <w:lang w:val="hr-HR"/>
      </w:rPr>
    </w:pPr>
  </w:p>
  <w:p w:rsidRDefault="002B50EF" w:rsidR="002B50EF">
    <w:pPr>
      <w:pStyle w:val="Zaglavlje"/>
      <w:rPr>
        <w:rFonts w:hAnsi="Times New Roman" w:ascii="Times New Roman"/>
        <w:sz w:val="20"/>
        <w:lang w:val="hr-HR"/>
      </w:rPr>
    </w:pPr>
  </w:p>
  <w:p w:rsidRDefault="00861633" w:rsidR="00861633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785495</wp:posOffset>
          </wp:positionH>
          <wp:positionV relativeFrom="paragraph">
            <wp:posOffset>52070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B50EF" w:rsidR="002B50EF">
    <w:pPr>
      <w:pStyle w:val="Zaglavlje"/>
      <w:rPr>
        <w:rFonts w:hAnsi="Times New Roman" w:ascii="Times New Roman"/>
        <w:sz w:val="20"/>
        <w:lang w:val="hr-HR"/>
      </w:rPr>
    </w:pPr>
  </w:p>
  <w:p w:rsidRDefault="00861633" w:rsidR="00861633">
    <w:pPr>
      <w:pStyle w:val="Zaglavlje"/>
      <w:rPr>
        <w:rFonts w:hAnsi="Times New Roman" w:ascii="Times New Roman"/>
        <w:sz w:val="20"/>
        <w:lang w:val="hr-HR"/>
      </w:rPr>
    </w:pPr>
  </w:p>
  <w:p w:rsidRDefault="00861633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</w:p>
  <w:p w:rsidRDefault="00861633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</w:p>
  <w:p w:rsidRDefault="00861633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</w:p>
  <w:p w:rsidRDefault="00861633" w:rsidP="00861633" w:rsidR="00861633" w:rsidRPr="003A740F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>REPUBLIKA HRVATSKA</w:t>
    </w:r>
  </w:p>
  <w:p w:rsidRDefault="00861633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>Trgovački sud u Zagrebu</w:t>
    </w:r>
  </w:p>
  <w:p w:rsidRDefault="00861633" w:rsidP="00861633" w:rsidR="00861633" w:rsidRPr="00861633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>Zagreb, Amruševa 2/II</w:t>
    </w:r>
    <w:r w:rsidR="0083392B">
      <w:rPr>
        <w:rFonts w:hAnsi="Times New Roman" w:ascii="Times New Roman"/>
        <w:szCs w:val="24"/>
        <w:lang w:val="hr-HR"/>
      </w:rPr>
      <w:t>, desno (p.p. 432</w:t>
    </w:r>
    <w:r>
      <w:rPr>
        <w:rFonts w:hAnsi="Times New Roman" w:ascii="Times New Roman"/>
        <w:szCs w:val="24"/>
        <w:lang w:val="hr-HR"/>
      </w:rPr>
      <w:t>)</w:t>
    </w:r>
    <w:r w:rsidRPr="003A740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pos="1140" w:val="num"/>
        </w:tabs>
        <w:ind w:hanging="360" w:left="1140"/>
      </w:pPr>
    </w:lvl>
    <w:lvl w:ilvl="1"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hAnsi="Times New Roman" w:ascii="Times New Roman"/>
      </w:rPr>
    </w:lvl>
    <w:lvl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05CB5D86"/>
    <w:multiLevelType w:val="hybridMultilevel"/>
    <w:tmpl w:val="9B467C6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E6555C"/>
    <w:multiLevelType w:val="hybridMultilevel"/>
    <w:tmpl w:val="5B80C2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D75D52"/>
    <w:multiLevelType w:val="hybridMultilevel"/>
    <w:tmpl w:val="0C5A2C6E"/>
    <w:lvl w:tplc="2F60ECAC" w:ilvl="0">
      <w:start w:val="4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51F56A9"/>
    <w:multiLevelType w:val="hybridMultilevel"/>
    <w:tmpl w:val="A8F07444"/>
    <w:lvl w:tplc="EB641EAE" w:ilvl="0">
      <w:start w:val="1"/>
      <w:numFmt w:val="lowerLetter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6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920396B"/>
    <w:multiLevelType w:val="hybridMultilevel"/>
    <w:tmpl w:val="153C110E"/>
    <w:lvl w:tplc="64AEF4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C8614C3"/>
    <w:multiLevelType w:val="hybridMultilevel"/>
    <w:tmpl w:val="68D406FC"/>
    <w:lvl w:tplc="A34ABC18" w:ilvl="0">
      <w:start w:val="1"/>
      <w:numFmt w:val="lowerLetter"/>
      <w:lvlText w:val="%1)"/>
      <w:lvlJc w:val="left"/>
      <w:pPr>
        <w:tabs>
          <w:tab w:pos="371" w:val="num"/>
        </w:tabs>
        <w:ind w:hanging="360" w:left="3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91" w:val="num"/>
        </w:tabs>
        <w:ind w:hanging="360" w:left="1091"/>
      </w:pPr>
    </w:lvl>
    <w:lvl w:tentative="true" w:tplc="041A001B" w:ilvl="2">
      <w:start w:val="1"/>
      <w:numFmt w:val="lowerRoman"/>
      <w:lvlText w:val="%3."/>
      <w:lvlJc w:val="right"/>
      <w:pPr>
        <w:tabs>
          <w:tab w:pos="1811" w:val="num"/>
        </w:tabs>
        <w:ind w:hanging="180" w:left="1811"/>
      </w:pPr>
    </w:lvl>
    <w:lvl w:tentative="true" w:tplc="041A000F" w:ilvl="3">
      <w:start w:val="1"/>
      <w:numFmt w:val="decimal"/>
      <w:lvlText w:val="%4."/>
      <w:lvlJc w:val="left"/>
      <w:pPr>
        <w:tabs>
          <w:tab w:pos="2531" w:val="num"/>
        </w:tabs>
        <w:ind w:hanging="360" w:left="2531"/>
      </w:pPr>
    </w:lvl>
    <w:lvl w:tentative="true" w:tplc="041A0019" w:ilvl="4">
      <w:start w:val="1"/>
      <w:numFmt w:val="lowerLetter"/>
      <w:lvlText w:val="%5."/>
      <w:lvlJc w:val="left"/>
      <w:pPr>
        <w:tabs>
          <w:tab w:pos="3251" w:val="num"/>
        </w:tabs>
        <w:ind w:hanging="360" w:left="3251"/>
      </w:pPr>
    </w:lvl>
    <w:lvl w:tentative="true" w:tplc="041A001B" w:ilvl="5">
      <w:start w:val="1"/>
      <w:numFmt w:val="lowerRoman"/>
      <w:lvlText w:val="%6."/>
      <w:lvlJc w:val="right"/>
      <w:pPr>
        <w:tabs>
          <w:tab w:pos="3971" w:val="num"/>
        </w:tabs>
        <w:ind w:hanging="180" w:left="3971"/>
      </w:pPr>
    </w:lvl>
    <w:lvl w:tentative="true" w:tplc="041A000F" w:ilvl="6">
      <w:start w:val="1"/>
      <w:numFmt w:val="decimal"/>
      <w:lvlText w:val="%7."/>
      <w:lvlJc w:val="left"/>
      <w:pPr>
        <w:tabs>
          <w:tab w:pos="4691" w:val="num"/>
        </w:tabs>
        <w:ind w:hanging="360" w:left="4691"/>
      </w:pPr>
    </w:lvl>
    <w:lvl w:tentative="true" w:tplc="041A0019" w:ilvl="7">
      <w:start w:val="1"/>
      <w:numFmt w:val="lowerLetter"/>
      <w:lvlText w:val="%8."/>
      <w:lvlJc w:val="left"/>
      <w:pPr>
        <w:tabs>
          <w:tab w:pos="5411" w:val="num"/>
        </w:tabs>
        <w:ind w:hanging="360" w:left="5411"/>
      </w:pPr>
    </w:lvl>
    <w:lvl w:tentative="true" w:tplc="041A001B" w:ilvl="8">
      <w:start w:val="1"/>
      <w:numFmt w:val="lowerRoman"/>
      <w:lvlText w:val="%9."/>
      <w:lvlJc w:val="right"/>
      <w:pPr>
        <w:tabs>
          <w:tab w:pos="6131" w:val="num"/>
        </w:tabs>
        <w:ind w:hanging="180" w:left="6131"/>
      </w:pPr>
    </w:lvl>
  </w:abstractNum>
  <w:abstractNum w:abstractNumId="12">
    <w:nsid w:val="4765223A"/>
    <w:multiLevelType w:val="hybridMultilevel"/>
    <w:tmpl w:val="D234B2CC"/>
    <w:lvl w:tplc="ADEE176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86805D7"/>
    <w:multiLevelType w:val="hybridMultilevel"/>
    <w:tmpl w:val="22FC7C4C"/>
    <w:lvl w:tplc="E1A4DFBE" w:ilvl="0">
      <w:start w:val="1"/>
      <w:numFmt w:val="decimal"/>
      <w:lvlText w:val="%1.)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4260BB7"/>
    <w:multiLevelType w:val="hybridMultilevel"/>
    <w:tmpl w:val="5944EFA6"/>
    <w:lvl w:tplc="4B6C0724" w:ilvl="0">
      <w:start w:val="1"/>
      <w:numFmt w:val="lowerLetter"/>
      <w:lvlText w:val="%1)"/>
      <w:lvlJc w:val="left"/>
      <w:pPr>
        <w:tabs>
          <w:tab w:pos="1440" w:val="num"/>
        </w:tabs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54F46915"/>
    <w:multiLevelType w:val="hybridMultilevel"/>
    <w:tmpl w:val="2942210E"/>
    <w:lvl w:tplc="AACE1C6E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00C7C21"/>
    <w:multiLevelType w:val="hybridMultilevel"/>
    <w:tmpl w:val="0348348E"/>
    <w:lvl w:tplc="4CE8EBBA" w:ilvl="0">
      <w:start w:val="1"/>
      <w:numFmt w:val="lowerLetter"/>
      <w:lvlText w:val="%1)"/>
      <w:lvlJc w:val="left"/>
      <w:pPr>
        <w:tabs>
          <w:tab w:pos="1440" w:val="num"/>
        </w:tabs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8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9">
    <w:nsid w:val="6F196DB0"/>
    <w:multiLevelType w:val="hybridMultilevel"/>
    <w:tmpl w:val="7AAA3D4E"/>
    <w:lvl w:tplc="3D36A92C" w:ilvl="0">
      <w:start w:val="4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72D22042"/>
    <w:multiLevelType w:val="hybridMultilevel"/>
    <w:tmpl w:val="3490CEB0"/>
    <w:lvl w:tplc="0C7441A8" w:ilvl="0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21">
    <w:nsid w:val="76B83DB7"/>
    <w:multiLevelType w:val="hybridMultilevel"/>
    <w:tmpl w:val="7A9AFAFE"/>
    <w:lvl w:tplc="7C0C4FA2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14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0"/>
  </w:num>
  <w:num w:numId="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5"/>
  </w:num>
  <w:num w:numId="11">
    <w:abstractNumId w:val="17"/>
  </w:num>
  <w:num w:numId="12">
    <w:abstractNumId w:val="16"/>
  </w:num>
  <w:num w:numId="13">
    <w:abstractNumId w:val="21"/>
  </w:num>
  <w:num w:numId="14">
    <w:abstractNumId w:val="11"/>
  </w:num>
  <w:num w:numId="15">
    <w:abstractNumId w:val="2"/>
  </w:num>
  <w:num w:numId="16">
    <w:abstractNumId w:val="3"/>
  </w:num>
  <w:num w:numId="17">
    <w:abstractNumId w:val="4"/>
  </w:num>
  <w:num w:numId="18">
    <w:abstractNumId w:val="13"/>
  </w:num>
  <w:num w:numId="19">
    <w:abstractNumId w:val="12"/>
  </w:num>
  <w:num w:numId="20">
    <w:abstractNumId w:val="19"/>
  </w:num>
  <w:num w:numId="21">
    <w:abstractNumId w:val="7"/>
  </w:num>
  <w:num w:numId="22">
    <w:abstractNumId w:val="22"/>
  </w:num>
  <w:num w:numId="23">
    <w:abstractNumId w:val="18"/>
  </w:num>
  <w:num w:numId="24">
    <w:abstractNumId w:val="9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23F8"/>
    <w:rsid w:val="00033811"/>
    <w:rsid w:val="00033B90"/>
    <w:rsid w:val="000363A8"/>
    <w:rsid w:val="00042163"/>
    <w:rsid w:val="000448CC"/>
    <w:rsid w:val="00045336"/>
    <w:rsid w:val="0004612F"/>
    <w:rsid w:val="00054622"/>
    <w:rsid w:val="0005693E"/>
    <w:rsid w:val="00057F89"/>
    <w:rsid w:val="00061958"/>
    <w:rsid w:val="00074766"/>
    <w:rsid w:val="000755E8"/>
    <w:rsid w:val="00086014"/>
    <w:rsid w:val="000863ED"/>
    <w:rsid w:val="00092557"/>
    <w:rsid w:val="00093FFD"/>
    <w:rsid w:val="000A4C4F"/>
    <w:rsid w:val="000A58A5"/>
    <w:rsid w:val="000A78D7"/>
    <w:rsid w:val="000B18BB"/>
    <w:rsid w:val="000C09D8"/>
    <w:rsid w:val="000C0DC7"/>
    <w:rsid w:val="000C1A8A"/>
    <w:rsid w:val="000D2B7A"/>
    <w:rsid w:val="000D4B7B"/>
    <w:rsid w:val="000D4B7E"/>
    <w:rsid w:val="000E0825"/>
    <w:rsid w:val="000E19E7"/>
    <w:rsid w:val="000E32AE"/>
    <w:rsid w:val="00106318"/>
    <w:rsid w:val="0010798E"/>
    <w:rsid w:val="001326EB"/>
    <w:rsid w:val="00132E9B"/>
    <w:rsid w:val="00133E82"/>
    <w:rsid w:val="00134620"/>
    <w:rsid w:val="00134E42"/>
    <w:rsid w:val="00142AE6"/>
    <w:rsid w:val="0014346E"/>
    <w:rsid w:val="001462D0"/>
    <w:rsid w:val="00154540"/>
    <w:rsid w:val="0015582A"/>
    <w:rsid w:val="00157E41"/>
    <w:rsid w:val="00164151"/>
    <w:rsid w:val="001716CF"/>
    <w:rsid w:val="00171938"/>
    <w:rsid w:val="0017236D"/>
    <w:rsid w:val="00180739"/>
    <w:rsid w:val="0018718B"/>
    <w:rsid w:val="00190421"/>
    <w:rsid w:val="00190D32"/>
    <w:rsid w:val="00192091"/>
    <w:rsid w:val="0019447F"/>
    <w:rsid w:val="001A4D8C"/>
    <w:rsid w:val="001B16B9"/>
    <w:rsid w:val="001B2D5E"/>
    <w:rsid w:val="001B7C99"/>
    <w:rsid w:val="001C15C0"/>
    <w:rsid w:val="001C3CC8"/>
    <w:rsid w:val="001C4A7B"/>
    <w:rsid w:val="001C6013"/>
    <w:rsid w:val="001D722A"/>
    <w:rsid w:val="001D7342"/>
    <w:rsid w:val="001E280A"/>
    <w:rsid w:val="001E74FF"/>
    <w:rsid w:val="001F346B"/>
    <w:rsid w:val="001F5360"/>
    <w:rsid w:val="001F67C8"/>
    <w:rsid w:val="00200509"/>
    <w:rsid w:val="0020223F"/>
    <w:rsid w:val="0020310C"/>
    <w:rsid w:val="00205159"/>
    <w:rsid w:val="0020707B"/>
    <w:rsid w:val="00210114"/>
    <w:rsid w:val="002104E9"/>
    <w:rsid w:val="00212A5E"/>
    <w:rsid w:val="00212B6D"/>
    <w:rsid w:val="00220568"/>
    <w:rsid w:val="0022229E"/>
    <w:rsid w:val="0022375B"/>
    <w:rsid w:val="00227DCA"/>
    <w:rsid w:val="00233F52"/>
    <w:rsid w:val="00242BF3"/>
    <w:rsid w:val="00243E4F"/>
    <w:rsid w:val="002507C1"/>
    <w:rsid w:val="00253898"/>
    <w:rsid w:val="0025441F"/>
    <w:rsid w:val="002558D3"/>
    <w:rsid w:val="002663B6"/>
    <w:rsid w:val="002702AA"/>
    <w:rsid w:val="00272871"/>
    <w:rsid w:val="00284F76"/>
    <w:rsid w:val="0028625B"/>
    <w:rsid w:val="00287DDF"/>
    <w:rsid w:val="002915D1"/>
    <w:rsid w:val="00293E2C"/>
    <w:rsid w:val="002940FB"/>
    <w:rsid w:val="00295AA0"/>
    <w:rsid w:val="002A12CC"/>
    <w:rsid w:val="002B2E3C"/>
    <w:rsid w:val="002B4A74"/>
    <w:rsid w:val="002B50EF"/>
    <w:rsid w:val="002B69EA"/>
    <w:rsid w:val="002B7EC0"/>
    <w:rsid w:val="002C349E"/>
    <w:rsid w:val="002D03A2"/>
    <w:rsid w:val="002D0A57"/>
    <w:rsid w:val="002D33D7"/>
    <w:rsid w:val="002D61BB"/>
    <w:rsid w:val="002D7EA5"/>
    <w:rsid w:val="002E4DD4"/>
    <w:rsid w:val="002E501D"/>
    <w:rsid w:val="002F2A18"/>
    <w:rsid w:val="002F4295"/>
    <w:rsid w:val="002F7A49"/>
    <w:rsid w:val="003002DC"/>
    <w:rsid w:val="003014C5"/>
    <w:rsid w:val="00302FE2"/>
    <w:rsid w:val="00304FD4"/>
    <w:rsid w:val="003114A1"/>
    <w:rsid w:val="003137CE"/>
    <w:rsid w:val="00320A79"/>
    <w:rsid w:val="00325721"/>
    <w:rsid w:val="00331511"/>
    <w:rsid w:val="00333643"/>
    <w:rsid w:val="00340586"/>
    <w:rsid w:val="003405B9"/>
    <w:rsid w:val="00342913"/>
    <w:rsid w:val="00344DBD"/>
    <w:rsid w:val="0034570F"/>
    <w:rsid w:val="003518E7"/>
    <w:rsid w:val="0035528F"/>
    <w:rsid w:val="0036128E"/>
    <w:rsid w:val="0036763D"/>
    <w:rsid w:val="003771A0"/>
    <w:rsid w:val="0037763C"/>
    <w:rsid w:val="00383241"/>
    <w:rsid w:val="00383B4B"/>
    <w:rsid w:val="00384561"/>
    <w:rsid w:val="0038673A"/>
    <w:rsid w:val="00392ED7"/>
    <w:rsid w:val="0039304E"/>
    <w:rsid w:val="00397F88"/>
    <w:rsid w:val="003A0DAE"/>
    <w:rsid w:val="003A1A33"/>
    <w:rsid w:val="003A1D13"/>
    <w:rsid w:val="003A740F"/>
    <w:rsid w:val="003B2EC1"/>
    <w:rsid w:val="003B53AD"/>
    <w:rsid w:val="003C2DAE"/>
    <w:rsid w:val="003C3021"/>
    <w:rsid w:val="003C503D"/>
    <w:rsid w:val="003C5395"/>
    <w:rsid w:val="003C611C"/>
    <w:rsid w:val="003D1399"/>
    <w:rsid w:val="003D510A"/>
    <w:rsid w:val="003D6EE0"/>
    <w:rsid w:val="003E471F"/>
    <w:rsid w:val="003E498B"/>
    <w:rsid w:val="003E5EF6"/>
    <w:rsid w:val="003E6003"/>
    <w:rsid w:val="003F0E59"/>
    <w:rsid w:val="003F260E"/>
    <w:rsid w:val="003F462E"/>
    <w:rsid w:val="00402C63"/>
    <w:rsid w:val="004058A8"/>
    <w:rsid w:val="00412375"/>
    <w:rsid w:val="00415CFD"/>
    <w:rsid w:val="004171A6"/>
    <w:rsid w:val="00422EE2"/>
    <w:rsid w:val="00432D08"/>
    <w:rsid w:val="00436A60"/>
    <w:rsid w:val="004457F5"/>
    <w:rsid w:val="00454952"/>
    <w:rsid w:val="0045701C"/>
    <w:rsid w:val="004570FE"/>
    <w:rsid w:val="00460E56"/>
    <w:rsid w:val="00466674"/>
    <w:rsid w:val="00476870"/>
    <w:rsid w:val="00481B26"/>
    <w:rsid w:val="00485CBD"/>
    <w:rsid w:val="00491B23"/>
    <w:rsid w:val="00492A4F"/>
    <w:rsid w:val="00496C00"/>
    <w:rsid w:val="004A29A3"/>
    <w:rsid w:val="004A4135"/>
    <w:rsid w:val="004B0D0A"/>
    <w:rsid w:val="004B2704"/>
    <w:rsid w:val="004B7A1A"/>
    <w:rsid w:val="004C1393"/>
    <w:rsid w:val="004C22F2"/>
    <w:rsid w:val="004C5B28"/>
    <w:rsid w:val="004C7461"/>
    <w:rsid w:val="004C7D4A"/>
    <w:rsid w:val="004D55E7"/>
    <w:rsid w:val="004D641C"/>
    <w:rsid w:val="004D76A1"/>
    <w:rsid w:val="004E66C8"/>
    <w:rsid w:val="004F1235"/>
    <w:rsid w:val="004F3D33"/>
    <w:rsid w:val="004F3F9D"/>
    <w:rsid w:val="004F4030"/>
    <w:rsid w:val="00501276"/>
    <w:rsid w:val="005072D1"/>
    <w:rsid w:val="005078DF"/>
    <w:rsid w:val="00510B96"/>
    <w:rsid w:val="00513886"/>
    <w:rsid w:val="005146CC"/>
    <w:rsid w:val="00522420"/>
    <w:rsid w:val="00524796"/>
    <w:rsid w:val="005252EB"/>
    <w:rsid w:val="005267F2"/>
    <w:rsid w:val="00530649"/>
    <w:rsid w:val="00535B53"/>
    <w:rsid w:val="00537753"/>
    <w:rsid w:val="0054222D"/>
    <w:rsid w:val="005443ED"/>
    <w:rsid w:val="0055535C"/>
    <w:rsid w:val="00556CF6"/>
    <w:rsid w:val="00557075"/>
    <w:rsid w:val="005720A2"/>
    <w:rsid w:val="0057728D"/>
    <w:rsid w:val="005813C5"/>
    <w:rsid w:val="00582E07"/>
    <w:rsid w:val="00593301"/>
    <w:rsid w:val="00593584"/>
    <w:rsid w:val="005A4774"/>
    <w:rsid w:val="005A5245"/>
    <w:rsid w:val="005A7000"/>
    <w:rsid w:val="005A7501"/>
    <w:rsid w:val="005B4C8E"/>
    <w:rsid w:val="005B7E92"/>
    <w:rsid w:val="005C58CA"/>
    <w:rsid w:val="005C7BDA"/>
    <w:rsid w:val="005D07C0"/>
    <w:rsid w:val="005D56B7"/>
    <w:rsid w:val="005D5A9F"/>
    <w:rsid w:val="005D7AA9"/>
    <w:rsid w:val="005E083B"/>
    <w:rsid w:val="005E13C6"/>
    <w:rsid w:val="005E221A"/>
    <w:rsid w:val="005E4478"/>
    <w:rsid w:val="005F7E0F"/>
    <w:rsid w:val="00602209"/>
    <w:rsid w:val="00602F57"/>
    <w:rsid w:val="0061075E"/>
    <w:rsid w:val="0061300C"/>
    <w:rsid w:val="00616B4E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54BB0"/>
    <w:rsid w:val="006637D6"/>
    <w:rsid w:val="006703C1"/>
    <w:rsid w:val="006726A9"/>
    <w:rsid w:val="006734CA"/>
    <w:rsid w:val="00674259"/>
    <w:rsid w:val="006775C9"/>
    <w:rsid w:val="00680573"/>
    <w:rsid w:val="00680867"/>
    <w:rsid w:val="00681038"/>
    <w:rsid w:val="006829DB"/>
    <w:rsid w:val="00692B24"/>
    <w:rsid w:val="00693577"/>
    <w:rsid w:val="00697794"/>
    <w:rsid w:val="006A09F8"/>
    <w:rsid w:val="006A1C75"/>
    <w:rsid w:val="006A25D5"/>
    <w:rsid w:val="006A674C"/>
    <w:rsid w:val="006B01FB"/>
    <w:rsid w:val="006B045E"/>
    <w:rsid w:val="006B055B"/>
    <w:rsid w:val="006C286A"/>
    <w:rsid w:val="006C2E6F"/>
    <w:rsid w:val="006C32B1"/>
    <w:rsid w:val="006C5B01"/>
    <w:rsid w:val="006C61FB"/>
    <w:rsid w:val="006D5E38"/>
    <w:rsid w:val="006E75E7"/>
    <w:rsid w:val="00700CA7"/>
    <w:rsid w:val="00704AE2"/>
    <w:rsid w:val="00706CE5"/>
    <w:rsid w:val="00716992"/>
    <w:rsid w:val="00721192"/>
    <w:rsid w:val="00721235"/>
    <w:rsid w:val="00725962"/>
    <w:rsid w:val="00727354"/>
    <w:rsid w:val="00727EF8"/>
    <w:rsid w:val="00732A86"/>
    <w:rsid w:val="00740628"/>
    <w:rsid w:val="007457C0"/>
    <w:rsid w:val="00752928"/>
    <w:rsid w:val="00753464"/>
    <w:rsid w:val="007535F2"/>
    <w:rsid w:val="00763483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3173"/>
    <w:rsid w:val="007C4A63"/>
    <w:rsid w:val="007C53E7"/>
    <w:rsid w:val="007D211A"/>
    <w:rsid w:val="007D2AA9"/>
    <w:rsid w:val="007D3EE4"/>
    <w:rsid w:val="007D76F9"/>
    <w:rsid w:val="007E07B1"/>
    <w:rsid w:val="007F2207"/>
    <w:rsid w:val="007F7513"/>
    <w:rsid w:val="0080284D"/>
    <w:rsid w:val="00802A45"/>
    <w:rsid w:val="008032BC"/>
    <w:rsid w:val="00803557"/>
    <w:rsid w:val="00813ECE"/>
    <w:rsid w:val="00816270"/>
    <w:rsid w:val="008162E0"/>
    <w:rsid w:val="00824A4F"/>
    <w:rsid w:val="008303E6"/>
    <w:rsid w:val="0083392B"/>
    <w:rsid w:val="00834DFA"/>
    <w:rsid w:val="00837786"/>
    <w:rsid w:val="008414B4"/>
    <w:rsid w:val="0084437F"/>
    <w:rsid w:val="00853210"/>
    <w:rsid w:val="008560F4"/>
    <w:rsid w:val="00857857"/>
    <w:rsid w:val="00860C7D"/>
    <w:rsid w:val="00861633"/>
    <w:rsid w:val="00863B92"/>
    <w:rsid w:val="008722A1"/>
    <w:rsid w:val="00874415"/>
    <w:rsid w:val="00877D25"/>
    <w:rsid w:val="008811CA"/>
    <w:rsid w:val="00890248"/>
    <w:rsid w:val="00892C86"/>
    <w:rsid w:val="00893CD3"/>
    <w:rsid w:val="00894B08"/>
    <w:rsid w:val="00896643"/>
    <w:rsid w:val="008A7437"/>
    <w:rsid w:val="008B17A3"/>
    <w:rsid w:val="008B185C"/>
    <w:rsid w:val="008B559E"/>
    <w:rsid w:val="008B55DE"/>
    <w:rsid w:val="008B5B0B"/>
    <w:rsid w:val="008C07B9"/>
    <w:rsid w:val="008C624D"/>
    <w:rsid w:val="008C6D46"/>
    <w:rsid w:val="008C7A64"/>
    <w:rsid w:val="008D0AA7"/>
    <w:rsid w:val="008D15DF"/>
    <w:rsid w:val="008D6E92"/>
    <w:rsid w:val="008E062C"/>
    <w:rsid w:val="008E2FDA"/>
    <w:rsid w:val="008E547D"/>
    <w:rsid w:val="008E575D"/>
    <w:rsid w:val="008F1073"/>
    <w:rsid w:val="008F23AB"/>
    <w:rsid w:val="008F5692"/>
    <w:rsid w:val="008F6834"/>
    <w:rsid w:val="009009EC"/>
    <w:rsid w:val="00900AD1"/>
    <w:rsid w:val="0090166B"/>
    <w:rsid w:val="009017F7"/>
    <w:rsid w:val="009023DB"/>
    <w:rsid w:val="00910C68"/>
    <w:rsid w:val="00912F97"/>
    <w:rsid w:val="00916877"/>
    <w:rsid w:val="00920A62"/>
    <w:rsid w:val="00925E1C"/>
    <w:rsid w:val="00933FC6"/>
    <w:rsid w:val="00941B53"/>
    <w:rsid w:val="0094202C"/>
    <w:rsid w:val="00942919"/>
    <w:rsid w:val="00945848"/>
    <w:rsid w:val="00945AE8"/>
    <w:rsid w:val="00951C85"/>
    <w:rsid w:val="0095677C"/>
    <w:rsid w:val="00956E9E"/>
    <w:rsid w:val="00957FFD"/>
    <w:rsid w:val="00970AA9"/>
    <w:rsid w:val="00971C38"/>
    <w:rsid w:val="00974B81"/>
    <w:rsid w:val="009752B0"/>
    <w:rsid w:val="00980D42"/>
    <w:rsid w:val="009811BC"/>
    <w:rsid w:val="0098337E"/>
    <w:rsid w:val="00986574"/>
    <w:rsid w:val="009866F4"/>
    <w:rsid w:val="009934F5"/>
    <w:rsid w:val="0099793A"/>
    <w:rsid w:val="009A1346"/>
    <w:rsid w:val="009B2AD7"/>
    <w:rsid w:val="009B68B7"/>
    <w:rsid w:val="009C17D2"/>
    <w:rsid w:val="009C5253"/>
    <w:rsid w:val="009C5395"/>
    <w:rsid w:val="009C5FFB"/>
    <w:rsid w:val="009C6009"/>
    <w:rsid w:val="009D32B8"/>
    <w:rsid w:val="009D3370"/>
    <w:rsid w:val="009E2458"/>
    <w:rsid w:val="009E52DE"/>
    <w:rsid w:val="009E5EC7"/>
    <w:rsid w:val="009F0176"/>
    <w:rsid w:val="009F187D"/>
    <w:rsid w:val="009F2492"/>
    <w:rsid w:val="009F5F69"/>
    <w:rsid w:val="00A0076A"/>
    <w:rsid w:val="00A0280D"/>
    <w:rsid w:val="00A02E61"/>
    <w:rsid w:val="00A0591B"/>
    <w:rsid w:val="00A1187C"/>
    <w:rsid w:val="00A21F80"/>
    <w:rsid w:val="00A22BFA"/>
    <w:rsid w:val="00A276F6"/>
    <w:rsid w:val="00A305F4"/>
    <w:rsid w:val="00A307D7"/>
    <w:rsid w:val="00A421CD"/>
    <w:rsid w:val="00A43B8D"/>
    <w:rsid w:val="00A53351"/>
    <w:rsid w:val="00A615C2"/>
    <w:rsid w:val="00A67709"/>
    <w:rsid w:val="00A71D26"/>
    <w:rsid w:val="00A80FE8"/>
    <w:rsid w:val="00A85943"/>
    <w:rsid w:val="00A94C58"/>
    <w:rsid w:val="00A97E0D"/>
    <w:rsid w:val="00AA10A7"/>
    <w:rsid w:val="00AC6DD8"/>
    <w:rsid w:val="00AD0F34"/>
    <w:rsid w:val="00AD4212"/>
    <w:rsid w:val="00AD4785"/>
    <w:rsid w:val="00AD6762"/>
    <w:rsid w:val="00AE0120"/>
    <w:rsid w:val="00AE0E9D"/>
    <w:rsid w:val="00AE2BAD"/>
    <w:rsid w:val="00AE3ADB"/>
    <w:rsid w:val="00AE7BD4"/>
    <w:rsid w:val="00AF595B"/>
    <w:rsid w:val="00B0157F"/>
    <w:rsid w:val="00B107F2"/>
    <w:rsid w:val="00B16687"/>
    <w:rsid w:val="00B1783A"/>
    <w:rsid w:val="00B22DD3"/>
    <w:rsid w:val="00B2542A"/>
    <w:rsid w:val="00B31906"/>
    <w:rsid w:val="00B33891"/>
    <w:rsid w:val="00B34DDB"/>
    <w:rsid w:val="00B375D3"/>
    <w:rsid w:val="00B4571B"/>
    <w:rsid w:val="00B468CF"/>
    <w:rsid w:val="00B47D99"/>
    <w:rsid w:val="00B51B49"/>
    <w:rsid w:val="00B5258F"/>
    <w:rsid w:val="00B53DA8"/>
    <w:rsid w:val="00B55483"/>
    <w:rsid w:val="00B611F1"/>
    <w:rsid w:val="00B721FC"/>
    <w:rsid w:val="00B753DD"/>
    <w:rsid w:val="00B75D50"/>
    <w:rsid w:val="00B778B4"/>
    <w:rsid w:val="00B81088"/>
    <w:rsid w:val="00B817C4"/>
    <w:rsid w:val="00B842A9"/>
    <w:rsid w:val="00B8444E"/>
    <w:rsid w:val="00B845D3"/>
    <w:rsid w:val="00B86FF5"/>
    <w:rsid w:val="00B927D7"/>
    <w:rsid w:val="00BB6C1F"/>
    <w:rsid w:val="00BB7C97"/>
    <w:rsid w:val="00BC1A10"/>
    <w:rsid w:val="00BD198F"/>
    <w:rsid w:val="00BE63A1"/>
    <w:rsid w:val="00BE7B7D"/>
    <w:rsid w:val="00BF158C"/>
    <w:rsid w:val="00BF26FC"/>
    <w:rsid w:val="00BF3CFD"/>
    <w:rsid w:val="00BF5576"/>
    <w:rsid w:val="00BF664F"/>
    <w:rsid w:val="00BF68A5"/>
    <w:rsid w:val="00C14B79"/>
    <w:rsid w:val="00C14BB8"/>
    <w:rsid w:val="00C168EC"/>
    <w:rsid w:val="00C17E85"/>
    <w:rsid w:val="00C17ED0"/>
    <w:rsid w:val="00C2759A"/>
    <w:rsid w:val="00C41D92"/>
    <w:rsid w:val="00C44756"/>
    <w:rsid w:val="00C4518F"/>
    <w:rsid w:val="00C47687"/>
    <w:rsid w:val="00C47E1C"/>
    <w:rsid w:val="00C51FE8"/>
    <w:rsid w:val="00C53BCA"/>
    <w:rsid w:val="00C62217"/>
    <w:rsid w:val="00C65179"/>
    <w:rsid w:val="00C65939"/>
    <w:rsid w:val="00C66F52"/>
    <w:rsid w:val="00C677CE"/>
    <w:rsid w:val="00C7170D"/>
    <w:rsid w:val="00C754BD"/>
    <w:rsid w:val="00C75BAF"/>
    <w:rsid w:val="00C8299E"/>
    <w:rsid w:val="00C85EDA"/>
    <w:rsid w:val="00C93B25"/>
    <w:rsid w:val="00C966B9"/>
    <w:rsid w:val="00C9694A"/>
    <w:rsid w:val="00C97AF0"/>
    <w:rsid w:val="00CA0CFB"/>
    <w:rsid w:val="00CC05B0"/>
    <w:rsid w:val="00CC0DDF"/>
    <w:rsid w:val="00CC2BED"/>
    <w:rsid w:val="00CC4A5A"/>
    <w:rsid w:val="00CD232C"/>
    <w:rsid w:val="00CD696B"/>
    <w:rsid w:val="00CD6FD2"/>
    <w:rsid w:val="00CE2CC5"/>
    <w:rsid w:val="00CE6185"/>
    <w:rsid w:val="00CF36C9"/>
    <w:rsid w:val="00CF7AA5"/>
    <w:rsid w:val="00D01FD0"/>
    <w:rsid w:val="00D01FF9"/>
    <w:rsid w:val="00D16509"/>
    <w:rsid w:val="00D2254F"/>
    <w:rsid w:val="00D226F9"/>
    <w:rsid w:val="00D31067"/>
    <w:rsid w:val="00D31154"/>
    <w:rsid w:val="00D3316C"/>
    <w:rsid w:val="00D3694B"/>
    <w:rsid w:val="00D370B4"/>
    <w:rsid w:val="00D4049A"/>
    <w:rsid w:val="00D406FB"/>
    <w:rsid w:val="00D4431A"/>
    <w:rsid w:val="00D44F35"/>
    <w:rsid w:val="00D508F9"/>
    <w:rsid w:val="00D567C7"/>
    <w:rsid w:val="00D579EE"/>
    <w:rsid w:val="00D63135"/>
    <w:rsid w:val="00D67F17"/>
    <w:rsid w:val="00D75C6C"/>
    <w:rsid w:val="00D901D4"/>
    <w:rsid w:val="00D90465"/>
    <w:rsid w:val="00DA09AC"/>
    <w:rsid w:val="00DA2D83"/>
    <w:rsid w:val="00DA7612"/>
    <w:rsid w:val="00DB5026"/>
    <w:rsid w:val="00DB7D0D"/>
    <w:rsid w:val="00DC0415"/>
    <w:rsid w:val="00DC1807"/>
    <w:rsid w:val="00DC33F6"/>
    <w:rsid w:val="00DD19A3"/>
    <w:rsid w:val="00DD3F80"/>
    <w:rsid w:val="00DE4A40"/>
    <w:rsid w:val="00E002FE"/>
    <w:rsid w:val="00E03D11"/>
    <w:rsid w:val="00E04AB6"/>
    <w:rsid w:val="00E062C4"/>
    <w:rsid w:val="00E1472C"/>
    <w:rsid w:val="00E151B6"/>
    <w:rsid w:val="00E15496"/>
    <w:rsid w:val="00E16D42"/>
    <w:rsid w:val="00E22A86"/>
    <w:rsid w:val="00E24C27"/>
    <w:rsid w:val="00E24EC9"/>
    <w:rsid w:val="00E25F59"/>
    <w:rsid w:val="00E3029C"/>
    <w:rsid w:val="00E30A48"/>
    <w:rsid w:val="00E33719"/>
    <w:rsid w:val="00E371B1"/>
    <w:rsid w:val="00E40B2E"/>
    <w:rsid w:val="00E446E2"/>
    <w:rsid w:val="00E50150"/>
    <w:rsid w:val="00E51689"/>
    <w:rsid w:val="00E54B64"/>
    <w:rsid w:val="00E5638A"/>
    <w:rsid w:val="00E564EB"/>
    <w:rsid w:val="00E62A7C"/>
    <w:rsid w:val="00E63D27"/>
    <w:rsid w:val="00E6570D"/>
    <w:rsid w:val="00E66430"/>
    <w:rsid w:val="00E73243"/>
    <w:rsid w:val="00E75460"/>
    <w:rsid w:val="00E77073"/>
    <w:rsid w:val="00E77EE3"/>
    <w:rsid w:val="00E81621"/>
    <w:rsid w:val="00E8210B"/>
    <w:rsid w:val="00E82669"/>
    <w:rsid w:val="00E84D8B"/>
    <w:rsid w:val="00E86A39"/>
    <w:rsid w:val="00E91E37"/>
    <w:rsid w:val="00E926C6"/>
    <w:rsid w:val="00E94719"/>
    <w:rsid w:val="00E96BCB"/>
    <w:rsid w:val="00E96EE8"/>
    <w:rsid w:val="00E9779C"/>
    <w:rsid w:val="00EA0491"/>
    <w:rsid w:val="00EA7565"/>
    <w:rsid w:val="00EB01AE"/>
    <w:rsid w:val="00EB0EC9"/>
    <w:rsid w:val="00EB471E"/>
    <w:rsid w:val="00EC49EE"/>
    <w:rsid w:val="00EC5868"/>
    <w:rsid w:val="00EC6C2F"/>
    <w:rsid w:val="00ED171F"/>
    <w:rsid w:val="00ED360A"/>
    <w:rsid w:val="00ED5B21"/>
    <w:rsid w:val="00ED64A2"/>
    <w:rsid w:val="00ED791E"/>
    <w:rsid w:val="00EE0083"/>
    <w:rsid w:val="00EE15AC"/>
    <w:rsid w:val="00EF0142"/>
    <w:rsid w:val="00EF32F4"/>
    <w:rsid w:val="00F00F91"/>
    <w:rsid w:val="00F05D49"/>
    <w:rsid w:val="00F05EC0"/>
    <w:rsid w:val="00F06F35"/>
    <w:rsid w:val="00F070A5"/>
    <w:rsid w:val="00F07AC2"/>
    <w:rsid w:val="00F12CCE"/>
    <w:rsid w:val="00F12F85"/>
    <w:rsid w:val="00F20EC5"/>
    <w:rsid w:val="00F25534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63F37"/>
    <w:rsid w:val="00F75D6C"/>
    <w:rsid w:val="00F77713"/>
    <w:rsid w:val="00F81BDE"/>
    <w:rsid w:val="00F82D63"/>
    <w:rsid w:val="00F85F11"/>
    <w:rsid w:val="00F95288"/>
    <w:rsid w:val="00FA01DA"/>
    <w:rsid w:val="00FA5138"/>
    <w:rsid w:val="00FA648F"/>
    <w:rsid w:val="00FB7D3F"/>
    <w:rsid w:val="00FD1EC1"/>
    <w:rsid w:val="00FE76AC"/>
    <w:rsid w:val="00FF1C2F"/>
    <w:rsid w:val="00FF1D13"/>
    <w:rsid w:val="00FF463F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uiPriority="20" w:name="Emphasis"/>
    <w:lsdException w:uiPriority="99" w:name="Normal (Web)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Variable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styleId="Naslov1" w:type="paragraph">
    <w:name w:val="heading 1"/>
    <w:basedOn w:val="Normal"/>
    <w:link w:val="Naslov1Char"/>
    <w:uiPriority w:val="9"/>
    <w:qFormat/>
    <w:rsid w:val="006C5B01"/>
    <w:pPr>
      <w:spacing w:afterAutospacing="true" w:after="100" w:beforeAutospacing="true" w:before="100"/>
      <w:outlineLvl w:val="0"/>
    </w:pPr>
    <w:rPr>
      <w:rFonts w:hAnsi="Anivers-Regular" w:ascii="Anivers-Regular"/>
      <w:color w:val="A6A6A6"/>
      <w:kern w:val="36"/>
      <w:szCs w:val="24"/>
      <w:lang w:val="hr-HR"/>
    </w:rPr>
  </w:style>
  <w:style w:styleId="Naslov2" w:type="paragraph">
    <w:name w:val="heading 2"/>
    <w:basedOn w:val="Normal"/>
    <w:link w:val="Naslov2Char"/>
    <w:uiPriority w:val="9"/>
    <w:qFormat/>
    <w:rsid w:val="006C5B01"/>
    <w:pPr>
      <w:spacing w:afterAutospacing="true" w:after="100" w:beforeAutospacing="true" w:before="100"/>
      <w:outlineLvl w:val="1"/>
    </w:pPr>
    <w:rPr>
      <w:rFonts w:hAnsi="Anivers-Regular" w:ascii="Anivers-Regular"/>
      <w:color w:val="A6A6A6"/>
      <w:szCs w:val="24"/>
      <w:lang w:val="hr-HR"/>
    </w:rPr>
  </w:style>
  <w:style w:styleId="Naslov3" w:type="paragraph">
    <w:name w:val="heading 3"/>
    <w:basedOn w:val="Normal"/>
    <w:link w:val="Naslov3Char"/>
    <w:uiPriority w:val="9"/>
    <w:qFormat/>
    <w:rsid w:val="006C5B01"/>
    <w:pPr>
      <w:spacing w:afterAutospacing="true" w:after="100" w:beforeAutospacing="true" w:before="100"/>
      <w:outlineLvl w:val="2"/>
    </w:pPr>
    <w:rPr>
      <w:rFonts w:hAnsi="Anivers-Regular" w:ascii="Anivers-Regular"/>
      <w:color w:val="A6A6A6"/>
      <w:szCs w:val="24"/>
      <w:lang w:val="hr-HR"/>
    </w:rPr>
  </w:style>
  <w:style w:styleId="Naslov4" w:type="paragraph">
    <w:name w:val="heading 4"/>
    <w:basedOn w:val="Normal"/>
    <w:link w:val="Naslov4Char"/>
    <w:uiPriority w:val="9"/>
    <w:qFormat/>
    <w:rsid w:val="006C5B01"/>
    <w:pPr>
      <w:spacing w:afterAutospacing="true" w:after="100" w:beforeAutospacing="true" w:before="100"/>
      <w:outlineLvl w:val="3"/>
    </w:pPr>
    <w:rPr>
      <w:rFonts w:hAnsi="Anivers-Regular" w:ascii="Anivers-Regular"/>
      <w:color w:val="A6A6A6"/>
      <w:szCs w:val="24"/>
      <w:lang w:val="hr-HR"/>
    </w:rPr>
  </w:style>
  <w:style w:styleId="Naslov5" w:type="paragraph">
    <w:name w:val="heading 5"/>
    <w:basedOn w:val="Normal"/>
    <w:link w:val="Naslov5Char"/>
    <w:uiPriority w:val="9"/>
    <w:qFormat/>
    <w:rsid w:val="006C5B01"/>
    <w:pPr>
      <w:spacing w:afterAutospacing="true" w:after="100" w:beforeAutospacing="true" w:before="100"/>
      <w:outlineLvl w:val="4"/>
    </w:pPr>
    <w:rPr>
      <w:rFonts w:hAnsi="Anivers-Regular" w:ascii="Anivers-Regular"/>
      <w:color w:val="A6A6A6"/>
      <w:szCs w:val="24"/>
      <w:lang w:val="hr-HR"/>
    </w:rPr>
  </w:style>
  <w:style w:styleId="Naslov6" w:type="paragraph">
    <w:name w:val="heading 6"/>
    <w:basedOn w:val="Normal"/>
    <w:link w:val="Naslov6Char"/>
    <w:uiPriority w:val="9"/>
    <w:qFormat/>
    <w:rsid w:val="006C5B01"/>
    <w:pPr>
      <w:spacing w:afterAutospacing="true" w:after="100" w:beforeAutospacing="true" w:before="100"/>
      <w:outlineLvl w:val="5"/>
    </w:pPr>
    <w:rPr>
      <w:rFonts w:hAnsi="Anivers-Regular" w:ascii="Anivers-Regular"/>
      <w:color w:val="A6A6A6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692B2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A74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740F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392ED7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EC586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6C5B01"/>
    <w:rPr>
      <w:rFonts w:hAnsi="Anivers-Regular" w:ascii="Anivers-Regular"/>
      <w:color w:val="A6A6A6"/>
      <w:kern w:val="36"/>
      <w:sz w:val="24"/>
      <w:szCs w:val="24"/>
    </w:rPr>
  </w:style>
  <w:style w:customStyle="true" w:styleId="Naslov2Char" w:type="character">
    <w:name w:val="Naslov 2 Char"/>
    <w:basedOn w:val="Zadanifontodlomka"/>
    <w:link w:val="Naslov2"/>
    <w:uiPriority w:val="9"/>
    <w:rsid w:val="006C5B01"/>
    <w:rPr>
      <w:rFonts w:hAnsi="Anivers-Regular" w:ascii="Anivers-Regular"/>
      <w:color w:val="A6A6A6"/>
      <w:sz w:val="24"/>
      <w:szCs w:val="24"/>
    </w:rPr>
  </w:style>
  <w:style w:customStyle="true" w:styleId="Naslov3Char" w:type="character">
    <w:name w:val="Naslov 3 Char"/>
    <w:basedOn w:val="Zadanifontodlomka"/>
    <w:link w:val="Naslov3"/>
    <w:uiPriority w:val="9"/>
    <w:rsid w:val="006C5B01"/>
    <w:rPr>
      <w:rFonts w:hAnsi="Anivers-Regular" w:ascii="Anivers-Regular"/>
      <w:color w:val="A6A6A6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6C5B01"/>
    <w:rPr>
      <w:rFonts w:hAnsi="Anivers-Regular" w:ascii="Anivers-Regular"/>
      <w:color w:val="A6A6A6"/>
      <w:sz w:val="24"/>
      <w:szCs w:val="24"/>
    </w:rPr>
  </w:style>
  <w:style w:customStyle="true" w:styleId="Naslov5Char" w:type="character">
    <w:name w:val="Naslov 5 Char"/>
    <w:basedOn w:val="Zadanifontodlomka"/>
    <w:link w:val="Naslov5"/>
    <w:uiPriority w:val="9"/>
    <w:rsid w:val="006C5B01"/>
    <w:rPr>
      <w:rFonts w:hAnsi="Anivers-Regular" w:ascii="Anivers-Regular"/>
      <w:color w:val="A6A6A6"/>
      <w:sz w:val="24"/>
      <w:szCs w:val="24"/>
    </w:rPr>
  </w:style>
  <w:style w:customStyle="true" w:styleId="Naslov6Char" w:type="character">
    <w:name w:val="Naslov 6 Char"/>
    <w:basedOn w:val="Zadanifontodlomka"/>
    <w:link w:val="Naslov6"/>
    <w:uiPriority w:val="9"/>
    <w:rsid w:val="006C5B01"/>
    <w:rPr>
      <w:rFonts w:hAnsi="Anivers-Regular" w:ascii="Anivers-Regular"/>
      <w:color w:val="A6A6A6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6C5B01"/>
    <w:rPr>
      <w:strike w:val="false"/>
      <w:dstrike w:val="false"/>
      <w:color w:val="AA0000"/>
      <w:u w:val="none"/>
      <w:effect w:val="none"/>
    </w:rPr>
  </w:style>
  <w:style w:styleId="SlijeenaHiperveza" w:type="character">
    <w:name w:val="FollowedHyperlink"/>
    <w:basedOn w:val="Zadanifontodlomka"/>
    <w:uiPriority w:val="99"/>
    <w:unhideWhenUsed/>
    <w:rsid w:val="006C5B01"/>
    <w:rPr>
      <w:strike w:val="false"/>
      <w:dstrike w:val="false"/>
      <w:color w:val="660000"/>
      <w:u w:val="none"/>
      <w:effect w:val="none"/>
    </w:rPr>
  </w:style>
  <w:style w:styleId="HTML-adresa" w:type="paragraph">
    <w:name w:val="HTML Address"/>
    <w:basedOn w:val="Normal"/>
    <w:link w:val="HTML-adresaChar"/>
    <w:uiPriority w:val="99"/>
    <w:unhideWhenUsed/>
    <w:rsid w:val="006C5B01"/>
    <w:rPr>
      <w:rFonts w:hAnsi="Times New Roman" w:ascii="Times New Roman"/>
      <w:szCs w:val="24"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rsid w:val="006C5B01"/>
    <w:rPr>
      <w:sz w:val="24"/>
      <w:szCs w:val="24"/>
    </w:rPr>
  </w:style>
  <w:style w:styleId="HTML-navod" w:type="character">
    <w:name w:val="HTML Cite"/>
    <w:basedOn w:val="Zadanifontodlomka"/>
    <w:uiPriority w:val="99"/>
    <w:unhideWhenUsed/>
    <w:rsid w:val="006C5B01"/>
    <w:rPr>
      <w:b w:val="false"/>
      <w:bCs w:val="false"/>
      <w:i w:val="false"/>
      <w:iCs w:val="false"/>
    </w:rPr>
  </w:style>
  <w:style w:styleId="HTML-kod" w:type="character">
    <w:name w:val="HTML Code"/>
    <w:basedOn w:val="Zadanifontodlomka"/>
    <w:uiPriority w:val="99"/>
    <w:unhideWhenUsed/>
    <w:rsid w:val="006C5B01"/>
    <w:rPr>
      <w:rFonts w:cs="Courier New" w:eastAsia="Times New Roman" w:hAnsi="Courier New" w:ascii="Courier New" w:hint="default"/>
      <w:b w:val="false"/>
      <w:bCs w:val="false"/>
      <w:i w:val="false"/>
      <w:iCs w:val="false"/>
      <w:sz w:val="24"/>
      <w:szCs w:val="24"/>
    </w:rPr>
  </w:style>
  <w:style w:styleId="HTML-definicija" w:type="character">
    <w:name w:val="HTML Definition"/>
    <w:basedOn w:val="Zadanifontodlomka"/>
    <w:uiPriority w:val="99"/>
    <w:unhideWhenUsed/>
    <w:rsid w:val="006C5B01"/>
    <w:rPr>
      <w:b w:val="false"/>
      <w:bCs w:val="false"/>
      <w:i w:val="false"/>
      <w:iCs w:val="false"/>
    </w:rPr>
  </w:style>
  <w:style w:styleId="Istaknuto" w:type="character">
    <w:name w:val="Emphasis"/>
    <w:basedOn w:val="Zadanifontodlomka"/>
    <w:uiPriority w:val="20"/>
    <w:qFormat/>
    <w:rsid w:val="006C5B01"/>
    <w:rPr>
      <w:b w:val="false"/>
      <w:bCs w:val="false"/>
      <w:i w:val="false"/>
      <w:iCs w:val="false"/>
    </w:rPr>
  </w:style>
  <w:style w:styleId="HTML-tipkovnica" w:type="character">
    <w:name w:val="HTML Keyboard"/>
    <w:basedOn w:val="Zadanifontodlomka"/>
    <w:uiPriority w:val="99"/>
    <w:unhideWhenUsed/>
    <w:rsid w:val="006C5B01"/>
    <w:rPr>
      <w:rFonts w:cs="Courier New" w:eastAsia="Times New Roman" w:hAnsi="Courier New" w:ascii="Courier New" w:hint="default"/>
      <w:sz w:val="24"/>
      <w:szCs w:val="24"/>
    </w:rPr>
  </w:style>
  <w:style w:styleId="HTMLunaprijedoblikovano" w:type="paragraph">
    <w:name w:val="HTML Preformatted"/>
    <w:basedOn w:val="Normal"/>
    <w:link w:val="HTMLunaprijedoblikovanoChar"/>
    <w:uiPriority w:val="99"/>
    <w:unhideWhenUsed/>
    <w:rsid w:val="006C5B01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szCs w:val="24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rsid w:val="006C5B01"/>
    <w:rPr>
      <w:rFonts w:cs="Courier New" w:hAnsi="Courier New" w:ascii="Courier New"/>
      <w:sz w:val="24"/>
      <w:szCs w:val="24"/>
    </w:rPr>
  </w:style>
  <w:style w:styleId="HTML-primjer" w:type="character">
    <w:name w:val="HTML Sample"/>
    <w:basedOn w:val="Zadanifontodlomka"/>
    <w:uiPriority w:val="99"/>
    <w:unhideWhenUsed/>
    <w:rsid w:val="006C5B01"/>
    <w:rPr>
      <w:rFonts w:cs="Courier New" w:eastAsia="Times New Roman" w:hAnsi="Courier New" w:ascii="Courier New" w:hint="default"/>
      <w:sz w:val="24"/>
      <w:szCs w:val="24"/>
    </w:rPr>
  </w:style>
  <w:style w:styleId="Naglaeno" w:type="character">
    <w:name w:val="Strong"/>
    <w:basedOn w:val="Zadanifontodlomka"/>
    <w:uiPriority w:val="22"/>
    <w:qFormat/>
    <w:rsid w:val="006C5B01"/>
    <w:rPr>
      <w:b w:val="false"/>
      <w:bCs w:val="false"/>
      <w:i w:val="false"/>
      <w:iCs w:val="false"/>
    </w:rPr>
  </w:style>
  <w:style w:styleId="HTML-varijabla" w:type="character">
    <w:name w:val="HTML Variable"/>
    <w:basedOn w:val="Zadanifontodlomka"/>
    <w:uiPriority w:val="99"/>
    <w:unhideWhenUsed/>
    <w:rsid w:val="006C5B01"/>
    <w:rPr>
      <w:b w:val="false"/>
      <w:bCs w:val="false"/>
      <w:i w:val="false"/>
      <w:iCs w:val="false"/>
    </w:rPr>
  </w:style>
  <w:style w:styleId="StandardWeb" w:type="paragraph">
    <w:name w:val="Normal (Web)"/>
    <w:basedOn w:val="Normal"/>
    <w:uiPriority w:val="99"/>
    <w:unhideWhenUsed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chromeframe" w:type="paragraph">
    <w:name w:val="chromeframe"/>
    <w:basedOn w:val="Normal"/>
    <w:rsid w:val="006C5B01"/>
    <w:pPr>
      <w:shd w:fill="CCCCCC" w:color="auto" w:val="clear"/>
      <w:spacing w:lineRule="atLeast" w:line="432" w:after="48" w:before="48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container12" w:type="paragraph">
    <w:name w:val="container_1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rid1" w:type="paragraph">
    <w:name w:val="grid_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2" w:type="paragraph">
    <w:name w:val="grid_2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3" w:type="paragraph">
    <w:name w:val="grid_3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4" w:type="paragraph">
    <w:name w:val="grid_4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5" w:type="paragraph">
    <w:name w:val="grid_5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6" w:type="paragraph">
    <w:name w:val="grid_6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7" w:type="paragraph">
    <w:name w:val="grid_7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8" w:type="paragraph">
    <w:name w:val="grid_8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9" w:type="paragraph">
    <w:name w:val="grid_9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0" w:type="paragraph">
    <w:name w:val="grid_10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1" w:type="paragraph">
    <w:name w:val="grid_1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2" w:type="paragraph">
    <w:name w:val="grid_12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alpha" w:type="paragraph">
    <w:name w:val="alpha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omega" w:type="paragraph">
    <w:name w:val="omega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clear" w:type="paragraph">
    <w:name w:val="cle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label" w:type="paragraph">
    <w:name w:val="lab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666666"/>
      <w:sz w:val="26"/>
      <w:szCs w:val="26"/>
      <w:lang w:val="hr-HR"/>
    </w:rPr>
  </w:style>
  <w:style w:customStyle="true" w:styleId="error" w:type="paragraph">
    <w:name w:val="erro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FF0000"/>
      <w:sz w:val="26"/>
      <w:szCs w:val="26"/>
      <w:lang w:val="hr-HR"/>
    </w:rPr>
  </w:style>
  <w:style w:customStyle="true" w:styleId="testimonial" w:type="paragraph">
    <w:name w:val="testimonial"/>
    <w:basedOn w:val="Normal"/>
    <w:rsid w:val="006C5B01"/>
    <w:pPr>
      <w:spacing w:lineRule="atLeast" w:line="432" w:after="300" w:before="300"/>
    </w:pPr>
    <w:rPr>
      <w:rFonts w:hAnsi="Times New Roman" w:ascii="Times New Roman"/>
      <w:sz w:val="26"/>
      <w:szCs w:val="26"/>
      <w:lang w:val="hr-HR"/>
    </w:rPr>
  </w:style>
  <w:style w:customStyle="true" w:styleId="galleria-container" w:type="paragraph">
    <w:name w:val="galleria-container"/>
    <w:basedOn w:val="Normal"/>
    <w:rsid w:val="006C5B01"/>
    <w:pPr>
      <w:shd w:fill="EE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r" w:type="paragraph">
    <w:name w:val="ir"/>
    <w:basedOn w:val="Normal"/>
    <w:rsid w:val="006C5B01"/>
    <w:pPr>
      <w:spacing w:lineRule="atLeast" w:line="432" w:afterAutospacing="true" w:after="100" w:beforeAutospacing="true" w:before="100"/>
      <w:ind w:firstLine="22384"/>
    </w:pPr>
    <w:rPr>
      <w:rFonts w:hAnsi="Times New Roman" w:ascii="Times New Roman"/>
      <w:sz w:val="26"/>
      <w:szCs w:val="26"/>
      <w:lang w:val="hr-HR"/>
    </w:rPr>
  </w:style>
  <w:style w:customStyle="true" w:styleId="visuallyhidden" w:type="paragraph">
    <w:name w:val="visuallyhidden"/>
    <w:basedOn w:val="Normal"/>
    <w:rsid w:val="006C5B01"/>
    <w:pPr>
      <w:spacing w:lineRule="atLeast" w:line="432"/>
      <w:ind w:right="-15" w:left="-15"/>
    </w:pPr>
    <w:rPr>
      <w:rFonts w:hAnsi="Times New Roman" w:ascii="Times New Roman"/>
      <w:sz w:val="26"/>
      <w:szCs w:val="26"/>
      <w:lang w:val="hr-HR"/>
    </w:rPr>
  </w:style>
  <w:style w:customStyle="true" w:styleId="ext-el-mask" w:type="paragraph">
    <w:name w:val="ext-el-mask"/>
    <w:basedOn w:val="Normal"/>
    <w:rsid w:val="006C5B01"/>
    <w:pPr>
      <w:shd w:fill="CCCCCC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el-mask-msg" w:type="paragraph">
    <w:name w:val="ext-el-mask-msg"/>
    <w:basedOn w:val="Normal"/>
    <w:rsid w:val="006C5B01"/>
    <w:pPr>
      <w:pBdr>
        <w:top w:space="2" w:sz="6" w:color="6593CF" w:val="single"/>
        <w:left w:space="2" w:sz="6" w:color="6593CF" w:val="single"/>
        <w:bottom w:space="2" w:sz="6" w:color="6593CF" w:val="single"/>
        <w:right w:space="2" w:sz="6" w:color="6593CF" w:val="single"/>
      </w:pBd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paint" w:type="paragraph">
    <w:name w:val="x-repai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tem-disabled" w:type="paragraph">
    <w:name w:val="x-item-disabl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808080"/>
      <w:sz w:val="26"/>
      <w:szCs w:val="26"/>
      <w:lang w:val="hr-HR"/>
    </w:rPr>
  </w:style>
  <w:style w:customStyle="true" w:styleId="x-splitbar-proxy" w:type="paragraph">
    <w:name w:val="x-splitbar-proxy"/>
    <w:basedOn w:val="Normal"/>
    <w:rsid w:val="006C5B01"/>
    <w:pPr>
      <w:shd w:fill="929090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color-palette" w:type="paragraph">
    <w:name w:val="x-color-palet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e-shadow" w:type="paragraph">
    <w:name w:val="x-ie-shadow"/>
    <w:basedOn w:val="Normal"/>
    <w:rsid w:val="006C5B01"/>
    <w:pPr>
      <w:shd w:fill="777777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shadow" w:type="paragraph">
    <w:name w:val="x-shado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loading-indicator" w:type="paragraph">
    <w:name w:val="loading-indicator"/>
    <w:basedOn w:val="Normal"/>
    <w:rsid w:val="006C5B01"/>
    <w:pPr>
      <w:spacing w:lineRule="atLeast" w:line="240" w:after="45" w:before="45"/>
      <w:ind w:right="45" w:left="45"/>
    </w:pPr>
    <w:rPr>
      <w:rFonts w:hAnsi="Times New Roman" w:ascii="Times New Roman"/>
      <w:sz w:val="17"/>
      <w:szCs w:val="17"/>
      <w:lang w:val="hr-HR"/>
    </w:rPr>
  </w:style>
  <w:style w:customStyle="true" w:styleId="x-drag-overlay" w:type="paragraph">
    <w:name w:val="x-drag-overla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clear" w:type="paragraph">
    <w:name w:val="x-clear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spotlight" w:type="paragraph">
    <w:name w:val="x-spotlight"/>
    <w:basedOn w:val="Normal"/>
    <w:rsid w:val="006C5B01"/>
    <w:pPr>
      <w:shd w:fill="CCCCCC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header" w:type="paragraph">
    <w:name w:val="x-tab-panel-header"/>
    <w:basedOn w:val="Normal"/>
    <w:rsid w:val="006C5B01"/>
    <w:pPr>
      <w:pBdr>
        <w:top w:space="0" w:sz="6" w:color="D0D0D0" w:val="single"/>
        <w:left w:space="0" w:sz="6" w:color="D0D0D0" w:val="single"/>
        <w:bottom w:space="2" w:sz="6" w:color="D0D0D0" w:val="single"/>
        <w:right w:space="0" w:sz="6" w:color="D0D0D0" w:val="single"/>
      </w:pBdr>
      <w:shd w:fill="EAEAEA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footer" w:type="paragraph">
    <w:name w:val="x-tab-panel-footer"/>
    <w:basedOn w:val="Normal"/>
    <w:rsid w:val="006C5B01"/>
    <w:pPr>
      <w:pBdr>
        <w:top w:space="2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EAEAEA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wrap" w:type="paragraph">
    <w:name w:val="x-tab-strip-wr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" w:type="paragraph">
    <w:name w:val="x-tab-panel-body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-top" w:type="paragraph">
    <w:name w:val="x-tab-panel-body-to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-bottom" w:type="paragraph">
    <w:name w:val="x-tab-panel-body-botto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croller-left" w:type="paragraph">
    <w:name w:val="x-tab-scroller-left"/>
    <w:basedOn w:val="Normal"/>
    <w:rsid w:val="006C5B01"/>
    <w:pPr>
      <w:pBdr>
        <w:bottom w:space="0" w:sz="6" w:color="AEAEA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croller-right" w:type="paragraph">
    <w:name w:val="x-tab-scroller-right"/>
    <w:basedOn w:val="Normal"/>
    <w:rsid w:val="006C5B01"/>
    <w:pPr>
      <w:pBdr>
        <w:bottom w:space="0" w:sz="6" w:color="AEAEA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eld" w:type="paragraph">
    <w:name w:val="x-form-field"/>
    <w:basedOn w:val="Normal"/>
    <w:rsid w:val="006C5B01"/>
    <w:pPr>
      <w:spacing w:lineRule="atLeast" w:line="432"/>
    </w:pPr>
    <w:rPr>
      <w:rFonts w:cs="Tahoma" w:hAnsi="Tahoma" w:ascii="Tahoma"/>
      <w:sz w:val="18"/>
      <w:szCs w:val="18"/>
      <w:lang w:val="hr-HR"/>
    </w:rPr>
  </w:style>
  <w:style w:customStyle="true" w:styleId="x-form-text" w:type="paragraph">
    <w:name w:val="x-form-text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select-one" w:type="paragraph">
    <w:name w:val="x-form-select-one"/>
    <w:basedOn w:val="Normal"/>
    <w:rsid w:val="006C5B01"/>
    <w:pPr>
      <w:pBdr>
        <w:top w:space="0" w:sz="6" w:color="B5B8C8" w:val="single"/>
        <w:left w:space="0" w:sz="6" w:color="B5B8C8" w:val="single"/>
        <w:bottom w:space="0" w:sz="6" w:color="B5B8C8" w:val="single"/>
        <w:right w:space="0" w:sz="6" w:color="B5B8C8" w:val="single"/>
      </w:pBdr>
      <w:shd w:fill="FFFFFF" w:color="auto" w:val="clear"/>
      <w:spacing w:lineRule="atLeast" w:line="27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check-group" w:type="paragraph">
    <w:name w:val="x-form-check-group"/>
    <w:basedOn w:val="Normal"/>
    <w:rsid w:val="006C5B01"/>
    <w:pPr>
      <w:spacing w:lineRule="atLeast" w:line="432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group" w:type="paragraph">
    <w:name w:val="x-form-radio-group"/>
    <w:basedOn w:val="Normal"/>
    <w:rsid w:val="006C5B01"/>
    <w:pPr>
      <w:spacing w:lineRule="atLeast" w:line="432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wrap" w:type="paragraph">
    <w:name w:val="x-form-check-wrap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" w:type="paragraph">
    <w:name w:val="x-form-radio-wrap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" w:type="paragraph">
    <w:name w:val="x-form-check"/>
    <w:basedOn w:val="Normal"/>
    <w:rsid w:val="006C5B01"/>
    <w:pPr>
      <w:spacing w:lineRule="atLeast" w:line="432" w:after="30" w:beforeAutospacing="true" w:before="100"/>
      <w:textAlignment w:val="bottom"/>
    </w:pPr>
    <w:rPr>
      <w:rFonts w:hAnsi="Times New Roman" w:ascii="Times New Roman"/>
      <w:sz w:val="26"/>
      <w:szCs w:val="26"/>
      <w:lang w:val="hr-HR"/>
    </w:rPr>
  </w:style>
  <w:style w:customStyle="true" w:styleId="x-form-radio" w:type="paragraph">
    <w:name w:val="x-form-radio"/>
    <w:basedOn w:val="Normal"/>
    <w:rsid w:val="006C5B01"/>
    <w:pPr>
      <w:spacing w:lineRule="atLeast" w:line="432" w:after="45" w:beforeAutospacing="true" w:before="100"/>
      <w:textAlignment w:val="bottom"/>
    </w:pPr>
    <w:rPr>
      <w:rFonts w:hAnsi="Times New Roman" w:ascii="Times New Roman"/>
      <w:sz w:val="26"/>
      <w:szCs w:val="26"/>
      <w:lang w:val="hr-HR"/>
    </w:rPr>
  </w:style>
  <w:style w:customStyle="true" w:styleId="x-form-check-wrap-inner" w:type="paragraph">
    <w:name w:val="x-form-check-wrap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-inner" w:type="paragraph">
    <w:name w:val="x-form-radio-wrap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group-label" w:type="paragraph">
    <w:name w:val="x-form-check-group-label"/>
    <w:basedOn w:val="Normal"/>
    <w:rsid w:val="006C5B01"/>
    <w:pPr>
      <w:pBdr>
        <w:bottom w:space="0" w:sz="6" w:color="99BBE8" w:val="single"/>
      </w:pBdr>
      <w:spacing w:lineRule="atLeast" w:line="432" w:after="75" w:beforeAutospacing="true" w:before="100"/>
    </w:pPr>
    <w:rPr>
      <w:rFonts w:hAnsi="Times New Roman" w:ascii="Times New Roman"/>
      <w:color w:val="15428B"/>
      <w:sz w:val="26"/>
      <w:szCs w:val="26"/>
      <w:lang w:val="hr-HR"/>
    </w:rPr>
  </w:style>
  <w:style w:customStyle="true" w:styleId="x-form-field-wrap" w:type="paragraph">
    <w:name w:val="x-form-field-wr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ocus" w:type="paragraph">
    <w:name w:val="x-form-focus"/>
    <w:basedOn w:val="Normal"/>
    <w:rsid w:val="006C5B01"/>
    <w:pPr>
      <w:pBdr>
        <w:top w:space="0" w:sz="6" w:color="7EADD9" w:val="single"/>
        <w:left w:space="0" w:sz="6" w:color="7EADD9" w:val="single"/>
        <w:bottom w:space="0" w:sz="6" w:color="7EADD9" w:val="single"/>
        <w:right w:space="0" w:sz="6" w:color="7EADD9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nvalid" w:type="paragraph">
    <w:name w:val="x-form-invalid"/>
    <w:basedOn w:val="Normal"/>
    <w:rsid w:val="006C5B01"/>
    <w:pPr>
      <w:pBdr>
        <w:top w:space="0" w:sz="6" w:color="DD7870" w:val="single"/>
        <w:left w:space="0" w:sz="6" w:color="DD7870" w:val="single"/>
        <w:bottom w:space="0" w:sz="6" w:color="DD7870" w:val="single"/>
        <w:right w:space="0" w:sz="6" w:color="DD7870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editor" w:type="paragraph">
    <w:name w:val="x-editor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form-grow-sizer" w:type="paragraph">
    <w:name w:val="x-form-grow-sizer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form-item" w:type="paragraph">
    <w:name w:val="x-form-item"/>
    <w:basedOn w:val="Normal"/>
    <w:rsid w:val="006C5B01"/>
    <w:pPr>
      <w:spacing w:lineRule="atLeast" w:line="432" w:after="12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form-element" w:type="paragraph">
    <w:name w:val="x-form-eleme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nvalid-msg" w:type="paragraph">
    <w:name w:val="x-form-invalid-msg"/>
    <w:basedOn w:val="Normal"/>
    <w:rsid w:val="006C5B01"/>
    <w:pPr>
      <w:spacing w:lineRule="atLeast" w:line="240" w:afterAutospacing="true" w:after="100" w:beforeAutospacing="true" w:before="100"/>
    </w:pPr>
    <w:rPr>
      <w:rFonts w:cs="Tahoma" w:hAnsi="Tahoma" w:ascii="Tahoma"/>
      <w:color w:val="EE0000"/>
      <w:sz w:val="17"/>
      <w:szCs w:val="17"/>
      <w:lang w:val="hr-HR"/>
    </w:rPr>
  </w:style>
  <w:style w:customStyle="true" w:styleId="x-form-empty-field" w:type="paragraph">
    <w:name w:val="x-form-empty-fiel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808080"/>
      <w:sz w:val="26"/>
      <w:szCs w:val="26"/>
      <w:lang w:val="hr-HR"/>
    </w:rPr>
  </w:style>
  <w:style w:customStyle="true" w:styleId="x-form-clear" w:type="paragraph">
    <w:name w:val="x-form-clear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form-clear-left" w:type="paragraph">
    <w:name w:val="x-form-clear-left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form-cb-label" w:type="paragraph">
    <w:name w:val="x-form-cb-label"/>
    <w:basedOn w:val="Normal"/>
    <w:rsid w:val="006C5B01"/>
    <w:pPr>
      <w:spacing w:lineRule="atLeast" w:line="432" w:afterAutospacing="true" w:after="100" w:beforeAutospacing="true" w:before="100"/>
      <w:ind w:left="60"/>
    </w:pPr>
    <w:rPr>
      <w:rFonts w:cs="Tahoma" w:hAnsi="Tahoma" w:ascii="Tahoma"/>
      <w:sz w:val="18"/>
      <w:szCs w:val="18"/>
      <w:lang w:val="hr-HR"/>
    </w:rPr>
  </w:style>
  <w:style w:customStyle="true" w:styleId="x-form-column" w:type="paragraph">
    <w:name w:val="x-form-column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form-invalid-icon" w:type="paragraph">
    <w:name w:val="x-form-invalid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ieldset" w:type="paragraph">
    <w:name w:val="x-fieldset"/>
    <w:basedOn w:val="Normal"/>
    <w:rsid w:val="006C5B01"/>
    <w:pPr>
      <w:pBdr>
        <w:top w:space="8" w:sz="6" w:color="D6D6D6" w:val="single"/>
        <w:left w:space="8" w:sz="6" w:color="D6D6D6" w:val="single"/>
        <w:bottom w:space="8" w:sz="6" w:color="D6D6D6" w:val="single"/>
        <w:right w:space="8" w:sz="6" w:color="D6D6D6" w:val="single"/>
      </w:pBdr>
      <w:spacing w:lineRule="atLeast" w:line="432" w:after="15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" w:type="paragraph">
    <w:name w:val="x-btn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btn-left" w:type="paragraph">
    <w:name w:val="x-btn-lef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" w:type="paragraph">
    <w:name w:val="x-btn-righ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" w:type="paragraph">
    <w:name w:val="x-btn-center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toolbar" w:type="paragraph">
    <w:name w:val="x-toolbar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number" w:type="paragraph">
    <w:name w:val="x-tbar-page-numb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ging-info" w:type="paragraph">
    <w:name w:val="x-paging-inf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444444"/>
      <w:sz w:val="26"/>
      <w:szCs w:val="26"/>
      <w:lang w:val="hr-HR"/>
    </w:rPr>
  </w:style>
  <w:style w:customStyle="true" w:styleId="x-resizable-handle" w:type="paragraph">
    <w:name w:val="x-resizable-handle"/>
    <w:basedOn w:val="Normal"/>
    <w:rsid w:val="006C5B01"/>
    <w:pPr>
      <w:shd w:fill="FFFFFF" w:color="auto" w:val="clear"/>
      <w:spacing w:lineRule="atLeast" w:line="9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resizable-handle-east" w:type="paragraph">
    <w:name w:val="x-resizable-handle-e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" w:type="paragraph">
    <w:name w:val="x-resizable-handle-sout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west" w:type="paragraph">
    <w:name w:val="x-resizable-handle-w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" w:type="paragraph">
    <w:name w:val="x-resizable-handle-nort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east" w:type="paragraph">
    <w:name w:val="x-resizable-handle-southe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west" w:type="paragraph">
    <w:name w:val="x-resizable-handle-northw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east" w:type="paragraph">
    <w:name w:val="x-resizable-handle-northe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west" w:type="paragraph">
    <w:name w:val="x-resizable-handle-southw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proxy" w:type="paragraph">
    <w:name w:val="x-resizable-proxy"/>
    <w:basedOn w:val="Normal"/>
    <w:rsid w:val="006C5B01"/>
    <w:pPr>
      <w:pBdr>
        <w:top w:space="0" w:sz="6" w:color="3B5A82" w:val="dashed"/>
        <w:left w:space="0" w:sz="6" w:color="3B5A82" w:val="dashed"/>
        <w:bottom w:space="0" w:sz="6" w:color="3B5A82" w:val="dashed"/>
        <w:right w:space="0" w:sz="6" w:color="3B5A82" w:val="dashed"/>
      </w:pBd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resizable-overlay" w:type="paragraph">
    <w:name w:val="x-resizable-overlay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grid3" w:type="paragraph">
    <w:name w:val="x-grid3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" w:type="paragraph">
    <w:name w:val="x-grid3-cell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" w:type="paragraph">
    <w:name w:val="x-grid3-hd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-body" w:type="paragraph">
    <w:name w:val="x-grid3-row-bod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row-loading" w:type="paragraph">
    <w:name w:val="x-grid-row-loading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" w:type="paragraph">
    <w:name w:val="x-grid3-row"/>
    <w:basedOn w:val="Normal"/>
    <w:rsid w:val="006C5B01"/>
    <w:pPr>
      <w:pBdr>
        <w:top w:space="0" w:sz="6" w:color="FFFFFF" w:val="single"/>
        <w:left w:space="0" w:sz="6" w:color="EDEDED" w:val="single"/>
        <w:bottom w:space="0" w:sz="6" w:color="EDEDED" w:val="single"/>
        <w:right w:space="0" w:sz="6" w:color="EDEDED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-alt" w:type="paragraph">
    <w:name w:val="x-grid3-row-alt"/>
    <w:basedOn w:val="Normal"/>
    <w:rsid w:val="006C5B01"/>
    <w:pPr>
      <w:shd w:fill="FAFAFA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-over" w:type="paragraph">
    <w:name w:val="x-grid3-row-over"/>
    <w:basedOn w:val="Normal"/>
    <w:rsid w:val="006C5B01"/>
    <w:pPr>
      <w:pBdr>
        <w:top w:space="0" w:sz="6" w:color="DDDDDD" w:val="single"/>
        <w:left w:space="0" w:sz="6" w:color="DDDDDD" w:val="single"/>
        <w:bottom w:space="0" w:sz="6" w:color="DDDDDD" w:val="single"/>
        <w:right w:space="0" w:sz="6" w:color="DDDDDD" w:val="single"/>
      </w:pBdr>
      <w:shd w:fill="EFEFE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esize-proxy" w:type="paragraph">
    <w:name w:val="x-grid3-resize-proxy"/>
    <w:basedOn w:val="Normal"/>
    <w:rsid w:val="006C5B01"/>
    <w:pPr>
      <w:shd w:fill="777777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grid3-resize-marker" w:type="paragraph">
    <w:name w:val="x-grid3-resize-marker"/>
    <w:basedOn w:val="Normal"/>
    <w:rsid w:val="006C5B01"/>
    <w:pPr>
      <w:shd w:fill="777777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grid3-focus" w:type="paragraph">
    <w:name w:val="x-grid3-focus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grid3-header" w:type="paragraph">
    <w:name w:val="x-grid3-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pop" w:type="paragraph">
    <w:name w:val="x-grid3-header-pop"/>
    <w:basedOn w:val="Normal"/>
    <w:rsid w:val="006C5B01"/>
    <w:pPr>
      <w:pBdr>
        <w:left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pop-inner" w:type="paragraph">
    <w:name w:val="x-grid3-header-pop-inner"/>
    <w:basedOn w:val="Normal"/>
    <w:rsid w:val="006C5B01"/>
    <w:pPr>
      <w:pBdr>
        <w:left w:space="0" w:sz="6" w:color="EEEEE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offset" w:type="paragraph">
    <w:name w:val="x-grid3-header-offs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sort-icon" w:type="paragraph">
    <w:name w:val="x-grid3-sort-icon"/>
    <w:basedOn w:val="Normal"/>
    <w:rsid w:val="006C5B01"/>
    <w:pPr>
      <w:spacing w:lineRule="atLeast" w:line="432" w:afterAutospacing="true" w:after="100" w:beforeAutospacing="true" w:before="100"/>
      <w:ind w:left="45"/>
      <w:textAlignment w:val="center"/>
    </w:pPr>
    <w:rPr>
      <w:rFonts w:hAnsi="Times New Roman" w:ascii="Times New Roman"/>
      <w:vanish/>
      <w:sz w:val="26"/>
      <w:szCs w:val="26"/>
      <w:lang w:val="hr-HR"/>
    </w:rPr>
  </w:style>
  <w:style w:customStyle="true" w:styleId="x-grid3-cell-text" w:type="paragraph">
    <w:name w:val="x-grid3-cell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x-grid3-hd-text" w:type="paragraph">
    <w:name w:val="x-grid3-hd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15428B"/>
      <w:sz w:val="26"/>
      <w:szCs w:val="26"/>
      <w:lang w:val="hr-HR"/>
    </w:rPr>
  </w:style>
  <w:style w:customStyle="true" w:styleId="x-grid3-split" w:type="paragraph">
    <w:name w:val="x-grid3-spl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col-move-top" w:type="paragraph">
    <w:name w:val="col-move-top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col-move-bottom" w:type="paragraph">
    <w:name w:val="col-move-bottom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grid3-row-selected" w:type="paragraph">
    <w:name w:val="x-grid3-row-selected"/>
    <w:basedOn w:val="Normal"/>
    <w:rsid w:val="006C5B01"/>
    <w:pPr>
      <w:pBdr>
        <w:top w:space="0" w:sz="6" w:color="A3BAE9" w:val="dotted"/>
        <w:left w:space="0" w:sz="6" w:color="A3BAE9" w:val="dotted"/>
        <w:bottom w:space="0" w:sz="6" w:color="A3BAE9" w:val="dotted"/>
        <w:right w:space="0" w:sz="6" w:color="A3BAE9" w:val="dotted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selected" w:type="paragraph">
    <w:name w:val="x-grid3-cell-select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x-grid3-dirty-cell" w:type="paragraph">
    <w:name w:val="x-grid3-dirty-cel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opbar" w:type="paragraph">
    <w:name w:val="x-grid3-topbar"/>
    <w:basedOn w:val="Normal"/>
    <w:rsid w:val="006C5B01"/>
    <w:pPr>
      <w:spacing w:lineRule="atLeast" w:line="432" w:afterAutospacing="true" w:after="100" w:beforeAutospacing="true" w:before="100"/>
    </w:pPr>
    <w:rPr>
      <w:rFonts w:cs="Arial"/>
      <w:vanish/>
      <w:sz w:val="17"/>
      <w:szCs w:val="17"/>
      <w:lang w:val="hr-HR"/>
    </w:rPr>
  </w:style>
  <w:style w:customStyle="true" w:styleId="x-grid3-bottombar" w:type="paragraph">
    <w:name w:val="x-grid3-bottombar"/>
    <w:basedOn w:val="Normal"/>
    <w:rsid w:val="006C5B01"/>
    <w:pPr>
      <w:spacing w:lineRule="atLeast" w:line="432" w:afterAutospacing="true" w:after="100" w:beforeAutospacing="true" w:before="100"/>
    </w:pPr>
    <w:rPr>
      <w:rFonts w:cs="Arial"/>
      <w:vanish/>
      <w:sz w:val="17"/>
      <w:szCs w:val="17"/>
      <w:lang w:val="hr-HR"/>
    </w:rPr>
  </w:style>
  <w:style w:customStyle="true" w:styleId="x-grid3-col-dd" w:type="paragraph">
    <w:name w:val="x-grid3-col-d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btn" w:type="paragraph">
    <w:name w:val="x-grid3-hd-btn"/>
    <w:basedOn w:val="Normal"/>
    <w:rsid w:val="006C5B01"/>
    <w:pP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grid3-row-expander" w:type="paragraph">
    <w:name w:val="x-grid3-row-expan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row-checker" w:type="paragraph">
    <w:name w:val="x-grid3-row-check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checker" w:type="paragraph">
    <w:name w:val="x-grid3-hd-check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heck-col" w:type="paragraph">
    <w:name w:val="x-grid3-check-co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heck-col-on" w:type="paragraph">
    <w:name w:val="x-grid3-check-col-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group-hd" w:type="paragraph">
    <w:name w:val="x-grid-group-hd"/>
    <w:basedOn w:val="Normal"/>
    <w:rsid w:val="006C5B01"/>
    <w:pPr>
      <w:pBdr>
        <w:bottom w:space="0" w:sz="12" w:color="99BBE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oup-by-icon" w:type="paragraph">
    <w:name w:val="x-group-by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ls-icon" w:type="paragraph">
    <w:name w:val="x-cols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how-groups-icon" w:type="paragraph">
    <w:name w:val="x-show-groups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empty" w:type="paragraph">
    <w:name w:val="x-grid-empty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color w:val="808080"/>
      <w:sz w:val="17"/>
      <w:szCs w:val="17"/>
      <w:lang w:val="hr-HR"/>
    </w:rPr>
  </w:style>
  <w:style w:customStyle="true" w:styleId="x-dd-drag-ghost" w:type="paragraph">
    <w:name w:val="x-dd-drag-ghost"/>
    <w:basedOn w:val="Normal"/>
    <w:rsid w:val="006C5B01"/>
    <w:pPr>
      <w:pBdr>
        <w:top w:space="2" w:sz="6" w:color="DDDDDD" w:val="single"/>
        <w:left w:space="15" w:sz="6" w:color="DDDDDD" w:val="single"/>
        <w:bottom w:space="2" w:sz="6" w:color="BBBBBB" w:val="single"/>
        <w:right w:space="2" w:sz="6" w:color="BBBBBB" w:val="single"/>
      </w:pBdr>
      <w:shd w:fill="FFFFFF" w:color="auto" w:val="clear"/>
      <w:spacing w:lineRule="atLeast" w:line="432" w:afterAutospacing="true" w:after="100" w:beforeAutospacing="true" w:before="100"/>
    </w:pPr>
    <w:rPr>
      <w:rFonts w:cs="Arial"/>
      <w:color w:val="000000"/>
      <w:sz w:val="17"/>
      <w:szCs w:val="17"/>
      <w:lang w:val="hr-HR"/>
    </w:rPr>
  </w:style>
  <w:style w:customStyle="true" w:styleId="x-dd-drop-icon" w:type="paragraph">
    <w:name w:val="x-dd-drop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-selector" w:type="paragraph">
    <w:name w:val="x-view-selector"/>
    <w:basedOn w:val="Normal"/>
    <w:rsid w:val="006C5B01"/>
    <w:pPr>
      <w:pBdr>
        <w:top w:space="0" w:sz="6" w:color="3399BB" w:val="dotted"/>
        <w:left w:space="0" w:sz="6" w:color="3399BB" w:val="dotted"/>
        <w:bottom w:space="0" w:sz="6" w:color="3399BB" w:val="dotted"/>
        <w:right w:space="0" w:sz="6" w:color="3399BB" w:val="dotted"/>
      </w:pBd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icon" w:type="paragraph">
    <w:name w:val="x-tree-icon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c-icon" w:type="paragraph">
    <w:name w:val="x-tree-ec-icon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line" w:type="paragraph">
    <w:name w:val="x-tree-elbow-line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" w:type="paragraph">
    <w:name w:val="x-tree-elbow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" w:type="paragraph">
    <w:name w:val="x-tree-elbow-end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plus" w:type="paragraph">
    <w:name w:val="x-tree-elbow-plus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minus" w:type="paragraph">
    <w:name w:val="x-tree-elbow-minus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plus" w:type="paragraph">
    <w:name w:val="x-tree-elbow-end-plus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minus" w:type="paragraph">
    <w:name w:val="x-tree-elbow-end-minus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" w:type="paragraph">
    <w:name w:val="x-tree-node"/>
    <w:basedOn w:val="Normal"/>
    <w:rsid w:val="006C5B01"/>
    <w:pPr>
      <w:spacing w:lineRule="atLeast" w:line="432" w:afterAutospacing="true" w:after="100" w:beforeAutospacing="true" w:before="100"/>
    </w:pPr>
    <w:rPr>
      <w:rFonts w:cs="Arial"/>
      <w:color w:val="000000"/>
      <w:sz w:val="17"/>
      <w:szCs w:val="17"/>
      <w:lang w:val="hr-HR"/>
    </w:rPr>
  </w:style>
  <w:style w:customStyle="true" w:styleId="x-tree-node-el" w:type="paragraph">
    <w:name w:val="x-tree-node-el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picker" w:type="paragraph">
    <w:name w:val="x-date-picker"/>
    <w:basedOn w:val="Normal"/>
    <w:rsid w:val="006C5B01"/>
    <w:pPr>
      <w:pBdr>
        <w:left w:space="0" w:sz="6" w:color="1B376C" w:val="single"/>
        <w:bottom w:space="0" w:sz="6" w:color="1B376C" w:val="single"/>
        <w:right w:space="0" w:sz="6" w:color="1B376C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17"/>
      <w:szCs w:val="17"/>
      <w:lang w:val="hr-HR"/>
    </w:rPr>
  </w:style>
  <w:style w:customStyle="true" w:styleId="x-date-middle" w:type="paragraph">
    <w:name w:val="x-date-middle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b/>
      <w:bCs/>
      <w:color w:val="FFFFFF"/>
      <w:sz w:val="17"/>
      <w:szCs w:val="17"/>
      <w:lang w:val="hr-HR"/>
    </w:rPr>
  </w:style>
  <w:style w:customStyle="true" w:styleId="x-date-left" w:type="paragraph">
    <w:name w:val="x-date-left"/>
    <w:basedOn w:val="Normal"/>
    <w:rsid w:val="006C5B01"/>
    <w:pPr>
      <w:spacing w:afterAutospacing="true" w:after="100" w:beforeAutospacing="true" w:before="100"/>
    </w:pPr>
    <w:rPr>
      <w:rFonts w:cs="Tahoma" w:hAnsi="Tahoma" w:ascii="Tahoma"/>
      <w:b/>
      <w:bCs/>
      <w:color w:val="FFFFFF"/>
      <w:sz w:val="17"/>
      <w:szCs w:val="17"/>
      <w:lang w:val="hr-HR"/>
    </w:rPr>
  </w:style>
  <w:style w:customStyle="true" w:styleId="x-date-right" w:type="paragraph">
    <w:name w:val="x-date-right"/>
    <w:basedOn w:val="Normal"/>
    <w:rsid w:val="006C5B01"/>
    <w:pPr>
      <w:spacing w:lineRule="atLeast" w:line="432" w:afterAutospacing="true" w:after="100" w:beforeAutospacing="true" w:before="100"/>
      <w:jc w:val="right"/>
    </w:pPr>
    <w:rPr>
      <w:rFonts w:cs="Tahoma" w:hAnsi="Tahoma" w:ascii="Tahoma"/>
      <w:b/>
      <w:bCs/>
      <w:color w:val="FFFFFF"/>
      <w:sz w:val="17"/>
      <w:szCs w:val="17"/>
      <w:lang w:val="hr-HR"/>
    </w:rPr>
  </w:style>
  <w:style w:customStyle="true" w:styleId="x-date-bottom" w:type="paragraph">
    <w:name w:val="x-date-bottom"/>
    <w:basedOn w:val="Normal"/>
    <w:rsid w:val="006C5B01"/>
    <w:pPr>
      <w:pBdr>
        <w:top w:space="3" w:sz="6" w:color="A3BAD9" w:val="single"/>
      </w:pBdr>
      <w:shd w:fill="DFECFB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mp" w:type="paragraph">
    <w:name w:val="x-date-mp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date-mp-ok" w:type="paragraph">
    <w:name w:val="x-date-mp-ok"/>
    <w:basedOn w:val="Normal"/>
    <w:rsid w:val="006C5B01"/>
    <w:pPr>
      <w:spacing w:lineRule="atLeast" w:line="432" w:afterAutospacing="true" w:after="100" w:beforeAutospacing="true" w:before="100"/>
      <w:ind w:right="45"/>
    </w:pPr>
    <w:rPr>
      <w:rFonts w:hAnsi="Times New Roman" w:ascii="Times New Roman"/>
      <w:sz w:val="26"/>
      <w:szCs w:val="26"/>
      <w:lang w:val="hr-HR"/>
    </w:rPr>
  </w:style>
  <w:style w:customStyle="true" w:styleId="x-date-mp-btns" w:type="paragraph">
    <w:name w:val="x-date-mp-btns"/>
    <w:basedOn w:val="Normal"/>
    <w:rsid w:val="006C5B01"/>
    <w:pPr>
      <w:shd w:fill="DFECFB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mp-ybtn" w:type="paragraph">
    <w:name w:val="x-date-mp-ybtn"/>
    <w:basedOn w:val="Normal"/>
    <w:rsid w:val="006C5B01"/>
    <w:pPr>
      <w:spacing w:lineRule="atLeast" w:line="432" w:afterAutospacing="true" w:after="100" w:beforeAutospacing="true" w:before="100"/>
      <w:jc w:val="center"/>
    </w:pPr>
    <w:rPr>
      <w:rFonts w:hAnsi="Times New Roman" w:ascii="Times New Roman"/>
      <w:sz w:val="26"/>
      <w:szCs w:val="26"/>
      <w:lang w:val="hr-HR"/>
    </w:rPr>
  </w:style>
  <w:style w:customStyle="true" w:styleId="x-tip" w:type="paragraph">
    <w:name w:val="x-ti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" w:type="paragraph">
    <w:name w:val="x-menu"/>
    <w:basedOn w:val="Normal"/>
    <w:rsid w:val="006C5B01"/>
    <w:pPr>
      <w:pBdr>
        <w:top w:space="2" w:sz="6" w:color="718BB7" w:val="single"/>
        <w:left w:space="2" w:sz="6" w:color="718BB7" w:val="single"/>
        <w:bottom w:space="2" w:sz="6" w:color="718BB7" w:val="single"/>
        <w:right w:space="2" w:sz="6" w:color="718BB7" w:val="single"/>
      </w:pBdr>
      <w:shd w:fill="F0F0F0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list" w:type="paragraph">
    <w:name w:val="x-menu-li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list-item" w:type="paragraph">
    <w:name w:val="x-menu-list-item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menu-item-arrow" w:type="paragraph">
    <w:name w:val="x-menu-item-arro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sep" w:type="paragraph">
    <w:name w:val="x-menu-sep"/>
    <w:basedOn w:val="Normal"/>
    <w:rsid w:val="006C5B01"/>
    <w:pPr>
      <w:pBdr>
        <w:bottom w:space="0" w:sz="6" w:color="FFFFFF" w:val="single"/>
      </w:pBdr>
      <w:shd w:fill="E0E0E0" w:color="auto" w:val="clear"/>
      <w:spacing w:lineRule="atLeast" w:line="15" w:after="30" w:before="30"/>
      <w:ind w:right="45" w:left="45"/>
    </w:pPr>
    <w:rPr>
      <w:rFonts w:hAnsi="Times New Roman" w:ascii="Times New Roman"/>
      <w:sz w:val="2"/>
      <w:szCs w:val="2"/>
      <w:lang w:val="hr-HR"/>
    </w:rPr>
  </w:style>
  <w:style w:customStyle="true" w:styleId="x-menu-focus" w:type="paragraph">
    <w:name w:val="x-menu-focus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menu-item-active" w:type="paragraph">
    <w:name w:val="x-menu-item-active"/>
    <w:basedOn w:val="Normal"/>
    <w:rsid w:val="006C5B01"/>
    <w:pPr>
      <w:pBdr>
        <w:top w:space="0" w:sz="6" w:color="AACCF6" w:val="single"/>
        <w:left w:space="0" w:sz="6" w:color="AACCF6" w:val="single"/>
        <w:bottom w:space="0" w:sz="6" w:color="AACCF6" w:val="single"/>
        <w:right w:space="0" w:sz="6" w:color="AACCF6" w:val="single"/>
      </w:pBd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-icon" w:type="paragraph">
    <w:name w:val="x-menu-item-icon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date-item" w:type="paragraph">
    <w:name w:val="x-menu-date-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l" w:type="paragraph">
    <w:name w:val="x-box-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c" w:type="paragraph">
    <w:name w:val="x-box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l" w:type="paragraph">
    <w:name w:val="x-box-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c" w:type="paragraph">
    <w:name w:val="x-box-mc"/>
    <w:basedOn w:val="Normal"/>
    <w:rsid w:val="006C5B01"/>
    <w:pPr>
      <w:shd w:fill="EEEEEE" w:color="auto" w:val="clear"/>
      <w:spacing w:lineRule="atLeast" w:line="432" w:afterAutospacing="true" w:after="100" w:beforeAutospacing="true" w:before="100"/>
    </w:pPr>
    <w:rPr>
      <w:rFonts w:cs="Tahoma" w:hAnsi="Tahoma" w:ascii="Tahoma"/>
      <w:color w:val="393939"/>
      <w:sz w:val="18"/>
      <w:szCs w:val="18"/>
      <w:lang w:val="hr-HR"/>
    </w:rPr>
  </w:style>
  <w:style w:customStyle="true" w:styleId="x-box-mr" w:type="paragraph">
    <w:name w:val="x-box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l" w:type="paragraph">
    <w:name w:val="x-box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c" w:type="paragraph">
    <w:name w:val="x-box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r" w:type="paragraph">
    <w:name w:val="x-box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r" w:type="paragraph">
    <w:name w:val="x-box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" w:type="paragraph">
    <w:name w:val="x-combo-list"/>
    <w:basedOn w:val="Normal"/>
    <w:rsid w:val="006C5B01"/>
    <w:pPr>
      <w:pBdr>
        <w:top w:space="0" w:sz="6" w:color="98C0F4" w:val="single"/>
        <w:left w:space="0" w:sz="6" w:color="98C0F4" w:val="single"/>
        <w:bottom w:space="0" w:sz="6" w:color="98C0F4" w:val="single"/>
        <w:right w:space="0" w:sz="6" w:color="98C0F4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-inner" w:type="paragraph">
    <w:name w:val="x-combo-list-inner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-hd" w:type="paragraph">
    <w:name w:val="x-combo-list-hd"/>
    <w:basedOn w:val="Normal"/>
    <w:rsid w:val="006C5B01"/>
    <w:pPr>
      <w:pBdr>
        <w:bottom w:space="2" w:sz="6" w:color="98C0F4" w:val="single"/>
      </w:pBdr>
      <w:spacing w:lineRule="atLeast" w:line="432" w:afterAutospacing="true" w:after="100" w:beforeAutospacing="true" w:before="100"/>
    </w:pPr>
    <w:rPr>
      <w:rFonts w:cs="Tahoma" w:hAnsi="Tahoma" w:ascii="Tahoma"/>
      <w:b/>
      <w:bCs/>
      <w:color w:val="15428B"/>
      <w:sz w:val="17"/>
      <w:szCs w:val="17"/>
      <w:lang w:val="hr-HR"/>
    </w:rPr>
  </w:style>
  <w:style w:customStyle="true" w:styleId="x-combo-list-item" w:type="paragraph">
    <w:name w:val="x-combo-list-item"/>
    <w:basedOn w:val="Normal"/>
    <w:rsid w:val="006C5B01"/>
    <w:pPr>
      <w:pBdr>
        <w:top w:space="2" w:sz="6" w:color="FFFFFF" w:val="single"/>
        <w:left w:space="2" w:sz="6" w:color="FFFFFF" w:val="single"/>
        <w:bottom w:space="2" w:sz="6" w:color="FFFFFF" w:val="single"/>
        <w:right w:space="2" w:sz="6" w:color="FFFFFF" w:val="single"/>
      </w:pBd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panel" w:type="paragraph">
    <w:name w:val="x-panel"/>
    <w:basedOn w:val="Normal"/>
    <w:rsid w:val="006C5B01"/>
    <w:pPr>
      <w:pBdr>
        <w:top w:space="0" w:sz="2" w:color="D0D0D0" w:val="single"/>
        <w:left w:space="0" w:sz="2" w:color="D0D0D0" w:val="single"/>
        <w:bottom w:space="0" w:sz="2" w:color="D0D0D0" w:val="single"/>
        <w:right w:space="0" w:sz="2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header" w:type="paragraph">
    <w:name w:val="x-panel-header"/>
    <w:basedOn w:val="Normal"/>
    <w:rsid w:val="006C5B01"/>
    <w:pPr>
      <w:pBdr>
        <w:top w:space="4" w:sz="6" w:color="D0D0D0" w:val="single"/>
        <w:left w:space="4" w:sz="6" w:color="D0D0D0" w:val="single"/>
        <w:bottom w:space="3" w:sz="6" w:color="D0D0D0" w:val="single"/>
        <w:right w:space="2" w:sz="6" w:color="D0D0D0" w:val="single"/>
      </w:pBdr>
      <w:spacing w:lineRule="atLeast" w:line="225" w:afterAutospacing="true" w:after="100" w:beforeAutospacing="true" w:before="100"/>
    </w:pPr>
    <w:rPr>
      <w:rFonts w:cs="Tahoma" w:hAnsi="Tahoma" w:ascii="Tahoma"/>
      <w:b/>
      <w:bCs/>
      <w:color w:val="333333"/>
      <w:sz w:val="17"/>
      <w:szCs w:val="17"/>
      <w:lang w:val="hr-HR"/>
    </w:rPr>
  </w:style>
  <w:style w:customStyle="true" w:styleId="x-panel-body" w:type="paragraph">
    <w:name w:val="x-panel-bod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-noheader" w:type="paragraph">
    <w:name w:val="x-panel-body-no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inline-icon" w:type="paragraph">
    <w:name w:val="x-panel-inline-icon"/>
    <w:basedOn w:val="Normal"/>
    <w:rsid w:val="006C5B01"/>
    <w:pPr>
      <w:spacing w:lineRule="atLeast" w:line="432"/>
      <w:ind w:right="6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panel-tc" w:type="paragraph">
    <w:name w:val="x-panel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tl" w:type="paragraph">
    <w:name w:val="x-panel-tl"/>
    <w:basedOn w:val="Normal"/>
    <w:rsid w:val="006C5B01"/>
    <w:pPr>
      <w:pBdr>
        <w:bottom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tr" w:type="paragraph">
    <w:name w:val="x-panel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l" w:type="paragraph">
    <w:name w:val="x-panel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r" w:type="paragraph">
    <w:name w:val="x-panel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mc" w:type="paragraph">
    <w:name w:val="x-panel-mc"/>
    <w:basedOn w:val="Normal"/>
    <w:rsid w:val="006C5B01"/>
    <w:pPr>
      <w:shd w:fill="F1F1F1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panel-ml" w:type="paragraph">
    <w:name w:val="x-panel-ml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mr" w:type="paragraph">
    <w:name w:val="x-panel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" w:type="paragraph">
    <w:name w:val="x-tool"/>
    <w:basedOn w:val="Normal"/>
    <w:rsid w:val="006C5B01"/>
    <w:pPr>
      <w:spacing w:lineRule="atLeast" w:line="432" w:afterAutospacing="true" w:after="100" w:beforeAutospacing="true" w:before="100"/>
      <w:ind w:left="30"/>
    </w:pPr>
    <w:rPr>
      <w:rFonts w:hAnsi="Times New Roman" w:ascii="Times New Roman"/>
      <w:sz w:val="26"/>
      <w:szCs w:val="26"/>
      <w:lang w:val="hr-HR"/>
    </w:rPr>
  </w:style>
  <w:style w:customStyle="true" w:styleId="x-panel-ghost" w:type="paragraph">
    <w:name w:val="x-panel-ghost"/>
    <w:basedOn w:val="Normal"/>
    <w:rsid w:val="006C5B01"/>
    <w:pPr>
      <w:shd w:fill="E0E0E0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dd-spacer" w:type="paragraph">
    <w:name w:val="x-panel-dd-spacer"/>
    <w:basedOn w:val="Normal"/>
    <w:rsid w:val="006C5B01"/>
    <w:pPr>
      <w:pBdr>
        <w:top w:space="0" w:sz="12" w:color="99BBE8" w:val="dashed"/>
        <w:left w:space="0" w:sz="12" w:color="99BBE8" w:val="dashed"/>
        <w:bottom w:space="0" w:sz="12" w:color="99BBE8" w:val="dashed"/>
        <w:right w:space="0" w:sz="12" w:color="99BBE8" w:val="dashed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tns-ct" w:type="paragraph">
    <w:name w:val="x-panel-btns-c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proxy" w:type="paragraph">
    <w:name w:val="x-window-proxy"/>
    <w:basedOn w:val="Normal"/>
    <w:rsid w:val="006C5B01"/>
    <w:pPr>
      <w:pBdr>
        <w:top w:space="0" w:sz="6" w:color="B0B0B0" w:val="single"/>
        <w:left w:space="0" w:sz="6" w:color="B0B0B0" w:val="single"/>
        <w:bottom w:space="0" w:sz="6" w:color="B0B0B0" w:val="single"/>
        <w:right w:space="0" w:sz="6" w:color="B0B0B0" w:val="single"/>
      </w:pBdr>
      <w:shd w:fill="E0E0E0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window-tc" w:type="paragraph">
    <w:name w:val="x-window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l" w:type="paragraph">
    <w:name w:val="x-window-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r" w:type="paragraph">
    <w:name w:val="x-window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l" w:type="paragraph">
    <w:name w:val="x-window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r" w:type="paragraph">
    <w:name w:val="x-window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" w:type="paragraph">
    <w:name w:val="x-window-mc"/>
    <w:basedOn w:val="Normal"/>
    <w:rsid w:val="006C5B01"/>
    <w:pPr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window-ml" w:type="paragraph">
    <w:name w:val="x-window-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r" w:type="paragraph">
    <w:name w:val="x-window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ody" w:type="paragraph">
    <w:name w:val="x-window-body"/>
    <w:basedOn w:val="Normal"/>
    <w:rsid w:val="006C5B01"/>
    <w:pPr>
      <w:pBdr>
        <w:top w:space="0" w:sz="6" w:color="CCCCCC" w:val="single"/>
        <w:bottom w:space="0" w:sz="6" w:color="CCCCCC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lg-focus" w:type="paragraph">
    <w:name w:val="x-dlg-focu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lg-mask" w:type="paragraph">
    <w:name w:val="x-dlg-mask"/>
    <w:basedOn w:val="Normal"/>
    <w:rsid w:val="006C5B01"/>
    <w:pPr>
      <w:shd w:fill="CCCCCC" w:color="auto" w:val="clear"/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html-editor-wrap" w:type="paragraph">
    <w:name w:val="x-html-editor-wrap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rder-layout-ct" w:type="paragraph">
    <w:name w:val="x-border-layout-ct"/>
    <w:basedOn w:val="Normal"/>
    <w:rsid w:val="006C5B01"/>
    <w:pPr>
      <w:shd w:fill="F0F0F0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-expand-north" w:type="paragraph">
    <w:name w:val="x-tool-expand-north"/>
    <w:basedOn w:val="Normal"/>
    <w:rsid w:val="006C5B01"/>
    <w:pPr>
      <w:spacing w:lineRule="atLeast" w:line="432" w:after="45" w:before="45"/>
      <w:ind w:right="45" w:left="45"/>
    </w:pPr>
    <w:rPr>
      <w:rFonts w:hAnsi="Times New Roman" w:ascii="Times New Roman"/>
      <w:sz w:val="26"/>
      <w:szCs w:val="26"/>
      <w:lang w:val="hr-HR"/>
    </w:rPr>
  </w:style>
  <w:style w:customStyle="true" w:styleId="x-tool-expand-south" w:type="paragraph">
    <w:name w:val="x-tool-expand-south"/>
    <w:basedOn w:val="Normal"/>
    <w:rsid w:val="006C5B01"/>
    <w:pPr>
      <w:spacing w:lineRule="atLeast" w:line="432" w:after="45" w:before="45"/>
      <w:ind w:right="45" w:left="45"/>
    </w:pPr>
    <w:rPr>
      <w:rFonts w:hAnsi="Times New Roman" w:ascii="Times New Roman"/>
      <w:sz w:val="26"/>
      <w:szCs w:val="26"/>
      <w:lang w:val="hr-HR"/>
    </w:rPr>
  </w:style>
  <w:style w:customStyle="true" w:styleId="x-tool-expand-east" w:type="paragraph">
    <w:name w:val="x-tool-expand-east"/>
    <w:basedOn w:val="Normal"/>
    <w:rsid w:val="006C5B01"/>
    <w:pPr>
      <w:spacing w:lineRule="atLeast" w:line="432" w:after="45" w:before="45"/>
    </w:pPr>
    <w:rPr>
      <w:rFonts w:hAnsi="Times New Roman" w:ascii="Times New Roman"/>
      <w:sz w:val="26"/>
      <w:szCs w:val="26"/>
      <w:lang w:val="hr-HR"/>
    </w:rPr>
  </w:style>
  <w:style w:customStyle="true" w:styleId="x-tool-expand-west" w:type="paragraph">
    <w:name w:val="x-tool-expand-west"/>
    <w:basedOn w:val="Normal"/>
    <w:rsid w:val="006C5B01"/>
    <w:pPr>
      <w:spacing w:lineRule="atLeast" w:line="432" w:after="45" w:before="45"/>
    </w:pPr>
    <w:rPr>
      <w:rFonts w:hAnsi="Times New Roman" w:ascii="Times New Roman"/>
      <w:sz w:val="26"/>
      <w:szCs w:val="26"/>
      <w:lang w:val="hr-HR"/>
    </w:rPr>
  </w:style>
  <w:style w:customStyle="true" w:styleId="x-accordion-hd" w:type="paragraph">
    <w:name w:val="x-accordion-h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222222"/>
      <w:sz w:val="26"/>
      <w:szCs w:val="26"/>
      <w:lang w:val="hr-HR"/>
    </w:rPr>
  </w:style>
  <w:style w:customStyle="true" w:styleId="x-layout-collapsed" w:type="paragraph">
    <w:name w:val="x-layout-collapsed"/>
    <w:basedOn w:val="Normal"/>
    <w:rsid w:val="006C5B01"/>
    <w:pPr>
      <w:pBdr>
        <w:top w:space="0" w:sz="6" w:color="E0E0E0" w:val="single"/>
        <w:left w:space="0" w:sz="6" w:color="E0E0E0" w:val="single"/>
        <w:bottom w:space="0" w:sz="6" w:color="E0E0E0" w:val="single"/>
        <w:right w:space="0" w:sz="6" w:color="E0E0E0" w:val="single"/>
      </w:pBdr>
      <w:shd w:fill="EE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-over" w:type="paragraph">
    <w:name w:val="x-layout-collapsed-over"/>
    <w:basedOn w:val="Normal"/>
    <w:rsid w:val="006C5B01"/>
    <w:pPr>
      <w:shd w:fill="FBFBFB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split" w:type="paragraph">
    <w:name w:val="x-layout-spli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layout-split-h" w:type="paragraph">
    <w:name w:val="x-layout-split-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split-v" w:type="paragraph">
    <w:name w:val="x-layout-split-v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lumn" w:type="paragraph">
    <w:name w:val="x-column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layout-mini" w:type="paragraph">
    <w:name w:val="x-layout-mini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mini-west" w:type="paragraph">
    <w:name w:val="x-layout-cmini-w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mini-east" w:type="paragraph">
    <w:name w:val="x-layout-cmini-e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mini-north" w:type="paragraph">
    <w:name w:val="x-layout-cmini-nort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mini-south" w:type="paragraph">
    <w:name w:val="x-layout-cmini-sout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port" w:type="paragraph">
    <w:name w:val="x-viewport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progress-wrap" w:type="paragraph">
    <w:name w:val="x-progress-wrap"/>
    <w:basedOn w:val="Normal"/>
    <w:rsid w:val="006C5B01"/>
    <w:pPr>
      <w:pBdr>
        <w:top w:space="0" w:sz="6" w:color="6593CF" w:val="single"/>
        <w:left w:space="0" w:sz="6" w:color="6593CF" w:val="single"/>
        <w:bottom w:space="0" w:sz="6" w:color="6593CF" w:val="single"/>
        <w:right w:space="0" w:sz="6" w:color="6593CF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-inner" w:type="paragraph">
    <w:name w:val="x-progress-inner"/>
    <w:basedOn w:val="Normal"/>
    <w:rsid w:val="006C5B01"/>
    <w:pPr>
      <w:shd w:fill="E0E8F3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-bar" w:type="paragraph">
    <w:name w:val="x-progress-bar"/>
    <w:basedOn w:val="Normal"/>
    <w:rsid w:val="006C5B01"/>
    <w:pPr>
      <w:pBdr>
        <w:top w:space="0" w:sz="6" w:color="D1E4FD" w:val="single"/>
        <w:bottom w:space="0" w:sz="6" w:color="7FA9E4" w:val="single"/>
        <w:right w:space="0" w:sz="6" w:color="7FA9E4" w:val="single"/>
      </w:pBdr>
      <w:shd w:fill="9CBF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-text" w:type="paragraph">
    <w:name w:val="x-progress-text"/>
    <w:basedOn w:val="Normal"/>
    <w:rsid w:val="006C5B01"/>
    <w:pPr>
      <w:spacing w:lineRule="atLeast" w:line="432" w:afterAutospacing="true" w:after="100" w:beforeAutospacing="true" w:before="100"/>
      <w:jc w:val="center"/>
    </w:pPr>
    <w:rPr>
      <w:rFonts w:hAnsi="Times New Roman" w:ascii="Times New Roman"/>
      <w:b/>
      <w:bCs/>
      <w:color w:val="FFFFFF"/>
      <w:sz w:val="17"/>
      <w:szCs w:val="17"/>
      <w:lang w:val="hr-HR"/>
    </w:rPr>
  </w:style>
  <w:style w:customStyle="true" w:styleId="x-progress-text-back" w:type="paragraph">
    <w:name w:val="x-progress-text-back"/>
    <w:basedOn w:val="Normal"/>
    <w:rsid w:val="006C5B01"/>
    <w:pPr>
      <w:spacing w:lineRule="atLeast" w:line="240" w:afterAutospacing="true" w:after="100" w:beforeAutospacing="true" w:before="100"/>
    </w:pPr>
    <w:rPr>
      <w:rFonts w:hAnsi="Times New Roman" w:ascii="Times New Roman"/>
      <w:color w:val="396095"/>
      <w:sz w:val="26"/>
      <w:szCs w:val="26"/>
      <w:lang w:val="hr-HR"/>
    </w:rPr>
  </w:style>
  <w:style w:customStyle="true" w:styleId="x-slider-focus" w:type="paragraph">
    <w:name w:val="x-slider-focus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slider-horz" w:type="paragraph">
    <w:name w:val="x-slider-horz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vert" w:type="paragraph">
    <w:name w:val="x-slider-ver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ortlet" w:type="paragraph">
    <w:name w:val="x-portlet"/>
    <w:basedOn w:val="Normal"/>
    <w:rsid w:val="006C5B01"/>
    <w:pPr>
      <w:spacing w:lineRule="atLeast" w:line="432" w:after="15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hide" w:type="paragraph">
    <w:name w:val="x-hid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icon-btn" w:type="paragraph">
    <w:name w:val="x-icon-bt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odal" w:type="paragraph">
    <w:name w:val="x-modal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" w:type="paragraph">
    <w:name w:val="x-progress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26"/>
      <w:szCs w:val="26"/>
      <w:lang w:val="hr-HR"/>
    </w:rPr>
  </w:style>
  <w:style w:customStyle="true" w:styleId="x-border" w:type="paragraph">
    <w:name w:val="x-border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rder-top" w:type="paragraph">
    <w:name w:val="x-border-top"/>
    <w:basedOn w:val="Normal"/>
    <w:rsid w:val="006C5B01"/>
    <w:pPr>
      <w:pBdr>
        <w:top w:space="0" w:sz="6" w:color="99BBE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popup" w:type="paragraph">
    <w:name w:val="x-layout-popup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F0F0F0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popup-body" w:type="paragraph">
    <w:name w:val="x-panel-popup-body"/>
    <w:basedOn w:val="Normal"/>
    <w:rsid w:val="006C5B01"/>
    <w:pPr>
      <w:pBdr>
        <w:top w:space="0" w:sz="6" w:color="99BBE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rag-proxy" w:type="paragraph">
    <w:name w:val="x-drag-proxy"/>
    <w:basedOn w:val="Normal"/>
    <w:rsid w:val="006C5B01"/>
    <w:pPr>
      <w:pBdr>
        <w:top w:space="0" w:sz="6" w:color="3B5A82" w:val="dashed"/>
        <w:left w:space="0" w:sz="6" w:color="3B5A82" w:val="dashed"/>
        <w:bottom w:space="0" w:sz="6" w:color="3B5A82" w:val="dashed"/>
        <w:right w:space="0" w:sz="6" w:color="3B5A82" w:val="dashed"/>
      </w:pBd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right-icon" w:type="paragraph">
    <w:name w:val="x-date-right-icon"/>
    <w:basedOn w:val="Normal"/>
    <w:rsid w:val="006C5B01"/>
    <w:pPr>
      <w:spacing w:lineRule="atLeast" w:line="432" w:afterAutospacing="true" w:after="100" w:beforeAutospacing="true" w:before="100"/>
      <w:ind w:right="30"/>
    </w:pPr>
    <w:rPr>
      <w:rFonts w:hAnsi="Times New Roman" w:ascii="Times New Roman"/>
      <w:sz w:val="26"/>
      <w:szCs w:val="26"/>
      <w:lang w:val="hr-HR"/>
    </w:rPr>
  </w:style>
  <w:style w:customStyle="true" w:styleId="x-date-left-icon" w:type="paragraph">
    <w:name w:val="x-date-left-icon"/>
    <w:basedOn w:val="Normal"/>
    <w:rsid w:val="006C5B01"/>
    <w:pPr>
      <w:spacing w:lineRule="atLeast" w:line="432" w:afterAutospacing="true" w:after="100" w:beforeAutospacing="true" w:before="100"/>
      <w:ind w:right="30"/>
    </w:pPr>
    <w:rPr>
      <w:rFonts w:hAnsi="Times New Roman" w:ascii="Times New Roman"/>
      <w:sz w:val="26"/>
      <w:szCs w:val="26"/>
      <w:lang w:val="hr-HR"/>
    </w:rPr>
  </w:style>
  <w:style w:customStyle="true" w:styleId="x-date-days" w:type="paragraph">
    <w:name w:val="x-date-day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picker-footer" w:type="paragraph">
    <w:name w:val="x-date-picker-foo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utton-bar" w:type="paragraph">
    <w:name w:val="x-button-b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plitbar-shim" w:type="paragraph">
    <w:name w:val="x-splitbar-shim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sert-left" w:type="paragraph">
    <w:name w:val="x-insert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sert-mid" w:type="paragraph">
    <w:name w:val="x-insert-mi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sert-right" w:type="paragraph">
    <w:name w:val="x-insert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label" w:type="paragraph">
    <w:name w:val="x-form-lab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8"/>
      <w:szCs w:val="18"/>
      <w:lang w:val="hr-HR"/>
    </w:rPr>
  </w:style>
  <w:style w:customStyle="true" w:styleId="x-form-group-label" w:type="paragraph">
    <w:name w:val="x-form-group-label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form-list" w:type="paragraph">
    <w:name w:val="x-form-list"/>
    <w:basedOn w:val="Normal"/>
    <w:rsid w:val="006C5B01"/>
    <w:pPr>
      <w:pBdr>
        <w:top w:space="0" w:sz="6" w:color="B5B8C8" w:val="single"/>
        <w:left w:space="0" w:sz="6" w:color="B5B8C8" w:val="single"/>
        <w:bottom w:space="0" w:sz="6" w:color="B5B8C8" w:val="single"/>
        <w:right w:space="0" w:sz="6" w:color="B5B8C8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-wrap" w:type="paragraph">
    <w:name w:val="x-form-file-wr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" w:type="paragraph">
    <w:name w:val="x-info"/>
    <w:basedOn w:val="Normal"/>
    <w:rsid w:val="006C5B01"/>
    <w:pPr>
      <w:pBdr>
        <w:top w:space="0" w:sz="2" w:color="99BBE8" w:val="single"/>
        <w:left w:space="0" w:sz="2" w:color="99BBE8" w:val="single"/>
        <w:bottom w:space="0" w:sz="2" w:color="99BBE8" w:val="single"/>
        <w:right w:space="0" w:sz="2" w:color="99BBE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header" w:type="paragraph">
    <w:name w:val="x-info-header"/>
    <w:basedOn w:val="Normal"/>
    <w:rsid w:val="006C5B01"/>
    <w:pPr>
      <w:spacing w:lineRule="atLeast" w:line="225" w:afterAutospacing="true" w:after="100" w:beforeAutospacing="true" w:before="100"/>
    </w:pPr>
    <w:rPr>
      <w:rFonts w:cs="Tahoma" w:hAnsi="Tahoma" w:ascii="Tahoma"/>
      <w:b/>
      <w:bCs/>
      <w:color w:val="000000"/>
      <w:sz w:val="20"/>
      <w:lang w:val="hr-HR"/>
    </w:rPr>
  </w:style>
  <w:style w:customStyle="true" w:styleId="x-info-body" w:type="paragraph">
    <w:name w:val="x-info-body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cs="Tahoma" w:hAnsi="Tahoma" w:ascii="Tahoma"/>
      <w:color w:val="555555"/>
      <w:sz w:val="18"/>
      <w:szCs w:val="18"/>
      <w:lang w:val="hr-HR"/>
    </w:rPr>
  </w:style>
  <w:style w:customStyle="true" w:styleId="x-info-inline-icon" w:type="paragraph">
    <w:name w:val="x-info-inline-icon"/>
    <w:basedOn w:val="Normal"/>
    <w:rsid w:val="006C5B01"/>
    <w:pPr>
      <w:spacing w:lineRule="atLeast" w:line="432"/>
      <w:ind w:right="6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info-tc" w:type="paragraph">
    <w:name w:val="x-info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tl" w:type="paragraph">
    <w:name w:val="x-info-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tr" w:type="paragraph">
    <w:name w:val="x-info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bc" w:type="paragraph">
    <w:name w:val="x-info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info-bl" w:type="paragraph">
    <w:name w:val="x-info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br" w:type="paragraph">
    <w:name w:val="x-info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mc" w:type="paragraph">
    <w:name w:val="x-info-mc"/>
    <w:basedOn w:val="Normal"/>
    <w:rsid w:val="006C5B01"/>
    <w:pPr>
      <w:shd w:fill="DFE8F6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info-ml" w:type="paragraph">
    <w:name w:val="x-info-ml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mr" w:type="paragraph">
    <w:name w:val="x-info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over" w:type="paragraph">
    <w:name w:val="x-combo-over"/>
    <w:basedOn w:val="Normal"/>
    <w:rsid w:val="006C5B01"/>
    <w:pPr>
      <w:pBdr>
        <w:top w:space="0" w:sz="6" w:color="B5B4B4" w:val="dotted"/>
        <w:left w:space="0" w:sz="6" w:color="B5B4B4" w:val="dotted"/>
        <w:bottom w:space="0" w:sz="6" w:color="B5B4B4" w:val="dotted"/>
        <w:right w:space="0" w:sz="6" w:color="B5B4B4" w:val="dotted"/>
      </w:pBdr>
      <w:shd w:fill="F1F1F1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" w:type="paragraph">
    <w:name w:val="my-list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hd w:fill="FFFFFF" w:color="auto" w:val="clear"/>
      <w:spacing w:lineRule="atLeast" w:line="432" w:afterAutospacing="true" w:after="100" w:beforeAutospacing="true" w:before="100"/>
    </w:pPr>
    <w:rPr>
      <w:rFonts w:cs="Tahoma" w:hAnsi="Tahoma" w:ascii="Tahoma"/>
      <w:sz w:val="26"/>
      <w:szCs w:val="26"/>
      <w:lang w:val="hr-HR"/>
    </w:rPr>
  </w:style>
  <w:style w:customStyle="true" w:styleId="my-list-notchecked" w:type="paragraph">
    <w:name w:val="my-list-notchecked"/>
    <w:basedOn w:val="Normal"/>
    <w:rsid w:val="006C5B01"/>
    <w:pPr>
      <w:spacing w:lineRule="atLeast" w:line="432" w:before="45"/>
    </w:pPr>
    <w:rPr>
      <w:rFonts w:hAnsi="Times New Roman" w:ascii="Times New Roman"/>
      <w:sz w:val="26"/>
      <w:szCs w:val="26"/>
      <w:lang w:val="hr-HR"/>
    </w:rPr>
  </w:style>
  <w:style w:customStyle="true" w:styleId="my-list-checked" w:type="paragraph">
    <w:name w:val="my-list-checked"/>
    <w:basedOn w:val="Normal"/>
    <w:rsid w:val="006C5B01"/>
    <w:pPr>
      <w:spacing w:lineRule="atLeast" w:line="432" w:before="45"/>
    </w:pPr>
    <w:rPr>
      <w:rFonts w:hAnsi="Times New Roman" w:ascii="Times New Roman"/>
      <w:sz w:val="26"/>
      <w:szCs w:val="26"/>
      <w:lang w:val="hr-HR"/>
    </w:rPr>
  </w:style>
  <w:style w:customStyle="true" w:styleId="my-list-flat" w:type="paragraph">
    <w:name w:val="my-list-flat"/>
    <w:basedOn w:val="Normal"/>
    <w:rsid w:val="006C5B01"/>
    <w:pPr>
      <w:pBdr>
        <w:top w:space="0" w:sz="6" w:color="6593CF" w:val="single"/>
        <w:left w:space="0" w:sz="6" w:color="6593CF" w:val="single"/>
        <w:bottom w:space="0" w:sz="6" w:color="6593CF" w:val="single"/>
        <w:right w:space="0" w:sz="6" w:color="6593CF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text" w:type="paragraph">
    <w:name w:val="my-list-item-text"/>
    <w:basedOn w:val="Normal"/>
    <w:rsid w:val="006C5B01"/>
    <w:pPr>
      <w:spacing w:lineRule="atLeast" w:line="285" w:afterAutospacing="true" w:after="100" w:beforeAutospacing="true" w:before="100"/>
    </w:pPr>
    <w:rPr>
      <w:rFonts w:hAnsi="Times New Roman" w:ascii="Times New Roman"/>
      <w:sz w:val="17"/>
      <w:szCs w:val="17"/>
      <w:lang w:val="hr-HR"/>
    </w:rPr>
  </w:style>
  <w:style w:customStyle="true" w:styleId="my-list-item-ml" w:type="paragraph">
    <w:name w:val="my-list-item-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c" w:type="paragraph">
    <w:name w:val="my-list-item-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" w:type="paragraph">
    <w:name w:val="x-view"/>
    <w:basedOn w:val="Normal"/>
    <w:rsid w:val="006C5B01"/>
    <w:pPr>
      <w:pBdr>
        <w:top w:space="1" w:sz="6" w:color="98C0F4" w:val="single"/>
        <w:left w:space="1" w:sz="6" w:color="98C0F4" w:val="single"/>
        <w:bottom w:space="1" w:sz="6" w:color="98C0F4" w:val="single"/>
        <w:right w:space="1" w:sz="6" w:color="98C0F4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-item" w:type="paragraph">
    <w:name w:val="x-view-item"/>
    <w:basedOn w:val="Normal"/>
    <w:rsid w:val="006C5B01"/>
    <w:pPr>
      <w:pBdr>
        <w:top w:space="2" w:sz="6" w:color="FFFFFF" w:val="single"/>
        <w:left w:space="2" w:sz="6" w:color="FFFFFF" w:val="single"/>
        <w:bottom w:space="2" w:sz="6" w:color="FFFFFF" w:val="single"/>
        <w:right w:space="2" w:sz="6" w:color="FFFFFF" w:val="single"/>
      </w:pBdr>
      <w:spacing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view-item-over" w:type="paragraph">
    <w:name w:val="x-view-item-over"/>
    <w:basedOn w:val="Normal"/>
    <w:rsid w:val="006C5B01"/>
    <w:pPr>
      <w:pBdr>
        <w:top w:space="0" w:sz="6" w:color="DDDDDD" w:val="dotted"/>
        <w:left w:space="0" w:sz="6" w:color="DDDDDD" w:val="dotted"/>
        <w:bottom w:space="0" w:sz="6" w:color="DDDDDD" w:val="dotted"/>
        <w:right w:space="0" w:sz="6" w:color="DDDDDD" w:val="dotted"/>
      </w:pBdr>
      <w:shd w:fill="EFEFE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iew-item-sel" w:type="paragraph">
    <w:name w:val="x-view-item-sel"/>
    <w:basedOn w:val="Normal"/>
    <w:rsid w:val="006C5B01"/>
    <w:pPr>
      <w:pBdr>
        <w:top w:space="0" w:sz="6" w:color="A3BAE9" w:val="dotted"/>
        <w:left w:space="0" w:sz="6" w:color="A3BAE9" w:val="dotted"/>
        <w:bottom w:space="0" w:sz="6" w:color="A3BAE9" w:val="dotted"/>
        <w:right w:space="0" w:sz="6" w:color="A3BAE9" w:val="dotted"/>
      </w:pBdr>
      <w:shd w:fill="DFE8F6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vsplitbar" w:type="paragraph">
    <w:name w:val="x-vsplitb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hsplitbar" w:type="paragraph">
    <w:name w:val="x-hsplitbar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splitbar-shim" w:type="paragraph">
    <w:name w:val="my-splitbar-shim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splitbar-transparent" w:type="paragraph">
    <w:name w:val="my-splitbar-transparen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splitbar-proxy" w:type="paragraph">
    <w:name w:val="my-splitbar-proxy"/>
    <w:basedOn w:val="Normal"/>
    <w:rsid w:val="006C5B01"/>
    <w:pPr>
      <w:shd w:fill="929090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status-text" w:type="paragraph">
    <w:name w:val="x-status-text"/>
    <w:basedOn w:val="Normal"/>
    <w:rsid w:val="006C5B01"/>
    <w:pPr>
      <w:spacing w:lineRule="atLeast" w:line="432"/>
    </w:pPr>
    <w:rPr>
      <w:rFonts w:cs="Tahoma" w:hAnsi="Tahoma" w:ascii="Tahoma"/>
      <w:color w:val="000000"/>
      <w:sz w:val="18"/>
      <w:szCs w:val="18"/>
      <w:lang w:val="hr-HR"/>
    </w:rPr>
  </w:style>
  <w:style w:customStyle="true" w:styleId="my-tbl" w:type="paragraph">
    <w:name w:val="my-tbl"/>
    <w:basedOn w:val="Normal"/>
    <w:rsid w:val="006C5B01"/>
    <w:pPr>
      <w:pBdr>
        <w:top w:space="0" w:sz="6" w:color="C6C5C5" w:val="single"/>
        <w:left w:space="0" w:sz="6" w:color="C6C5C5" w:val="single"/>
        <w:bottom w:space="0" w:sz="6" w:color="C6C5C5" w:val="single"/>
        <w:right w:space="0" w:sz="6" w:color="C6C5C5" w:val="single"/>
      </w:pBdr>
      <w:shd w:fill="FFFFFF" w:color="auto" w:val="clear"/>
      <w:spacing w:lineRule="atLeast" w:line="432" w:afterAutospacing="true" w:after="100" w:beforeAutospacing="true" w:before="100"/>
    </w:pPr>
    <w:rPr>
      <w:rFonts w:cs="Arial"/>
      <w:sz w:val="17"/>
      <w:szCs w:val="17"/>
      <w:lang w:val="hr-HR"/>
    </w:rPr>
  </w:style>
  <w:style w:customStyle="true" w:styleId="my-tbl-col-text" w:type="paragraph">
    <w:name w:val="my-tbl-col-text"/>
    <w:basedOn w:val="Normal"/>
    <w:rsid w:val="006C5B01"/>
    <w:pPr>
      <w:spacing w:lineRule="atLeast" w:line="432" w:afterAutospacing="true" w:after="100" w:beforeAutospacing="true" w:before="100"/>
    </w:pPr>
    <w:rPr>
      <w:rFonts w:cs="Arial"/>
      <w:color w:val="000000"/>
      <w:sz w:val="17"/>
      <w:szCs w:val="17"/>
      <w:lang w:val="hr-HR"/>
    </w:rPr>
  </w:style>
  <w:style w:customStyle="true" w:styleId="my-tbl-col" w:type="paragraph">
    <w:name w:val="my-tbl-col"/>
    <w:basedOn w:val="Normal"/>
    <w:rsid w:val="006C5B01"/>
    <w:pPr>
      <w:pBdr>
        <w:right w:space="0" w:sz="6" w:color="D5D5D5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col-splitter" w:type="paragraph">
    <w:name w:val="my-tbl-col-split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col-over" w:type="paragraph">
    <w:name w:val="my-tbl-col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data" w:type="paragraph">
    <w:name w:val="my-tbl-data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" w:type="paragraph">
    <w:name w:val="my-tbl-item"/>
    <w:basedOn w:val="Normal"/>
    <w:rsid w:val="006C5B01"/>
    <w:pPr>
      <w:pBdr>
        <w:top w:space="0" w:sz="6" w:color="FFFFFF" w:val="single"/>
        <w:bottom w:space="0" w:sz="6" w:color="EDEDED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over" w:type="paragraph">
    <w:name w:val="my-tbl-item-over"/>
    <w:basedOn w:val="Normal"/>
    <w:rsid w:val="006C5B01"/>
    <w:pPr>
      <w:pBdr>
        <w:top w:space="0" w:sz="6" w:color="DDDDDD" w:val="single"/>
        <w:bottom w:space="0" w:sz="6" w:color="DDDDDD" w:val="single"/>
      </w:pBdr>
      <w:shd w:fill="EFEFE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" w:type="paragraph">
    <w:name w:val="my-tre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7"/>
      <w:szCs w:val="17"/>
      <w:lang w:val="hr-HR"/>
    </w:rPr>
  </w:style>
  <w:style w:customStyle="true" w:styleId="my-root-item" w:type="paragraph">
    <w:name w:val="my-root-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item" w:type="paragraph">
    <w:name w:val="my-tree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7"/>
      <w:szCs w:val="17"/>
      <w:lang w:val="hr-HR"/>
    </w:rPr>
  </w:style>
  <w:style w:customStyle="true" w:styleId="my-tree-indent" w:type="paragraph">
    <w:name w:val="my-tree-inden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-left" w:type="paragraph">
    <w:name w:val="my-tree-lef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-right" w:type="paragraph">
    <w:name w:val="my-tree-righ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-close" w:type="paragraph">
    <w:name w:val="my-tree-clo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open" w:type="paragraph">
    <w:name w:val="my-tree-op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notchecked" w:type="paragraph">
    <w:name w:val="my-tree-not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checked" w:type="paragraph">
    <w:name w:val="my-tree-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ree-folder" w:type="paragraph">
    <w:name w:val="tree-fol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ree-folder-open" w:type="paragraph">
    <w:name w:val="tree-folder-op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ndent" w:type="paragraph">
    <w:name w:val="my-treetbl-inden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tbl-left" w:type="paragraph">
    <w:name w:val="my-treetbl-lef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tbl-right" w:type="paragraph">
    <w:name w:val="my-treetbl-right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treetbl-close" w:type="paragraph">
    <w:name w:val="my-treetbl-clo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open" w:type="paragraph">
    <w:name w:val="my-treetbl-op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notchecked" w:type="paragraph">
    <w:name w:val="my-treetbl-not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hecked" w:type="paragraph">
    <w:name w:val="my-treetbl-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" w:type="paragraph">
    <w:name w:val="my-treetbl"/>
    <w:basedOn w:val="Normal"/>
    <w:rsid w:val="006C5B01"/>
    <w:pPr>
      <w:pBdr>
        <w:top w:space="0" w:sz="6" w:color="C6C5C5" w:val="single"/>
        <w:left w:space="0" w:sz="6" w:color="C6C5C5" w:val="single"/>
        <w:bottom w:space="0" w:sz="6" w:color="C6C5C5" w:val="single"/>
        <w:right w:space="0" w:sz="6" w:color="C6C5C5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ol-text" w:type="paragraph">
    <w:name w:val="my-treetbl-col-text"/>
    <w:basedOn w:val="Normal"/>
    <w:rsid w:val="006C5B01"/>
    <w:pPr>
      <w:spacing w:lineRule="atLeast" w:line="432" w:afterAutospacing="true" w:after="100" w:beforeAutospacing="true" w:before="100"/>
    </w:pPr>
    <w:rPr>
      <w:rFonts w:cs="Arial"/>
      <w:color w:val="000000"/>
      <w:sz w:val="18"/>
      <w:szCs w:val="18"/>
      <w:lang w:val="hr-HR"/>
    </w:rPr>
  </w:style>
  <w:style w:customStyle="true" w:styleId="my-treetbl-col" w:type="paragraph">
    <w:name w:val="my-treetbl-col"/>
    <w:basedOn w:val="Normal"/>
    <w:rsid w:val="006C5B01"/>
    <w:pPr>
      <w:pBdr>
        <w:right w:space="0" w:sz="6" w:color="D5D5D5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ol-splitter" w:type="paragraph">
    <w:name w:val="my-treetbl-col-split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ol-over" w:type="paragraph">
    <w:name w:val="my-treetbl-col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data" w:type="paragraph">
    <w:name w:val="my-treetbl-data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tem" w:type="paragraph">
    <w:name w:val="my-treetbl-item"/>
    <w:basedOn w:val="Normal"/>
    <w:rsid w:val="006C5B01"/>
    <w:pPr>
      <w:pBdr>
        <w:top w:space="0" w:sz="6" w:color="FFFFFF" w:val="single"/>
        <w:bottom w:space="0" w:sz="6" w:color="EDEDED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tem-over" w:type="paragraph">
    <w:name w:val="my-treetbl-item-over"/>
    <w:basedOn w:val="Normal"/>
    <w:rsid w:val="006C5B01"/>
    <w:pPr>
      <w:pBdr>
        <w:top w:space="0" w:sz="6" w:color="DDDDDD" w:val="single"/>
        <w:bottom w:space="0" w:sz="6" w:color="DDDDDD" w:val="single"/>
      </w:pBdr>
      <w:shd w:fill="EFEFE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tem-sel" w:type="paragraph">
    <w:name w:val="my-treetbl-item-sel"/>
    <w:basedOn w:val="Normal"/>
    <w:rsid w:val="006C5B01"/>
    <w:pPr>
      <w:pBdr>
        <w:top w:space="0" w:sz="6" w:color="9EB8ED" w:val="dotted"/>
        <w:bottom w:space="0" w:sz="6" w:color="9EB8ED" w:val="dotted"/>
      </w:pBdr>
      <w:shd w:fill="D9E1E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c" w:type="paragraph">
    <w:name w:val="x-panel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c" w:type="paragraph">
    <w:name w:val="x-window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info" w:type="paragraph">
    <w:name w:val="my-inf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" w:type="paragraph">
    <w:name w:val="x-window"/>
    <w:basedOn w:val="Normal"/>
    <w:rsid w:val="006C5B01"/>
    <w:pPr>
      <w:pBdr>
        <w:top w:space="0" w:sz="6" w:color="AAAAAA" w:val="single"/>
        <w:left w:space="0" w:sz="6" w:color="AAAAAA" w:val="single"/>
        <w:bottom w:space="0" w:sz="6" w:color="AAAAAA" w:val="single"/>
        <w:right w:space="0" w:sz="6" w:color="AAAAAA" w:val="single"/>
      </w:pBdr>
      <w:shd w:fill="E2E2E2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nfo-icon" w:type="paragraph">
    <w:name w:val="x-form-info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heck-col-on-disabled" w:type="paragraph">
    <w:name w:val="x-grid3-check-col-on-disabl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ractpanel" w:type="paragraph">
    <w:name w:val="extractpanel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warning" w:type="paragraph">
    <w:name w:val="war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nfotable" w:type="paragraph">
    <w:name w:val="info_table"/>
    <w:basedOn w:val="Normal"/>
    <w:rsid w:val="006C5B01"/>
    <w:pPr>
      <w:pBdr>
        <w:bottom w:space="0" w:sz="6" w:color="BBBBBB" w:val="single"/>
      </w:pBdr>
      <w:spacing w:lineRule="atLeast" w:line="432" w:after="150" w:before="60"/>
    </w:pPr>
    <w:rPr>
      <w:rFonts w:hAnsi="Times New Roman" w:ascii="Times New Roman"/>
      <w:sz w:val="26"/>
      <w:szCs w:val="26"/>
      <w:lang w:val="hr-HR"/>
    </w:rPr>
  </w:style>
  <w:style w:customStyle="true" w:styleId="text-label-normal" w:type="paragraph">
    <w:name w:val="text-label-normal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text-normal" w:type="paragraph">
    <w:name w:val="text-normal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text-label-bold" w:type="paragraph">
    <w:name w:val="text-label-bold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b/>
      <w:bCs/>
      <w:sz w:val="17"/>
      <w:szCs w:val="17"/>
      <w:lang w:val="hr-HR"/>
    </w:rPr>
  </w:style>
  <w:style w:customStyle="true" w:styleId="text-bold" w:type="paragraph">
    <w:name w:val="text-bold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b/>
      <w:bCs/>
      <w:sz w:val="17"/>
      <w:szCs w:val="17"/>
      <w:lang w:val="hr-HR"/>
    </w:rPr>
  </w:style>
  <w:style w:customStyle="true" w:styleId="text-status" w:type="paragraph">
    <w:name w:val="text-status"/>
    <w:basedOn w:val="Normal"/>
    <w:rsid w:val="006C5B01"/>
    <w:pPr>
      <w:spacing w:lineRule="atLeast" w:line="300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mcecontentbody" w:type="paragraph">
    <w:name w:val="mcecontentbody"/>
    <w:basedOn w:val="Normal"/>
    <w:rsid w:val="006C5B01"/>
    <w:pPr>
      <w:spacing w:lineRule="auto" w:line="300" w:afterAutospacing="true" w:after="100" w:beforeAutospacing="true" w:before="100"/>
    </w:pPr>
    <w:rPr>
      <w:rFonts w:cs="Times" w:hAnsi="Times" w:ascii="Times"/>
      <w:szCs w:val="24"/>
      <w:lang w:val="hr-HR"/>
    </w:rPr>
  </w:style>
  <w:style w:customStyle="true" w:styleId="prefix1" w:type="paragraph">
    <w:name w:val="prefix_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2" w:type="paragraph">
    <w:name w:val="prefix_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3" w:type="paragraph">
    <w:name w:val="prefix_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4" w:type="paragraph">
    <w:name w:val="prefix_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5" w:type="paragraph">
    <w:name w:val="prefix_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6" w:type="paragraph">
    <w:name w:val="prefix_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7" w:type="paragraph">
    <w:name w:val="prefix_7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8" w:type="paragraph">
    <w:name w:val="prefix_8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9" w:type="paragraph">
    <w:name w:val="prefix_9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10" w:type="paragraph">
    <w:name w:val="prefix_10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11" w:type="paragraph">
    <w:name w:val="prefix_1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" w:type="paragraph">
    <w:name w:val="suffix_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2" w:type="paragraph">
    <w:name w:val="suffix_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3" w:type="paragraph">
    <w:name w:val="suffix_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4" w:type="paragraph">
    <w:name w:val="suffix_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5" w:type="paragraph">
    <w:name w:val="suffix_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6" w:type="paragraph">
    <w:name w:val="suffix_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7" w:type="paragraph">
    <w:name w:val="suffix_7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8" w:type="paragraph">
    <w:name w:val="suffix_8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9" w:type="paragraph">
    <w:name w:val="suffix_9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0" w:type="paragraph">
    <w:name w:val="suffix_10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1" w:type="paragraph">
    <w:name w:val="suffix_1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cont" w:type="paragraph">
    <w:name w:val="co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image" w:type="paragraph">
    <w:name w:val="galleria-imag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shim" w:type="paragraph">
    <w:name w:val="ext-shi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c" w:type="paragraph">
    <w:name w:val="xs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c" w:type="paragraph">
    <w:name w:val="xs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l" w:type="paragraph">
    <w:name w:val="xs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r" w:type="paragraph">
    <w:name w:val="xs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l" w:type="paragraph">
    <w:name w:val="xs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r" w:type="paragraph">
    <w:name w:val="xs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c" w:type="paragraph">
    <w:name w:val="xs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l" w:type="paragraph">
    <w:name w:val="xs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r" w:type="paragraph">
    <w:name w:val="xs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c" w:type="paragraph">
    <w:name w:val="xsm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" w:type="paragraph">
    <w:name w:val="x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" w:type="paragraph">
    <w:name w:val="xsb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spacer" w:type="paragraph">
    <w:name w:val="x-tab-strip-spac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s-text" w:type="paragraph">
    <w:name w:val="x-tabs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right" w:type="paragraph">
    <w:name w:val="x-tab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left" w:type="paragraph">
    <w:name w:val="x-tab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inner" w:type="paragraph">
    <w:name w:val="x-tab-strip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close" w:type="paragraph">
    <w:name w:val="x-tab-strip-clo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" w:type="paragraph">
    <w:name w:val="x-form-trigg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date-trigger" w:type="paragraph">
    <w:name w:val="x-form-date-trigg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lear-trigger" w:type="paragraph">
    <w:name w:val="x-form-clear-trigg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search-trigger" w:type="paragraph">
    <w:name w:val="x-form-search-trigg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-over" w:type="paragraph">
    <w:name w:val="x-form-trigger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-click" w:type="paragraph">
    <w:name w:val="x-form-trigger-cli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box" w:type="paragraph">
    <w:name w:val="x-form-checkbox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num-field" w:type="paragraph">
    <w:name w:val="x-form-num-fiel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ytb-text" w:type="paragraph">
    <w:name w:val="ytb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ytb-sep" w:type="paragraph">
    <w:name w:val="ytb-se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ytb-spacer" w:type="paragraph">
    <w:name w:val="ytb-spac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tatus-busy" w:type="paragraph">
    <w:name w:val="x-status-bus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tatus-text-panel" w:type="paragraph">
    <w:name w:val="x-status-text-pan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marker-hd" w:type="paragraph">
    <w:name w:val="x-grid3-marker-h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marker" w:type="paragraph">
    <w:name w:val="x-grid3-mark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" w:type="paragraph">
    <w:name w:val="x-grid3-cel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dd-wrap" w:type="paragraph">
    <w:name w:val="x-grid3-dd-wr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expander" w:type="paragraph">
    <w:name w:val="x-grid3-td-expan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checker" w:type="paragraph">
    <w:name w:val="x-grid3-td-check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numberer" w:type="paragraph">
    <w:name w:val="x-grid3-td-number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group-body" w:type="paragraph">
    <w:name w:val="x-grid-group-bod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icon" w:type="paragraph">
    <w:name w:val="x-tree-node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inline-icon" w:type="paragraph">
    <w:name w:val="x-tree-node-inline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over" w:type="paragraph">
    <w:name w:val="x-tree-node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selected" w:type="paragraph">
    <w:name w:val="x-tree-select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active" w:type="paragraph">
    <w:name w:val="x-date-activ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" w:type="paragraph">
    <w:name w:val="x-menu-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close" w:type="paragraph">
    <w:name w:val="x-tip-clo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c" w:type="paragraph">
    <w:name w:val="x-tip-t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l" w:type="paragraph">
    <w:name w:val="x-tip-t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r" w:type="paragraph">
    <w:name w:val="x-tip-t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c" w:type="paragraph">
    <w:name w:val="x-tip-b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l" w:type="paragraph">
    <w:name w:val="x-tip-b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r" w:type="paragraph">
    <w:name w:val="x-tip-b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c" w:type="paragraph">
    <w:name w:val="x-tip-m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l" w:type="paragraph">
    <w:name w:val="x-tip-m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r" w:type="paragraph">
    <w:name w:val="x-tip-m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header-text" w:type="paragraph">
    <w:name w:val="x-tip-header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ody" w:type="paragraph">
    <w:name w:val="x-tip-bod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-checked" w:type="paragraph">
    <w:name w:val="x-menu-item-check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selected" w:type="paragraph">
    <w:name w:val="x-combo-selecte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icon" w:type="paragraph">
    <w:name w:val="x-panel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footer" w:type="paragraph">
    <w:name w:val="x-panel-foo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tns-center" w:type="paragraph">
    <w:name w:val="x-panel-btns-cen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header" w:type="paragraph">
    <w:name w:val="x-window-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footer" w:type="paragraph">
    <w:name w:val="x-window-foo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text" w:type="paragraph">
    <w:name w:val="x-btn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-noborder" w:type="paragraph">
    <w:name w:val="x-panel-body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header-noborder" w:type="paragraph">
    <w:name w:val="x-panel-header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ody-noborder" w:type="paragraph">
    <w:name w:val="x-window-body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-noborder" w:type="paragraph">
    <w:name w:val="x-tab-panel-body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header-noborder" w:type="paragraph">
    <w:name w:val="x-tab-panel-header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footer-noborder" w:type="paragraph">
    <w:name w:val="x-tab-panel-footer-nobor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-tools" w:type="paragraph">
    <w:name w:val="x-layout-collapsed-tool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text" w:type="paragraph">
    <w:name w:val="ext-mb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header-text" w:type="paragraph">
    <w:name w:val="x-window-header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nput" w:type="paragraph">
    <w:name w:val="ext-mb-inpu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textarea" w:type="paragraph">
    <w:name w:val="ext-mb-textarea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sg-box-wait" w:type="paragraph">
    <w:name w:val="x-msg-box-wa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con" w:type="paragraph">
    <w:name w:val="ext-mb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nfo" w:type="paragraph">
    <w:name w:val="ext-mb-inf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warning" w:type="paragraph">
    <w:name w:val="ext-mb-war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question" w:type="paragraph">
    <w:name w:val="ext-mb-questi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error" w:type="paragraph">
    <w:name w:val="ext-mb-erro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end" w:type="paragraph">
    <w:name w:val="x-slider-en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inner" w:type="paragraph">
    <w:name w:val="x-slider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thumb" w:type="paragraph">
    <w:name w:val="x-slider-thumb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loat-right" w:type="paragraph">
    <w:name w:val="x-float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header" w:type="paragraph">
    <w:name w:val="x-date-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" w:type="paragraph">
    <w:name w:val="x-form-fi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-text" w:type="paragraph">
    <w:name w:val="x-form-file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icon" w:type="paragraph">
    <w:name w:val="x-info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footer" w:type="paragraph">
    <w:name w:val="x-info-foo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" w:type="paragraph">
    <w:name w:val="my-list-ite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over" w:type="paragraph">
    <w:name w:val="my-list-item-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sel" w:type="paragraph">
    <w:name w:val="my-list-item-s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overflow" w:type="paragraph">
    <w:name w:val="my-tbl-item-cell-overflo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text" w:type="paragraph">
    <w:name w:val="my-tbl-item-cell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widget" w:type="paragraph">
    <w:name w:val="my-tbl-item-cell-widg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con" w:type="paragraph">
    <w:name w:val="my-treetbl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" w:type="paragraph">
    <w:name w:val="my-treetbl-cel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-overflow" w:type="paragraph">
    <w:name w:val="my-treetbl-cell-overflo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-text" w:type="paragraph">
    <w:name w:val="my-treetbl-cell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" w:type="paragraph">
    <w:name w:val="x-tip-to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-left" w:type="paragraph">
    <w:name w:val="x-tip-top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-right" w:type="paragraph">
    <w:name w:val="x-tip-top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" w:type="paragraph">
    <w:name w:val="x-tip-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-left" w:type="paragraph">
    <w:name w:val="x-tip-ft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-right" w:type="paragraph">
    <w:name w:val="x-tip-ft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left" w:type="paragraph">
    <w:name w:val="x-tip-bd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right" w:type="paragraph">
    <w:name w:val="x-tip-bd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-toggle" w:type="paragraph">
    <w:name w:val="x-tool-togg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btns-center" w:type="paragraph">
    <w:name w:val="x-form-btns-cen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name" w:type="paragraph">
    <w:name w:val="x-grid3-td-nam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header" w:type="paragraph">
    <w:name w:val="x-tip-head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inner" w:type="paragraph">
    <w:name w:val="x-tip-bd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l" w:type="paragraph">
    <w:name w:val="my-list-item-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icon" w:type="paragraph">
    <w:name w:val="my-list-item-ic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r" w:type="paragraph">
    <w:name w:val="my-list-item-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thumbnails" w:type="paragraph">
    <w:name w:val="galleria-thumbnail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info" w:type="paragraph">
    <w:name w:val="galleria-inf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hidden" w:type="paragraph">
    <w:name w:val="hidd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tbar-page-first" w:type="paragraph">
    <w:name w:val="x-tbar-page-fir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loading" w:type="paragraph">
    <w:name w:val="x-tbar-load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last" w:type="paragraph">
    <w:name w:val="x-tbar-page-la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next" w:type="paragraph">
    <w:name w:val="x-tbar-page-n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prev" w:type="paragraph">
    <w:name w:val="x-tbar-page-prev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ait" w:type="paragraph">
    <w:name w:val="icon-wa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top" w:type="paragraph">
    <w:name w:val="arrow-to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bottom" w:type="paragraph">
    <w:name w:val="arrow-botto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up" w:type="paragraph">
    <w:name w:val="arrow-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down" w:type="paragraph">
    <w:name w:val="arrow-dow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left" w:type="paragraph">
    <w:name w:val="arrow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double-left" w:type="paragraph">
    <w:name w:val="arrow-double-lef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right" w:type="paragraph">
    <w:name w:val="arrow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arrow-double-right" w:type="paragraph">
    <w:name w:val="arrow-double-righ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icon-asc" w:type="paragraph">
    <w:name w:val="my-icon-as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icon-desc" w:type="paragraph">
    <w:name w:val="my-icon-desc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sel" w:type="paragraph">
    <w:name w:val="my-tbl-item-sel"/>
    <w:basedOn w:val="Normal"/>
    <w:rsid w:val="006C5B01"/>
    <w:pPr>
      <w:pBdr>
        <w:top w:space="0" w:sz="6" w:color="9EB8ED" w:val="dotted"/>
        <w:bottom w:space="0" w:sz="6" w:color="9EB8ED" w:val="dotted"/>
      </w:pBdr>
      <w:shd w:fill="D9E1E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panel" w:type="paragraph">
    <w:name w:val="x-grid-pan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inner" w:type="paragraph">
    <w:name w:val="x-grid3-header-inn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scroller" w:type="paragraph">
    <w:name w:val="x-grid3-scroll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ter" w:type="paragraph">
    <w:name w:val="icon-filt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house" w:type="paragraph">
    <w:name w:val="icon-hou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house-link" w:type="paragraph">
    <w:name w:val="icon-house-lin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pplication-home" w:type="paragraph">
    <w:name w:val="icon-application-hom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humb-up" w:type="paragraph">
    <w:name w:val="icon-thumb-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newspaper" w:type="paragraph">
    <w:name w:val="icon-newspap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ook" w:type="paragraph">
    <w:name w:val="icon-boo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gold-medal" w:type="paragraph">
    <w:name w:val="icon-gold-meda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orld-link" w:type="paragraph">
    <w:name w:val="icon-world-lin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icture" w:type="paragraph">
    <w:name w:val="icon-pictur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port" w:type="paragraph">
    <w:name w:val="icon-repor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m" w:type="paragraph">
    <w:name w:val="icon-fil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ick" w:type="paragraph">
    <w:name w:val="icon-ti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nk" w:type="paragraph">
    <w:name w:val="icon-lin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dd" w:type="paragraph">
    <w:name w:val="icon-ad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dit" w:type="paragraph">
    <w:name w:val="icon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elete" w:type="paragraph">
    <w:name w:val="icon-dele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able" w:type="paragraph">
    <w:name w:val="icon-tab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st" w:type="paragraph">
    <w:name w:val="icon-li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orm" w:type="paragraph">
    <w:name w:val="icon-form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search" w:type="paragraph">
    <w:name w:val="icon-searc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view" w:type="paragraph">
    <w:name w:val="icon-view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ext-bullets" w:type="paragraph">
    <w:name w:val="icon-text-bullet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hangepasswd" w:type="paragraph">
    <w:name w:val="icon-changepassw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ser" w:type="paragraph">
    <w:name w:val="icon-us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group" w:type="paragraph">
    <w:name w:val="icon-gro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ock" w:type="paragraph">
    <w:name w:val="icon-lo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e" w:type="paragraph">
    <w:name w:val="icon-fi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hart-bar" w:type="paragraph">
    <w:name w:val="icon-chart-b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e-pdf" w:type="paragraph">
    <w:name w:val="icon-file-pdf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e-shipment" w:type="paragraph">
    <w:name w:val="icon-file-shipme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ile-edit" w:type="paragraph">
    <w:name w:val="icon-file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nked-file" w:type="paragraph">
    <w:name w:val="icon-linked-fi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quest" w:type="paragraph">
    <w:name w:val="icon-reques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quest-shipment" w:type="paragraph">
    <w:name w:val="icon-request-shipme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quest-edit" w:type="paragraph">
    <w:name w:val="icon-request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quest-multiple" w:type="paragraph">
    <w:name w:val="icon-request-multipl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information" w:type="paragraph">
    <w:name w:val="icon-informati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oney" w:type="paragraph">
    <w:name w:val="icon-mone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" w:type="paragraph">
    <w:name w:val="icon-ma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rcel-identification" w:type="paragraph">
    <w:name w:val="icon-parcel-identificatio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ge-world" w:type="paragraph">
    <w:name w:val="icon-page-worl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ge-stack" w:type="paragraph">
    <w:name w:val="icon-page-sta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rench" w:type="paragraph">
    <w:name w:val="icon-wrenc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folder-user" w:type="paragraph">
    <w:name w:val="icon-folder-us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ocument" w:type="paragraph">
    <w:name w:val="icon-docume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ocument-download" w:type="paragraph">
    <w:name w:val="icon-document-downloa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ocument-upload" w:type="paragraph">
    <w:name w:val="icon-document-uploa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etter-open" w:type="paragraph">
    <w:name w:val="icon-letter-ope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orld" w:type="paragraph">
    <w:name w:val="icon-worl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uilding" w:type="paragraph">
    <w:name w:val="icon-build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ricks" w:type="paragraph">
    <w:name w:val="icon-bricks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refresh" w:type="paragraph">
    <w:name w:val="icon-refresh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rint" w:type="paragraph">
    <w:name w:val="icon-prin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ge" w:type="paragraph">
    <w:name w:val="icon-pag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alendar" w:type="paragraph">
    <w:name w:val="icon-calenda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ghtning" w:type="paragraph">
    <w:name w:val="icon-light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age-find" w:type="paragraph">
    <w:name w:val="icon-page-fin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mail" w:type="paragraph">
    <w:name w:val="icon-emai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new-entry" w:type="paragraph">
    <w:name w:val="icon-new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inked-entry" w:type="paragraph">
    <w:name w:val="icon-linked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print-entry" w:type="paragraph">
    <w:name w:val="icon-print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ctivate-entry" w:type="paragraph">
    <w:name w:val="icon-activate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ancel-entry" w:type="paragraph">
    <w:name w:val="icon-cancel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elete-entry" w:type="paragraph">
    <w:name w:val="icon-delete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dit-entry" w:type="paragraph">
    <w:name w:val="icon-edit-entr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activate" w:type="paragraph">
    <w:name w:val="icon-unit-activa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add" w:type="paragraph">
    <w:name w:val="icon-unit-ad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writeoff" w:type="paragraph">
    <w:name w:val="icon-unit-writeoff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delete" w:type="paragraph">
    <w:name w:val="icon-unit-dele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transfer" w:type="paragraph">
    <w:name w:val="icon-unit-transf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" w:type="paragraph">
    <w:name w:val="icon-un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edit" w:type="paragraph">
    <w:name w:val="icon-unit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unit-cancel" w:type="paragraph">
    <w:name w:val="icon-unit-canc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zoom-in" w:type="paragraph">
    <w:name w:val="icon-zoom-i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zoom-out" w:type="paragraph">
    <w:name w:val="icon-zoom-ou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1sheet" w:type="paragraph">
    <w:name w:val="icon-a1she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2sheet" w:type="paragraph">
    <w:name w:val="icon-a2she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sheet" w:type="paragraph">
    <w:name w:val="icon-bshe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sheet" w:type="paragraph">
    <w:name w:val="icon-cshee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sterisk" w:type="paragraph">
    <w:name w:val="icon-asteris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xpand" w:type="paragraph">
    <w:name w:val="icon-expan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ollapse" w:type="paragraph">
    <w:name w:val="icon-collaps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-go" w:type="paragraph">
    <w:name w:val="icon-map-go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-delete" w:type="paragraph">
    <w:name w:val="icon-map-dele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-edit" w:type="paragraph">
    <w:name w:val="icon-map-edi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map-magnify" w:type="paragraph">
    <w:name w:val="icon-map-magnify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rrow-up" w:type="paragraph">
    <w:name w:val="icon-arrow-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arrow-down" w:type="paragraph">
    <w:name w:val="icon-arrow-dow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ullet-arrow-up" w:type="paragraph">
    <w:name w:val="icon-bullet-arrow-up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ullet-arrow-down" w:type="paragraph">
    <w:name w:val="icon-bullet-arrow-down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back" w:type="paragraph">
    <w:name w:val="icon-bac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omplete" w:type="paragraph">
    <w:name w:val="icon-comple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ontinue" w:type="paragraph">
    <w:name w:val="icon-continu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save" w:type="paragraph">
    <w:name w:val="icon-sav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cancel" w:type="paragraph">
    <w:name w:val="icon-canc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save-and-cancel" w:type="paragraph">
    <w:name w:val="icon-save-and-cancel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terminate" w:type="paragraph">
    <w:name w:val="icon-terminat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digital-signature" w:type="paragraph">
    <w:name w:val="icon-digital-signature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group-add" w:type="paragraph">
    <w:name w:val="icon-group-add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ok" w:type="paragraph">
    <w:name w:val="icon-ok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warning" w:type="paragraph">
    <w:name w:val="icon-war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error" w:type="paragraph">
    <w:name w:val="icon-erro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icon-loading" w:type="paragraph">
    <w:name w:val="icon-load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dialog-warning" w:type="paragraph">
    <w:name w:val="dialog-warning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active-hover" w:type="paragraph">
    <w:name w:val="x-date-active-hover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info-text" w:type="paragraph">
    <w:name w:val="galleria-info-text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text" w:type="character">
    <w:name w:val="x-tab-strip-text"/>
    <w:basedOn w:val="Zadanifontodlomka"/>
    <w:rsid w:val="006C5B01"/>
  </w:style>
  <w:style w:customStyle="true" w:styleId="grid13" w:type="paragraph">
    <w:name w:val="grid_13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21" w:type="paragraph">
    <w:name w:val="grid_2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31" w:type="paragraph">
    <w:name w:val="grid_3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41" w:type="paragraph">
    <w:name w:val="grid_4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51" w:type="paragraph">
    <w:name w:val="grid_5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61" w:type="paragraph">
    <w:name w:val="grid_6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71" w:type="paragraph">
    <w:name w:val="grid_7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81" w:type="paragraph">
    <w:name w:val="grid_8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91" w:type="paragraph">
    <w:name w:val="grid_9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01" w:type="paragraph">
    <w:name w:val="grid_10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11" w:type="paragraph">
    <w:name w:val="grid_11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grid121" w:type="paragraph">
    <w:name w:val="grid_121"/>
    <w:basedOn w:val="Normal"/>
    <w:rsid w:val="006C5B01"/>
    <w:pPr>
      <w:spacing w:lineRule="atLeast" w:line="432" w:afterAutospacing="true" w:after="100" w:beforeAutospacing="true" w:before="100"/>
      <w:ind w:right="150" w:left="150"/>
    </w:pPr>
    <w:rPr>
      <w:rFonts w:hAnsi="Times New Roman" w:ascii="Times New Roman"/>
      <w:sz w:val="26"/>
      <w:szCs w:val="26"/>
      <w:lang w:val="hr-HR"/>
    </w:rPr>
  </w:style>
  <w:style w:customStyle="true" w:styleId="prefix12" w:type="paragraph">
    <w:name w:val="prefix_1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21" w:type="paragraph">
    <w:name w:val="prefix_2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31" w:type="paragraph">
    <w:name w:val="prefix_3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41" w:type="paragraph">
    <w:name w:val="prefix_4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51" w:type="paragraph">
    <w:name w:val="prefix_5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61" w:type="paragraph">
    <w:name w:val="prefix_6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71" w:type="paragraph">
    <w:name w:val="prefix_7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81" w:type="paragraph">
    <w:name w:val="prefix_8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91" w:type="paragraph">
    <w:name w:val="prefix_9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101" w:type="paragraph">
    <w:name w:val="prefix_10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prefix111" w:type="paragraph">
    <w:name w:val="prefix_11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2" w:type="paragraph">
    <w:name w:val="suffix_1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21" w:type="paragraph">
    <w:name w:val="suffix_2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31" w:type="paragraph">
    <w:name w:val="suffix_3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41" w:type="paragraph">
    <w:name w:val="suffix_4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51" w:type="paragraph">
    <w:name w:val="suffix_5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61" w:type="paragraph">
    <w:name w:val="suffix_6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71" w:type="paragraph">
    <w:name w:val="suffix_7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81" w:type="paragraph">
    <w:name w:val="suffix_8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91" w:type="paragraph">
    <w:name w:val="suffix_9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01" w:type="paragraph">
    <w:name w:val="suffix_10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suffix111" w:type="paragraph">
    <w:name w:val="suffix_11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estimonial1" w:type="paragraph">
    <w:name w:val="testimonial1"/>
    <w:basedOn w:val="Normal"/>
    <w:rsid w:val="006C5B01"/>
    <w:pPr>
      <w:spacing w:lineRule="atLeast" w:line="432" w:after="300" w:before="300"/>
    </w:pPr>
    <w:rPr>
      <w:rFonts w:hAnsi="Times New Roman" w:ascii="Times New Roman"/>
      <w:sz w:val="26"/>
      <w:szCs w:val="26"/>
      <w:lang w:val="hr-HR"/>
    </w:rPr>
  </w:style>
  <w:style w:customStyle="true" w:styleId="cont1" w:type="paragraph">
    <w:name w:val="cont1"/>
    <w:basedOn w:val="Normal"/>
    <w:rsid w:val="006C5B01"/>
    <w:pPr>
      <w:pBdr>
        <w:top w:space="5" w:sz="6" w:color="CCCCCC" w:val="single"/>
        <w:left w:space="5" w:sz="6" w:color="CCCCCC" w:val="single"/>
        <w:bottom w:space="5" w:sz="6" w:color="CCCCCC" w:val="single"/>
        <w:right w:space="5" w:sz="6" w:color="CCCCCC" w:val="single"/>
      </w:pBdr>
      <w:shd w:fill="F9F9F9" w:color="auto" w:val="clear"/>
      <w:spacing w:lineRule="atLeast" w:line="384" w:after="180" w:beforeAutospacing="true" w:before="100"/>
    </w:pPr>
    <w:rPr>
      <w:rFonts w:hAnsi="Times New Roman" w:ascii="Times New Roman"/>
      <w:szCs w:val="24"/>
      <w:lang w:val="hr-HR"/>
    </w:rPr>
  </w:style>
  <w:style w:customStyle="true" w:styleId="galleria-image1" w:type="paragraph">
    <w:name w:val="galleria-image1"/>
    <w:basedOn w:val="Normal"/>
    <w:rsid w:val="006C5B01"/>
    <w:pPr>
      <w:shd w:fill="CCCCCC" w:color="auto" w:val="clear"/>
      <w:spacing w:lineRule="atLeast" w:line="432" w:afterAutospacing="true" w:after="100" w:beforeAutospacing="true" w:before="100"/>
      <w:ind w:right="150"/>
    </w:pPr>
    <w:rPr>
      <w:rFonts w:hAnsi="Times New Roman" w:ascii="Times New Roman"/>
      <w:sz w:val="26"/>
      <w:szCs w:val="26"/>
      <w:lang w:val="hr-HR"/>
    </w:rPr>
  </w:style>
  <w:style w:customStyle="true" w:styleId="galleria-image2" w:type="paragraph">
    <w:name w:val="galleria-image2"/>
    <w:basedOn w:val="Normal"/>
    <w:rsid w:val="006C5B01"/>
    <w:pPr>
      <w:shd w:fill="CCCCCC" w:color="auto" w:val="clear"/>
      <w:spacing w:lineRule="atLeast" w:line="432" w:afterAutospacing="true" w:after="100" w:beforeAutospacing="true" w:before="100"/>
      <w:ind w:right="120"/>
    </w:pPr>
    <w:rPr>
      <w:rFonts w:hAnsi="Times New Roman" w:ascii="Times New Roman"/>
      <w:sz w:val="26"/>
      <w:szCs w:val="26"/>
      <w:lang w:val="hr-HR"/>
    </w:rPr>
  </w:style>
  <w:style w:customStyle="true" w:styleId="galleria-thumbnails1" w:type="paragraph">
    <w:name w:val="galleria-thumbnails1"/>
    <w:basedOn w:val="Normal"/>
    <w:rsid w:val="006C5B01"/>
    <w:pPr>
      <w:spacing w:lineRule="atLeast" w:line="432" w:afterAutospacing="true" w:after="100" w:before="225"/>
    </w:pPr>
    <w:rPr>
      <w:rFonts w:hAnsi="Times New Roman" w:ascii="Times New Roman"/>
      <w:sz w:val="26"/>
      <w:szCs w:val="26"/>
      <w:lang w:val="hr-HR"/>
    </w:rPr>
  </w:style>
  <w:style w:customStyle="true" w:styleId="galleria-info1" w:type="paragraph">
    <w:name w:val="galleria-info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galleria-info-text1" w:type="paragraph">
    <w:name w:val="galleria-info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shim1" w:type="paragraph">
    <w:name w:val="ext-shim1"/>
    <w:basedOn w:val="Normal"/>
    <w:rsid w:val="006C5B01"/>
    <w:pPr>
      <w:spacing w:lineRule="atLeast" w:line="432" w:afterAutospacing="true" w:after="100" w:before="45"/>
      <w:ind w:left="75"/>
    </w:pPr>
    <w:rPr>
      <w:rFonts w:hAnsi="Times New Roman" w:ascii="Times New Roman"/>
      <w:sz w:val="26"/>
      <w:szCs w:val="26"/>
      <w:lang w:val="hr-HR"/>
    </w:rPr>
  </w:style>
  <w:style w:customStyle="true" w:styleId="xstc1" w:type="paragraph">
    <w:name w:val="xst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c1" w:type="paragraph">
    <w:name w:val="xsb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l1" w:type="paragraph">
    <w:name w:val="xst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r1" w:type="paragraph">
    <w:name w:val="xst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l1" w:type="paragraph">
    <w:name w:val="xsb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r1" w:type="paragraph">
    <w:name w:val="xsb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c1" w:type="paragraph">
    <w:name w:val="xs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l1" w:type="paragraph">
    <w:name w:val="xsm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r1" w:type="paragraph">
    <w:name w:val="xsm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mc1" w:type="paragraph">
    <w:name w:val="xsm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t1" w:type="paragraph">
    <w:name w:val="x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sb1" w:type="paragraph">
    <w:name w:val="xsb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spacer1" w:type="paragraph">
    <w:name w:val="x-tab-strip-spacer1"/>
    <w:basedOn w:val="Normal"/>
    <w:rsid w:val="006C5B01"/>
    <w:pPr>
      <w:pBdr>
        <w:left w:space="0" w:sz="6" w:color="D0D0D0" w:val="single"/>
        <w:bottom w:space="0" w:sz="6" w:color="D0D0D0" w:val="single"/>
        <w:right w:space="0" w:sz="6" w:color="D0D0D0" w:val="single"/>
      </w:pBdr>
      <w:shd w:fill="EAEAEA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ab-strip-spacer2" w:type="paragraph">
    <w:name w:val="x-tab-strip-spacer2"/>
    <w:basedOn w:val="Normal"/>
    <w:rsid w:val="006C5B01"/>
    <w:pPr>
      <w:pBdr>
        <w:top w:space="0" w:sz="6" w:color="8DB2E3" w:val="single"/>
        <w:left w:space="0" w:sz="6" w:color="8DB2E3" w:val="single"/>
        <w:right w:space="0" w:sz="6" w:color="8DB2E3" w:val="single"/>
      </w:pBdr>
      <w:shd w:fill="DEECFD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ab-strip-spacer3" w:type="paragraph">
    <w:name w:val="x-tab-strip-spacer3"/>
    <w:basedOn w:val="Normal"/>
    <w:rsid w:val="006C5B01"/>
    <w:pPr>
      <w:pBdr>
        <w:left w:space="0" w:sz="6" w:color="D0D0D0" w:val="single"/>
        <w:bottom w:space="0" w:sz="6" w:color="D0D0D0" w:val="single"/>
        <w:right w:space="0" w:sz="6" w:color="D0D0D0" w:val="single"/>
      </w:pBdr>
      <w:shd w:fill="EAEAEA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ab-strip-spacer4" w:type="paragraph">
    <w:name w:val="x-tab-strip-spacer4"/>
    <w:basedOn w:val="Normal"/>
    <w:rsid w:val="006C5B01"/>
    <w:pPr>
      <w:pBdr>
        <w:top w:space="0" w:sz="6" w:color="8DB2E3" w:val="single"/>
        <w:left w:space="0" w:sz="6" w:color="8DB2E3" w:val="single"/>
        <w:right w:space="0" w:sz="6" w:color="8DB2E3" w:val="single"/>
      </w:pBdr>
      <w:shd w:fill="DEECFD" w:color="auto" w:val="clear"/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ab-strip-text1" w:type="character">
    <w:name w:val="x-tab-strip-text1"/>
    <w:basedOn w:val="Zadanifontodlomka"/>
    <w:rsid w:val="006C5B01"/>
    <w:rPr>
      <w:rFonts w:cs="Tahoma" w:hAnsi="Tahoma" w:ascii="Tahoma" w:hint="default"/>
      <w:i w:val="false"/>
      <w:iCs w:val="false"/>
      <w:vanish w:val="false"/>
      <w:webHidden w:val="false"/>
      <w:color w:val="333333"/>
      <w:sz w:val="17"/>
      <w:szCs w:val="17"/>
      <w:specVanish w:val="false"/>
    </w:rPr>
  </w:style>
  <w:style w:customStyle="true" w:styleId="x-tab-right1" w:type="paragraph">
    <w:name w:val="x-tab-righ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text2" w:type="character">
    <w:name w:val="x-tab-strip-text2"/>
    <w:basedOn w:val="Zadanifontodlomka"/>
    <w:rsid w:val="006C5B01"/>
    <w:rPr>
      <w:rFonts w:cs="Tahoma" w:hAnsi="Tahoma" w:ascii="Tahoma" w:hint="default"/>
      <w:i w:val="false"/>
      <w:iCs w:val="false"/>
      <w:vanish w:val="false"/>
      <w:webHidden w:val="false"/>
      <w:color w:val="333333"/>
      <w:sz w:val="17"/>
      <w:szCs w:val="17"/>
      <w:specVanish w:val="false"/>
    </w:rPr>
  </w:style>
  <w:style w:customStyle="true" w:styleId="x-tab-strip-text3" w:type="character">
    <w:name w:val="x-tab-strip-text3"/>
    <w:basedOn w:val="Zadanifontodlomka"/>
    <w:rsid w:val="006C5B01"/>
    <w:rPr>
      <w:color w:val="111111"/>
    </w:rPr>
  </w:style>
  <w:style w:customStyle="true" w:styleId="x-tab-strip-text4" w:type="character">
    <w:name w:val="x-tab-strip-text4"/>
    <w:basedOn w:val="Zadanifontodlomka"/>
    <w:rsid w:val="006C5B01"/>
    <w:rPr>
      <w:b/>
      <w:bCs/>
      <w:color w:val="333333"/>
    </w:rPr>
  </w:style>
  <w:style w:customStyle="true" w:styleId="x-tabs-text1" w:type="paragraph">
    <w:name w:val="x-tabs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AAAAAA"/>
      <w:sz w:val="26"/>
      <w:szCs w:val="26"/>
      <w:lang w:val="hr-HR"/>
    </w:rPr>
  </w:style>
  <w:style w:customStyle="true" w:styleId="x-tab-right2" w:type="paragraph">
    <w:name w:val="x-tab-right2"/>
    <w:basedOn w:val="Normal"/>
    <w:rsid w:val="006C5B01"/>
    <w:pPr>
      <w:spacing w:lineRule="atLeast" w:line="432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text5" w:type="character">
    <w:name w:val="x-tab-strip-text5"/>
    <w:basedOn w:val="Zadanifontodlomka"/>
    <w:rsid w:val="006C5B01"/>
    <w:rPr>
      <w:b/>
      <w:bCs/>
      <w:color w:val="333333"/>
    </w:rPr>
  </w:style>
  <w:style w:customStyle="true" w:styleId="x-tab-right3" w:type="paragraph">
    <w:name w:val="x-tab-right3"/>
    <w:basedOn w:val="Normal"/>
    <w:rsid w:val="006C5B01"/>
    <w:pPr>
      <w:spacing w:lineRule="atLeast" w:line="432" w:afterAutospacing="true" w:after="100"/>
    </w:pPr>
    <w:rPr>
      <w:rFonts w:hAnsi="Times New Roman" w:ascii="Times New Roman"/>
      <w:sz w:val="26"/>
      <w:szCs w:val="26"/>
      <w:lang w:val="hr-HR"/>
    </w:rPr>
  </w:style>
  <w:style w:customStyle="true" w:styleId="x-tab-strip-text6" w:type="character">
    <w:name w:val="x-tab-strip-text6"/>
    <w:basedOn w:val="Zadanifontodlomka"/>
    <w:rsid w:val="006C5B01"/>
    <w:rPr>
      <w:b/>
      <w:bCs/>
      <w:color w:val="333333"/>
    </w:rPr>
  </w:style>
  <w:style w:customStyle="true" w:styleId="x-tab-right4" w:type="paragraph">
    <w:name w:val="x-tab-right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left1" w:type="paragraph">
    <w:name w:val="x-tab-le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inner1" w:type="paragraph">
    <w:name w:val="x-tab-strip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right5" w:type="paragraph">
    <w:name w:val="x-tab-right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left2" w:type="paragraph">
    <w:name w:val="x-tab-lef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left3" w:type="paragraph">
    <w:name w:val="x-tab-left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close1" w:type="paragraph">
    <w:name w:val="x-tab-strip-clos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tab-left4" w:type="paragraph">
    <w:name w:val="x-tab-left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strip-wrap1" w:type="paragraph">
    <w:name w:val="x-tab-strip-wrap1"/>
    <w:basedOn w:val="Normal"/>
    <w:rsid w:val="006C5B01"/>
    <w:pPr>
      <w:spacing w:lineRule="atLeast" w:line="432" w:afterAutospacing="true" w:after="100" w:beforeAutospacing="true" w:before="100"/>
      <w:ind w:right="270" w:left="270"/>
    </w:pPr>
    <w:rPr>
      <w:rFonts w:hAnsi="Times New Roman" w:ascii="Times New Roman"/>
      <w:sz w:val="26"/>
      <w:szCs w:val="26"/>
      <w:lang w:val="hr-HR"/>
    </w:rPr>
  </w:style>
  <w:style w:customStyle="true" w:styleId="x-toolbar1" w:type="paragraph">
    <w:name w:val="x-toolbar1"/>
    <w:basedOn w:val="Normal"/>
    <w:rsid w:val="006C5B01"/>
    <w:pPr>
      <w:pBdr>
        <w:left w:space="2" w:sz="6" w:color="D0D0D0" w:val="single"/>
        <w:bottom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2" w:type="paragraph">
    <w:name w:val="x-toolbar2"/>
    <w:basedOn w:val="Normal"/>
    <w:rsid w:val="006C5B01"/>
    <w:pPr>
      <w:pBdr>
        <w:left w:space="2" w:sz="6" w:color="D0D0D0" w:val="single"/>
        <w:bottom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ext1" w:type="paragraph">
    <w:name w:val="x-form-text1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text2" w:type="paragraph">
    <w:name w:val="x-form-text2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text3" w:type="paragraph">
    <w:name w:val="x-form-text3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text4" w:type="paragraph">
    <w:name w:val="x-form-text4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7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panel-body1" w:type="paragraph">
    <w:name w:val="x-panel-body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2" w:type="paragraph">
    <w:name w:val="x-panel-body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wrap1" w:type="paragraph">
    <w:name w:val="x-form-check-wrap1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1" w:type="paragraph">
    <w:name w:val="x-form-radio-wrap1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wrap2" w:type="paragraph">
    <w:name w:val="x-form-check-wrap2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2" w:type="paragraph">
    <w:name w:val="x-form-radio-wrap2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1" w:type="paragraph">
    <w:name w:val="x-form-radio1"/>
    <w:basedOn w:val="Normal"/>
    <w:rsid w:val="006C5B01"/>
    <w:pPr>
      <w:spacing w:lineRule="atLeast" w:line="432" w:after="30" w:beforeAutospacing="true" w:before="100"/>
      <w:textAlignment w:val="bottom"/>
    </w:pPr>
    <w:rPr>
      <w:rFonts w:hAnsi="Times New Roman" w:ascii="Times New Roman"/>
      <w:sz w:val="26"/>
      <w:szCs w:val="26"/>
      <w:lang w:val="hr-HR"/>
    </w:rPr>
  </w:style>
  <w:style w:customStyle="true" w:styleId="x-form-trigger1" w:type="paragraph">
    <w:name w:val="x-form-trigger1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2" w:type="paragraph">
    <w:name w:val="x-form-trigger2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date-trigger1" w:type="paragraph">
    <w:name w:val="x-form-date-trigg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lear-trigger1" w:type="paragraph">
    <w:name w:val="x-form-clear-trigg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search-trigger1" w:type="paragraph">
    <w:name w:val="x-form-search-trigg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3" w:type="paragraph">
    <w:name w:val="x-form-trigger3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form-trigger4" w:type="paragraph">
    <w:name w:val="x-form-trigger4"/>
    <w:basedOn w:val="Normal"/>
    <w:rsid w:val="006C5B01"/>
    <w:pPr>
      <w:pBdr>
        <w:bottom w:space="0" w:sz="6" w:color="7EADD9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-over1" w:type="paragraph">
    <w:name w:val="x-form-trigger-over1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rigger-click1" w:type="paragraph">
    <w:name w:val="x-form-trigger-click1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nvalid1" w:type="paragraph">
    <w:name w:val="x-form-invalid1"/>
    <w:basedOn w:val="Normal"/>
    <w:rsid w:val="006C5B01"/>
    <w:pPr>
      <w:pBdr>
        <w:top w:space="0" w:sz="6" w:color="FF7870" w:val="single"/>
        <w:left w:space="0" w:sz="6" w:color="FF7870" w:val="single"/>
        <w:bottom w:space="0" w:sz="6" w:color="FF7870" w:val="single"/>
        <w:right w:space="0" w:sz="6" w:color="FF7870" w:val="single"/>
      </w:pBdr>
      <w:shd w:fill="FF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-wrap3" w:type="paragraph">
    <w:name w:val="x-form-check-wrap3"/>
    <w:basedOn w:val="Normal"/>
    <w:rsid w:val="006C5B01"/>
    <w:pPr>
      <w:shd w:fill="FFFFFF" w:color="auto" w:val="clear"/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3" w:type="paragraph">
    <w:name w:val="x-form-radio-wrap3"/>
    <w:basedOn w:val="Normal"/>
    <w:rsid w:val="006C5B01"/>
    <w:pPr>
      <w:shd w:fill="FFFFFF" w:color="auto" w:val="clear"/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checkbox1" w:type="paragraph">
    <w:name w:val="x-form-checkbox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element1" w:type="paragraph">
    <w:name w:val="x-form-elemen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item1" w:type="paragraph">
    <w:name w:val="x-form-item1"/>
    <w:basedOn w:val="Normal"/>
    <w:rsid w:val="006C5B01"/>
    <w:pPr>
      <w:spacing w:lineRule="atLeast" w:line="432" w:after="30" w:beforeAutospacing="true" w:before="100"/>
    </w:pPr>
    <w:rPr>
      <w:rFonts w:cs="Tahoma" w:hAnsi="Tahoma" w:ascii="Tahoma"/>
      <w:sz w:val="18"/>
      <w:szCs w:val="18"/>
      <w:lang w:val="hr-HR"/>
    </w:rPr>
  </w:style>
  <w:style w:customStyle="true" w:styleId="x-form-field1" w:type="paragraph">
    <w:name w:val="x-form-field1"/>
    <w:basedOn w:val="Normal"/>
    <w:rsid w:val="006C5B01"/>
    <w:pPr>
      <w:spacing w:lineRule="atLeast" w:line="432"/>
    </w:pPr>
    <w:rPr>
      <w:rFonts w:cs="Arial"/>
      <w:sz w:val="17"/>
      <w:szCs w:val="17"/>
      <w:lang w:val="hr-HR"/>
    </w:rPr>
  </w:style>
  <w:style w:customStyle="true" w:styleId="x-form-text5" w:type="paragraph">
    <w:name w:val="x-form-text5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4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field2" w:type="paragraph">
    <w:name w:val="x-form-field2"/>
    <w:basedOn w:val="Normal"/>
    <w:rsid w:val="006C5B01"/>
    <w:pPr>
      <w:spacing w:lineRule="atLeast" w:line="432"/>
    </w:pPr>
    <w:rPr>
      <w:rFonts w:cs="Arial"/>
      <w:sz w:val="18"/>
      <w:szCs w:val="18"/>
      <w:lang w:val="hr-HR"/>
    </w:rPr>
  </w:style>
  <w:style w:customStyle="true" w:styleId="x-form-text6" w:type="paragraph">
    <w:name w:val="x-form-text6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4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text7" w:type="paragraph">
    <w:name w:val="x-form-text7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4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select-one1" w:type="paragraph">
    <w:name w:val="x-form-select-one1"/>
    <w:basedOn w:val="Normal"/>
    <w:rsid w:val="006C5B01"/>
    <w:pPr>
      <w:pBdr>
        <w:top w:space="0" w:sz="6" w:color="B5B8C8" w:val="single"/>
        <w:left w:space="0" w:sz="6" w:color="B5B8C8" w:val="single"/>
        <w:bottom w:space="0" w:sz="6" w:color="B5B8C8" w:val="single"/>
        <w:right w:space="0" w:sz="6" w:color="B5B8C8" w:val="single"/>
      </w:pBdr>
      <w:shd w:fill="FFFFFF" w:color="auto" w:val="clear"/>
      <w:spacing w:lineRule="atLeast" w:line="24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num-field1" w:type="paragraph">
    <w:name w:val="x-form-num-field1"/>
    <w:basedOn w:val="Normal"/>
    <w:rsid w:val="006C5B01"/>
    <w:pPr>
      <w:spacing w:lineRule="atLeast" w:line="432" w:afterAutospacing="true" w:after="100" w:beforeAutospacing="true" w:before="100"/>
      <w:jc w:val="right"/>
    </w:pPr>
    <w:rPr>
      <w:rFonts w:hAnsi="Times New Roman" w:ascii="Times New Roman"/>
      <w:sz w:val="26"/>
      <w:szCs w:val="26"/>
      <w:lang w:val="hr-HR"/>
    </w:rPr>
  </w:style>
  <w:style w:customStyle="true" w:styleId="x-form-trigger5" w:type="paragraph">
    <w:name w:val="x-form-trigger5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1" w:type="paragraph">
    <w:name w:val="x-btn1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form-btns-center1" w:type="paragraph">
    <w:name w:val="x-form-btns-center1"/>
    <w:basedOn w:val="Normal"/>
    <w:rsid w:val="006C5B01"/>
    <w:pPr>
      <w:spacing w:lineRule="atLeast" w:line="432" w:afterAutospacing="true" w:after="100" w:beforeAutospacing="true" w:before="100"/>
      <w:jc w:val="center"/>
    </w:pPr>
    <w:rPr>
      <w:rFonts w:hAnsi="Times New Roman" w:ascii="Times New Roman"/>
      <w:sz w:val="26"/>
      <w:szCs w:val="26"/>
      <w:lang w:val="hr-HR"/>
    </w:rPr>
  </w:style>
  <w:style w:customStyle="true" w:styleId="x-fieldset1" w:type="paragraph">
    <w:name w:val="x-fieldset1"/>
    <w:basedOn w:val="Normal"/>
    <w:rsid w:val="006C5B01"/>
    <w:pPr>
      <w:pBdr>
        <w:top w:space="8" w:sz="6" w:color="D6D6D6" w:val="single"/>
        <w:left w:space="8" w:sz="6" w:color="D6D6D6" w:val="single"/>
        <w:bottom w:space="8" w:sz="6" w:color="D6D6D6" w:val="single"/>
        <w:right w:space="8" w:sz="6" w:color="D6D6D6" w:val="single"/>
      </w:pBdr>
      <w:spacing w:lineRule="atLeast" w:line="432" w:after="15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-toggle1" w:type="paragraph">
    <w:name w:val="x-tool-toggle1"/>
    <w:basedOn w:val="Normal"/>
    <w:rsid w:val="006C5B01"/>
    <w:pPr>
      <w:spacing w:lineRule="atLeast" w:line="432" w:afterAutospacing="true" w:after="100" w:beforeAutospacing="true" w:before="100"/>
      <w:ind w:right="45"/>
    </w:pPr>
    <w:rPr>
      <w:rFonts w:hAnsi="Times New Roman" w:ascii="Times New Roman"/>
      <w:sz w:val="26"/>
      <w:szCs w:val="26"/>
      <w:lang w:val="hr-HR"/>
    </w:rPr>
  </w:style>
  <w:style w:customStyle="true" w:styleId="x-btn-text1" w:type="paragraph">
    <w:name w:val="x-btn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center1" w:type="paragraph">
    <w:name w:val="x-btn-center1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text2" w:type="paragraph">
    <w:name w:val="x-btn-tex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text3" w:type="paragraph">
    <w:name w:val="x-btn-text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center2" w:type="paragraph">
    <w:name w:val="x-btn-center2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3" w:type="paragraph">
    <w:name w:val="x-btn-center3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4" w:type="paragraph">
    <w:name w:val="x-btn-center4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left1" w:type="paragraph">
    <w:name w:val="x-btn-left1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1" w:type="paragraph">
    <w:name w:val="x-btn-right1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5" w:type="paragraph">
    <w:name w:val="x-btn-center5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toolbar3" w:type="paragraph">
    <w:name w:val="x-toolbar3"/>
    <w:basedOn w:val="Normal"/>
    <w:rsid w:val="006C5B01"/>
    <w:pP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4" w:type="paragraph">
    <w:name w:val="x-toolbar4"/>
    <w:basedOn w:val="Normal"/>
    <w:rsid w:val="006C5B01"/>
    <w:pP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tem-disabled1" w:type="paragraph">
    <w:name w:val="x-item-disabled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808080"/>
      <w:sz w:val="26"/>
      <w:szCs w:val="26"/>
      <w:lang w:val="hr-HR"/>
    </w:rPr>
  </w:style>
  <w:style w:customStyle="true" w:styleId="x-btn-left2" w:type="paragraph">
    <w:name w:val="x-btn-left2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2" w:type="paragraph">
    <w:name w:val="x-btn-right2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6" w:type="paragraph">
    <w:name w:val="x-btn-center6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left3" w:type="paragraph">
    <w:name w:val="x-btn-left3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3" w:type="paragraph">
    <w:name w:val="x-btn-right3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7" w:type="paragraph">
    <w:name w:val="x-btn-center7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CCCCCC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left4" w:type="paragraph">
    <w:name w:val="x-btn-left4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left5" w:type="paragraph">
    <w:name w:val="x-btn-left5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left6" w:type="paragraph">
    <w:name w:val="x-btn-left6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4" w:type="paragraph">
    <w:name w:val="x-btn-right4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5" w:type="paragraph">
    <w:name w:val="x-btn-right5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right6" w:type="paragraph">
    <w:name w:val="x-btn-right6"/>
    <w:basedOn w:val="Normal"/>
    <w:rsid w:val="006C5B01"/>
    <w:pPr>
      <w:spacing w:lineRule="atLeast" w:line="15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btn-center8" w:type="paragraph">
    <w:name w:val="x-btn-center8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9" w:type="paragraph">
    <w:name w:val="x-btn-center9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10" w:type="paragraph">
    <w:name w:val="x-btn-center10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ytb-text1" w:type="paragraph">
    <w:name w:val="ytb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ytb-sep1" w:type="paragraph">
    <w:name w:val="ytb-sep1"/>
    <w:basedOn w:val="Normal"/>
    <w:rsid w:val="006C5B01"/>
    <w:pPr>
      <w:spacing w:lineRule="atLeast" w:line="432"/>
      <w:ind w:right="30" w:left="30"/>
    </w:pPr>
    <w:rPr>
      <w:rFonts w:hAnsi="Times New Roman" w:ascii="Times New Roman"/>
      <w:sz w:val="2"/>
      <w:szCs w:val="2"/>
      <w:lang w:val="hr-HR"/>
    </w:rPr>
  </w:style>
  <w:style w:customStyle="true" w:styleId="ytb-spacer1" w:type="paragraph">
    <w:name w:val="ytb-spac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loading1" w:type="paragraph">
    <w:name w:val="x-tbar-loading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first1" w:type="paragraph">
    <w:name w:val="x-tbar-page-fir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last1" w:type="paragraph">
    <w:name w:val="x-tbar-page-la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next1" w:type="paragraph">
    <w:name w:val="x-tbar-page-n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bar-page-prev1" w:type="paragraph">
    <w:name w:val="x-tbar-page-prev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tatus-text1" w:type="paragraph">
    <w:name w:val="x-status-text1"/>
    <w:basedOn w:val="Normal"/>
    <w:rsid w:val="006C5B01"/>
    <w:pPr>
      <w:spacing w:lineRule="atLeast" w:line="315"/>
    </w:pPr>
    <w:rPr>
      <w:rFonts w:cs="Tahoma" w:hAnsi="Tahoma" w:ascii="Tahoma"/>
      <w:color w:val="000000"/>
      <w:sz w:val="18"/>
      <w:szCs w:val="18"/>
      <w:lang w:val="hr-HR"/>
    </w:rPr>
  </w:style>
  <w:style w:customStyle="true" w:styleId="x-status-busy1" w:type="paragraph">
    <w:name w:val="x-status-busy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tatus-text-panel1" w:type="paragraph">
    <w:name w:val="x-status-text-panel1"/>
    <w:basedOn w:val="Normal"/>
    <w:rsid w:val="006C5B01"/>
    <w:pPr>
      <w:pBdr>
        <w:top w:space="2" w:sz="6" w:color="99BBE8" w:val="single"/>
        <w:left w:space="4" w:sz="6" w:color="99BBE8" w:val="single"/>
        <w:bottom w:space="2" w:sz="6" w:color="FFFFFF" w:val="single"/>
        <w:right w:space="6" w:sz="6" w:color="FFFFFF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east1" w:type="paragraph">
    <w:name w:val="x-resizable-handle-east1"/>
    <w:basedOn w:val="Normal"/>
    <w:rsid w:val="006C5B01"/>
    <w:pPr>
      <w:spacing w:lineRule="atLeast" w:line="432" w:afterAutospacing="true" w:after="100" w:beforeAutospacing="true" w:before="100"/>
      <w:ind w:right="-15"/>
    </w:pPr>
    <w:rPr>
      <w:rFonts w:hAnsi="Times New Roman" w:ascii="Times New Roman"/>
      <w:sz w:val="26"/>
      <w:szCs w:val="26"/>
      <w:lang w:val="hr-HR"/>
    </w:rPr>
  </w:style>
  <w:style w:customStyle="true" w:styleId="x-resizable-handle-south1" w:type="paragraph">
    <w:name w:val="x-resizable-handle-south1"/>
    <w:basedOn w:val="Normal"/>
    <w:rsid w:val="006C5B01"/>
    <w:pPr>
      <w:spacing w:lineRule="atLeast" w:line="432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east2" w:type="paragraph">
    <w:name w:val="x-resizable-handle-ea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east3" w:type="paragraph">
    <w:name w:val="x-resizable-handle-east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west1" w:type="paragraph">
    <w:name w:val="x-resizable-handle-we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west2" w:type="paragraph">
    <w:name w:val="x-resizable-handle-we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2" w:type="paragraph">
    <w:name w:val="x-resizable-handle-south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3" w:type="paragraph">
    <w:name w:val="x-resizable-handle-south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1" w:type="paragraph">
    <w:name w:val="x-resizable-handle-north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2" w:type="paragraph">
    <w:name w:val="x-resizable-handle-north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east1" w:type="paragraph">
    <w:name w:val="x-resizable-handle-southea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east2" w:type="paragraph">
    <w:name w:val="x-resizable-handle-southea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west1" w:type="paragraph">
    <w:name w:val="x-resizable-handle-northwe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west2" w:type="paragraph">
    <w:name w:val="x-resizable-handle-northwe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east1" w:type="paragraph">
    <w:name w:val="x-resizable-handle-northea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northeast2" w:type="paragraph">
    <w:name w:val="x-resizable-handle-northea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west1" w:type="paragraph">
    <w:name w:val="x-resizable-handle-southwes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-southwest2" w:type="paragraph">
    <w:name w:val="x-resizable-handle-southwest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3" w:type="paragraph">
    <w:name w:val="x-panel-body3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D0D0D0" w:val="single"/>
        <w:right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marker-hd1" w:type="paragraph">
    <w:name w:val="x-grid3-marker-hd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marker1" w:type="paragraph">
    <w:name w:val="x-grid3-mark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1" w:type="paragraph">
    <w:name w:val="x-grid3-cell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1" w:type="paragraph">
    <w:name w:val="x-grid3-hd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2" w:type="paragraph">
    <w:name w:val="x-grid3-cell-inn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2" w:type="paragraph">
    <w:name w:val="x-grid3-hd-inn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pop-inner1" w:type="paragraph">
    <w:name w:val="x-grid3-header-pop-inner1"/>
    <w:basedOn w:val="Normal"/>
    <w:rsid w:val="006C5B01"/>
    <w:pPr>
      <w:pBdr>
        <w:left w:space="0" w:sz="6" w:color="EEEEE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eader-pop-inner2" w:type="paragraph">
    <w:name w:val="x-grid3-header-pop-inner2"/>
    <w:basedOn w:val="Normal"/>
    <w:rsid w:val="006C5B01"/>
    <w:pPr>
      <w:pBdr>
        <w:left w:space="0" w:sz="6" w:color="EEEEE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3" w:type="paragraph">
    <w:name w:val="x-grid3-hd-inner3"/>
    <w:basedOn w:val="Normal"/>
    <w:rsid w:val="006C5B01"/>
    <w:pP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4" w:type="paragraph">
    <w:name w:val="x-grid3-hd-inner4"/>
    <w:basedOn w:val="Normal"/>
    <w:rsid w:val="006C5B01"/>
    <w:pP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5" w:type="paragraph">
    <w:name w:val="x-grid3-hd-inner5"/>
    <w:basedOn w:val="Normal"/>
    <w:rsid w:val="006C5B01"/>
    <w:pP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6" w:type="paragraph">
    <w:name w:val="x-grid3-hd-inner6"/>
    <w:basedOn w:val="Normal"/>
    <w:rsid w:val="006C5B01"/>
    <w:pP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sort-icon1" w:type="paragraph">
    <w:name w:val="x-grid3-sort-icon1"/>
    <w:basedOn w:val="Normal"/>
    <w:rsid w:val="006C5B01"/>
    <w:pPr>
      <w:spacing w:lineRule="atLeast" w:line="432" w:afterAutospacing="true" w:after="100" w:beforeAutospacing="true" w:before="100"/>
      <w:ind w:left="45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grid3-sort-icon2" w:type="paragraph">
    <w:name w:val="x-grid3-sort-icon2"/>
    <w:basedOn w:val="Normal"/>
    <w:rsid w:val="006C5B01"/>
    <w:pPr>
      <w:spacing w:lineRule="atLeast" w:line="432" w:afterAutospacing="true" w:after="100" w:beforeAutospacing="true" w:before="100"/>
      <w:ind w:left="45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grid3-hd-inner7" w:type="paragraph">
    <w:name w:val="x-grid3-hd-inner7"/>
    <w:basedOn w:val="Normal"/>
    <w:rsid w:val="006C5B01"/>
    <w:pPr>
      <w:pBdr>
        <w:top w:space="2" w:sz="6" w:color="AACCF6" w:val="single"/>
        <w:left w:space="2" w:sz="6" w:color="AACCF6" w:val="single"/>
        <w:bottom w:space="2" w:sz="6" w:color="AACCF6" w:val="single"/>
        <w:right w:space="2" w:sz="6" w:color="AACCF6" w:val="single"/>
      </w:pBdr>
      <w:shd w:fill="EBF3FD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text1" w:type="paragraph">
    <w:name w:val="x-grid3-cell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x-toolbar5" w:type="paragraph">
    <w:name w:val="x-toolbar5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6" w:type="paragraph">
    <w:name w:val="x-toolbar6"/>
    <w:basedOn w:val="Normal"/>
    <w:rsid w:val="006C5B01"/>
    <w:pPr>
      <w:pBdr>
        <w:top w:space="2" w:sz="6" w:color="A9BFD3" w:val="single"/>
        <w:lef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1" w:type="paragraph">
    <w:name w:val="x-grid3-cel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3" w:type="paragraph">
    <w:name w:val="x-grid3-cell-inner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name1" w:type="paragraph">
    <w:name w:val="x-grid3-td-name1"/>
    <w:basedOn w:val="Normal"/>
    <w:rsid w:val="006C5B01"/>
    <w:pPr>
      <w:pBdr>
        <w:right w:space="0" w:sz="6" w:color="EEEEEE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-icon1" w:type="paragraph">
    <w:name w:val="x-menu-item-icon1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2" w:type="paragraph">
    <w:name w:val="x-menu-item-icon2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3" w:type="paragraph">
    <w:name w:val="x-menu-item-icon3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4" w:type="paragraph">
    <w:name w:val="x-menu-item-icon4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grid3-dd-wrap1" w:type="paragraph">
    <w:name w:val="x-grid3-dd-wrap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btn1" w:type="paragraph">
    <w:name w:val="x-grid3-hd-btn1"/>
    <w:basedOn w:val="Normal"/>
    <w:rsid w:val="006C5B01"/>
    <w:pP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btn2" w:type="paragraph">
    <w:name w:val="x-grid3-hd-btn2"/>
    <w:basedOn w:val="Normal"/>
    <w:rsid w:val="006C5B01"/>
    <w:pPr>
      <w:shd w:fill="C3DAF9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expander1" w:type="paragraph">
    <w:name w:val="x-grid3-td-expan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checker1" w:type="paragraph">
    <w:name w:val="x-grid3-td-check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numberer1" w:type="paragraph">
    <w:name w:val="x-grid3-td-number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4" w:type="paragraph">
    <w:name w:val="x-grid3-cell-inner4"/>
    <w:basedOn w:val="Normal"/>
    <w:rsid w:val="006C5B01"/>
    <w:pPr>
      <w:spacing w:lineRule="atLeast" w:line="432" w:afterAutospacing="true" w:after="100" w:beforeAutospacing="true" w:before="100"/>
      <w:jc w:val="right"/>
    </w:pPr>
    <w:rPr>
      <w:rFonts w:hAnsi="Times New Roman" w:ascii="Times New Roman"/>
      <w:color w:val="444444"/>
      <w:sz w:val="26"/>
      <w:szCs w:val="26"/>
      <w:lang w:val="hr-HR"/>
    </w:rPr>
  </w:style>
  <w:style w:customStyle="true" w:styleId="x-grid3-td-numberer2" w:type="paragraph">
    <w:name w:val="x-grid3-td-number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checker2" w:type="paragraph">
    <w:name w:val="x-grid3-td-check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td-expander2" w:type="paragraph">
    <w:name w:val="x-grid3-td-expand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-group-body1" w:type="paragraph">
    <w:name w:val="x-grid-group-body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vanish/>
      <w:sz w:val="26"/>
      <w:szCs w:val="26"/>
      <w:lang w:val="hr-HR"/>
    </w:rPr>
  </w:style>
  <w:style w:customStyle="true" w:styleId="x-dd-drag-ghost1" w:type="paragraph">
    <w:name w:val="x-dd-drag-ghost1"/>
    <w:basedOn w:val="Normal"/>
    <w:rsid w:val="006C5B01"/>
    <w:pPr>
      <w:spacing w:lineRule="atLeast" w:line="432" w:afterAutospacing="true" w:after="100" w:beforeAutospacing="true" w:before="100"/>
    </w:pPr>
    <w:rPr>
      <w:rFonts w:cs="Arial"/>
      <w:color w:val="000000"/>
      <w:sz w:val="17"/>
      <w:szCs w:val="17"/>
      <w:lang w:val="hr-HR"/>
    </w:rPr>
  </w:style>
  <w:style w:customStyle="true" w:styleId="x-dd-drop-icon1" w:type="paragraph">
    <w:name w:val="x-dd-drop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2" w:type="paragraph">
    <w:name w:val="x-dd-drop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3" w:type="paragraph">
    <w:name w:val="x-dd-drop-icon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4" w:type="paragraph">
    <w:name w:val="x-panel-body4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icon1" w:type="paragraph">
    <w:name w:val="x-tree-node-icon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-icon2" w:type="paragraph">
    <w:name w:val="x-tree-node-icon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-icon3" w:type="paragraph">
    <w:name w:val="x-tree-node-icon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-icon4" w:type="paragraph">
    <w:name w:val="x-tree-node-icon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icon5" w:type="paragraph">
    <w:name w:val="x-tree-node-icon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elbow1" w:type="paragraph">
    <w:name w:val="x-tree-elbow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plus1" w:type="paragraph">
    <w:name w:val="x-tree-elbow-plus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minus1" w:type="paragraph">
    <w:name w:val="x-tree-elbow-minus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1" w:type="paragraph">
    <w:name w:val="x-tree-elbow-end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plus1" w:type="paragraph">
    <w:name w:val="x-tree-elbow-end-plus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minus1" w:type="paragraph">
    <w:name w:val="x-tree-elbow-end-minus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line1" w:type="paragraph">
    <w:name w:val="x-tree-elbow-line1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2" w:type="paragraph">
    <w:name w:val="x-tree-elbow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plus2" w:type="paragraph">
    <w:name w:val="x-tree-elbow-plus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minus2" w:type="paragraph">
    <w:name w:val="x-tree-elbow-minus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2" w:type="paragraph">
    <w:name w:val="x-tree-elbow-end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plus2" w:type="paragraph">
    <w:name w:val="x-tree-elbow-end-plus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minus2" w:type="paragraph">
    <w:name w:val="x-tree-elbow-end-minus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line2" w:type="paragraph">
    <w:name w:val="x-tree-elbow-line2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3" w:type="paragraph">
    <w:name w:val="x-tree-elbow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plus3" w:type="paragraph">
    <w:name w:val="x-tree-elbow-plus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minus3" w:type="paragraph">
    <w:name w:val="x-tree-elbow-minus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3" w:type="paragraph">
    <w:name w:val="x-tree-elbow-end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plus3" w:type="paragraph">
    <w:name w:val="x-tree-elbow-end-plus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end-minus3" w:type="paragraph">
    <w:name w:val="x-tree-elbow-end-minus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elbow-line3" w:type="paragraph">
    <w:name w:val="x-tree-elbow-line3"/>
    <w:basedOn w:val="Normal"/>
    <w:rsid w:val="006C5B01"/>
    <w:pPr>
      <w:spacing w:lineRule="atLeast" w:line="432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ree-node-inline-icon1" w:type="paragraph">
    <w:name w:val="x-tree-node-inline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node-over1" w:type="paragraph">
    <w:name w:val="x-tree-node-over1"/>
    <w:basedOn w:val="Normal"/>
    <w:rsid w:val="006C5B01"/>
    <w:pPr>
      <w:shd w:fill="EE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ree-selected1" w:type="paragraph">
    <w:name w:val="x-tree-selected1"/>
    <w:basedOn w:val="Normal"/>
    <w:rsid w:val="006C5B01"/>
    <w:pPr>
      <w:shd w:fill="D9E8FB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4" w:type="paragraph">
    <w:name w:val="x-dd-drop-icon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5" w:type="paragraph">
    <w:name w:val="x-dd-drop-icon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6" w:type="paragraph">
    <w:name w:val="x-dd-drop-icon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d-drop-icon7" w:type="paragraph">
    <w:name w:val="x-dd-drop-icon7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left7" w:type="paragraph">
    <w:name w:val="x-btn-left7"/>
    <w:basedOn w:val="Normal"/>
    <w:rsid w:val="006C5B01"/>
    <w:pPr>
      <w:spacing w:lineRule="atLeast" w:line="15" w:afterAutospacing="true" w:after="100" w:beforeAutospacing="true" w:before="100"/>
      <w:textAlignment w:val="center"/>
    </w:pPr>
    <w:rPr>
      <w:rFonts w:hAnsi="Times New Roman" w:ascii="Times New Roman"/>
      <w:sz w:val="2"/>
      <w:szCs w:val="2"/>
      <w:lang w:val="hr-HR"/>
    </w:rPr>
  </w:style>
  <w:style w:customStyle="true" w:styleId="x-btn-center11" w:type="paragraph">
    <w:name w:val="x-btn-center11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right7" w:type="paragraph">
    <w:name w:val="x-btn-right7"/>
    <w:basedOn w:val="Normal"/>
    <w:rsid w:val="006C5B01"/>
    <w:pPr>
      <w:spacing w:lineRule="atLeast" w:line="15" w:afterAutospacing="true" w:after="100" w:beforeAutospacing="true" w:before="100"/>
      <w:textAlignment w:val="center"/>
    </w:pPr>
    <w:rPr>
      <w:rFonts w:hAnsi="Times New Roman" w:ascii="Times New Roman"/>
      <w:sz w:val="2"/>
      <w:szCs w:val="2"/>
      <w:lang w:val="hr-HR"/>
    </w:rPr>
  </w:style>
  <w:style w:customStyle="true" w:styleId="x-btn-text4" w:type="paragraph">
    <w:name w:val="x-btn-text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FFFFFF"/>
      <w:sz w:val="26"/>
      <w:szCs w:val="26"/>
      <w:lang w:val="hr-HR"/>
    </w:rPr>
  </w:style>
  <w:style w:customStyle="true" w:styleId="x-date-active1" w:type="paragraph">
    <w:name w:val="x-date-activ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26"/>
      <w:szCs w:val="26"/>
      <w:lang w:val="hr-HR"/>
    </w:rPr>
  </w:style>
  <w:style w:customStyle="true" w:styleId="x-menu-item1" w:type="paragraph">
    <w:name w:val="x-menu-item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000000"/>
      <w:sz w:val="15"/>
      <w:szCs w:val="15"/>
      <w:lang w:val="hr-HR"/>
    </w:rPr>
  </w:style>
  <w:style w:customStyle="true" w:styleId="x-menu-item-icon5" w:type="paragraph">
    <w:name w:val="x-menu-item-icon5"/>
    <w:basedOn w:val="Normal"/>
    <w:rsid w:val="006C5B01"/>
    <w:pPr>
      <w:spacing w:lineRule="atLeast" w:line="432"/>
      <w:ind w:right="75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tip-close1" w:type="paragraph">
    <w:name w:val="x-tip-close1"/>
    <w:basedOn w:val="Normal"/>
    <w:rsid w:val="006C5B01"/>
    <w:pPr>
      <w:spacing w:lineRule="atLeast" w:line="432" w:after="30"/>
      <w:ind w:left="30"/>
    </w:pPr>
    <w:rPr>
      <w:rFonts w:hAnsi="Times New Roman" w:ascii="Times New Roman"/>
      <w:vanish/>
      <w:sz w:val="26"/>
      <w:szCs w:val="26"/>
      <w:lang w:val="hr-HR"/>
    </w:rPr>
  </w:style>
  <w:style w:customStyle="true" w:styleId="x-tip-tc1" w:type="paragraph">
    <w:name w:val="x-tip-t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l1" w:type="paragraph">
    <w:name w:val="x-tip-t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r1" w:type="paragraph">
    <w:name w:val="x-tip-t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c1" w:type="paragraph">
    <w:name w:val="x-tip-b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l1" w:type="paragraph">
    <w:name w:val="x-tip-b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r1" w:type="paragraph">
    <w:name w:val="x-tip-b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c1" w:type="paragraph">
    <w:name w:val="x-tip-mc1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tip-ml1" w:type="paragraph">
    <w:name w:val="x-tip-ml1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r1" w:type="paragraph">
    <w:name w:val="x-tip-m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header1" w:type="paragraph">
    <w:name w:val="x-tip-header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ip-tc2" w:type="paragraph">
    <w:name w:val="x-tip-tc2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tip-header-text1" w:type="paragraph">
    <w:name w:val="x-tip-header-text1"/>
    <w:basedOn w:val="Normal"/>
    <w:rsid w:val="006C5B01"/>
    <w:pPr>
      <w:spacing w:lineRule="atLeast" w:line="432" w:after="30"/>
    </w:pPr>
    <w:rPr>
      <w:rFonts w:cs="Tahoma" w:hAnsi="Tahoma" w:ascii="Tahoma"/>
      <w:b/>
      <w:bCs/>
      <w:color w:val="444444"/>
      <w:sz w:val="17"/>
      <w:szCs w:val="17"/>
      <w:lang w:val="hr-HR"/>
    </w:rPr>
  </w:style>
  <w:style w:customStyle="true" w:styleId="x-tip-body1" w:type="paragraph">
    <w:name w:val="x-tip-body1"/>
    <w:basedOn w:val="Normal"/>
    <w:rsid w:val="006C5B01"/>
    <w:pPr>
      <w:spacing w:lineRule="atLeast" w:line="210" w:afterAutospacing="true" w:after="100" w:beforeAutospacing="true" w:before="100"/>
    </w:pPr>
    <w:rPr>
      <w:rFonts w:cs="Tahoma" w:hAnsi="Tahoma" w:ascii="Tahoma"/>
      <w:color w:val="444444"/>
      <w:sz w:val="17"/>
      <w:szCs w:val="17"/>
      <w:lang w:val="hr-HR"/>
    </w:rPr>
  </w:style>
  <w:style w:customStyle="true" w:styleId="loading-indicator1" w:type="paragraph">
    <w:name w:val="loading-indicator1"/>
    <w:basedOn w:val="Normal"/>
    <w:rsid w:val="006C5B01"/>
    <w:pPr>
      <w:spacing w:lineRule="atLeast" w:line="240"/>
    </w:pPr>
    <w:rPr>
      <w:rFonts w:hAnsi="Times New Roman" w:ascii="Times New Roman"/>
      <w:sz w:val="17"/>
      <w:szCs w:val="17"/>
      <w:lang w:val="hr-HR"/>
    </w:rPr>
  </w:style>
  <w:style w:customStyle="true" w:styleId="x-tip-tc3" w:type="paragraph">
    <w:name w:val="x-tip-tc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l2" w:type="paragraph">
    <w:name w:val="x-tip-t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r2" w:type="paragraph">
    <w:name w:val="x-tip-t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c2" w:type="paragraph">
    <w:name w:val="x-tip-bc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l2" w:type="paragraph">
    <w:name w:val="x-tip-b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l2" w:type="paragraph">
    <w:name w:val="x-tip-m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mr2" w:type="paragraph">
    <w:name w:val="x-tip-m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ody2" w:type="paragraph">
    <w:name w:val="x-tip-body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menu-item-icon6" w:type="paragraph">
    <w:name w:val="x-menu-item-icon6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7" w:type="paragraph">
    <w:name w:val="x-menu-item-icon7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8" w:type="paragraph">
    <w:name w:val="x-menu-item-icon8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menu-item-icon9" w:type="paragraph">
    <w:name w:val="x-menu-item-icon9"/>
    <w:basedOn w:val="Normal"/>
    <w:rsid w:val="006C5B01"/>
    <w:pPr>
      <w:spacing w:lineRule="atLeast" w:line="432"/>
      <w:ind w:right="120"/>
      <w:textAlignment w:val="top"/>
    </w:pPr>
    <w:rPr>
      <w:rFonts w:hAnsi="Times New Roman" w:ascii="Times New Roman"/>
      <w:sz w:val="26"/>
      <w:szCs w:val="26"/>
      <w:lang w:val="hr-HR"/>
    </w:rPr>
  </w:style>
  <w:style w:customStyle="true" w:styleId="x-color-palette1" w:type="paragraph">
    <w:name w:val="x-color-palette1"/>
    <w:basedOn w:val="Normal"/>
    <w:rsid w:val="006C5B01"/>
    <w:pPr>
      <w:spacing w:lineRule="atLeast" w:line="432" w:afterAutospacing="true" w:after="100" w:beforeAutospacing="true" w:before="100"/>
      <w:ind w:right="60" w:left="390"/>
    </w:pPr>
    <w:rPr>
      <w:rFonts w:hAnsi="Times New Roman" w:ascii="Times New Roman"/>
      <w:sz w:val="26"/>
      <w:szCs w:val="26"/>
      <w:lang w:val="hr-HR"/>
    </w:rPr>
  </w:style>
  <w:style w:customStyle="true" w:styleId="x-date-picker1" w:type="paragraph">
    <w:name w:val="x-date-picker1"/>
    <w:basedOn w:val="Normal"/>
    <w:rsid w:val="006C5B01"/>
    <w:pPr>
      <w:pBdr>
        <w:top w:space="0" w:sz="6" w:color="A3BAD9" w:val="single"/>
        <w:left w:space="0" w:sz="6" w:color="A3BAD9" w:val="single"/>
        <w:bottom w:space="0" w:sz="6" w:color="A3BAD9" w:val="single"/>
        <w:right w:space="0" w:sz="6" w:color="A3BAD9" w:val="single"/>
      </w:pBdr>
      <w:shd w:fill="FFFFFF" w:color="auto" w:val="clear"/>
      <w:spacing w:lineRule="atLeast" w:line="432" w:after="30" w:before="30"/>
      <w:ind w:right="60" w:left="390"/>
    </w:pPr>
    <w:rPr>
      <w:rFonts w:hAnsi="Times New Roman" w:ascii="Times New Roman"/>
      <w:sz w:val="17"/>
      <w:szCs w:val="17"/>
      <w:lang w:val="hr-HR"/>
    </w:rPr>
  </w:style>
  <w:style w:customStyle="true" w:styleId="x-color-palette2" w:type="paragraph">
    <w:name w:val="x-color-palette2"/>
    <w:basedOn w:val="Normal"/>
    <w:rsid w:val="006C5B01"/>
    <w:pPr>
      <w:spacing w:lineRule="atLeast" w:line="432"/>
    </w:pPr>
    <w:rPr>
      <w:rFonts w:hAnsi="Times New Roman" w:ascii="Times New Roman"/>
      <w:sz w:val="26"/>
      <w:szCs w:val="26"/>
      <w:lang w:val="hr-HR"/>
    </w:rPr>
  </w:style>
  <w:style w:customStyle="true" w:styleId="x-date-picker2" w:type="paragraph">
    <w:name w:val="x-date-picker2"/>
    <w:basedOn w:val="Normal"/>
    <w:rsid w:val="006C5B01"/>
    <w:pPr>
      <w:shd w:fill="FFFFFF" w:color="auto" w:val="clear"/>
      <w:spacing w:lineRule="atLeast" w:line="432"/>
    </w:pPr>
    <w:rPr>
      <w:rFonts w:hAnsi="Times New Roman" w:ascii="Times New Roman"/>
      <w:sz w:val="17"/>
      <w:szCs w:val="17"/>
      <w:lang w:val="hr-HR"/>
    </w:rPr>
  </w:style>
  <w:style w:customStyle="true" w:styleId="x-menu-item-checked1" w:type="paragraph">
    <w:name w:val="x-menu-item-checked1"/>
    <w:basedOn w:val="Normal"/>
    <w:rsid w:val="006C5B01"/>
    <w:pPr>
      <w:shd w:fill="DFE8F6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l1" w:type="paragraph">
    <w:name w:val="x-box-b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r1" w:type="paragraph">
    <w:name w:val="x-box-b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l1" w:type="paragraph">
    <w:name w:val="x-box-t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tr1" w:type="paragraph">
    <w:name w:val="x-box-t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bc1" w:type="paragraph">
    <w:name w:val="x-box-b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c1" w:type="paragraph">
    <w:name w:val="x-box-mc1"/>
    <w:basedOn w:val="Normal"/>
    <w:rsid w:val="006C5B01"/>
    <w:pPr>
      <w:shd w:fill="C3DAF9" w:color="auto" w:val="clear"/>
      <w:spacing w:lineRule="atLeast" w:line="432" w:afterAutospacing="true" w:after="100" w:beforeAutospacing="true" w:before="100"/>
    </w:pPr>
    <w:rPr>
      <w:rFonts w:cs="Tahoma" w:hAnsi="Tahoma" w:ascii="Tahoma"/>
      <w:color w:val="393939"/>
      <w:sz w:val="18"/>
      <w:szCs w:val="18"/>
      <w:lang w:val="hr-HR"/>
    </w:rPr>
  </w:style>
  <w:style w:customStyle="true" w:styleId="x-box-tc1" w:type="paragraph">
    <w:name w:val="x-box-t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l1" w:type="paragraph">
    <w:name w:val="x-box-m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ox-mr1" w:type="paragraph">
    <w:name w:val="x-box-m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-inner1" w:type="paragraph">
    <w:name w:val="x-combo-list-inner1"/>
    <w:basedOn w:val="Normal"/>
    <w:rsid w:val="006C5B01"/>
    <w:pPr>
      <w:pBdr>
        <w:bottom w:space="0" w:sz="6" w:color="98C0F4" w:val="single"/>
      </w:pBd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selected1" w:type="paragraph">
    <w:name w:val="x-combo-selected1"/>
    <w:basedOn w:val="Normal"/>
    <w:rsid w:val="006C5B01"/>
    <w:pPr>
      <w:shd w:fill="DFE8F6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7" w:type="paragraph">
    <w:name w:val="x-toolbar7"/>
    <w:basedOn w:val="Normal"/>
    <w:rsid w:val="006C5B01"/>
    <w:pPr>
      <w:pBdr>
        <w:top w:space="2" w:sz="6" w:color="98C0F4" w:val="single"/>
        <w:left w:space="2" w:sz="2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combo-list-item1" w:type="paragraph">
    <w:name w:val="x-combo-list-item1"/>
    <w:basedOn w:val="Normal"/>
    <w:rsid w:val="006C5B01"/>
    <w:pPr>
      <w:pBdr>
        <w:top w:space="2" w:sz="6" w:color="FFFFFF" w:val="single"/>
        <w:left w:space="2" w:sz="6" w:color="FFFFFF" w:val="single"/>
        <w:bottom w:space="2" w:sz="6" w:color="FFFFFF" w:val="single"/>
        <w:right w:space="2" w:sz="6" w:color="FFFFFF" w:val="single"/>
      </w:pBd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toolbar8" w:type="paragraph">
    <w:name w:val="x-toolbar8"/>
    <w:basedOn w:val="Normal"/>
    <w:rsid w:val="006C5B01"/>
    <w:pPr>
      <w:pBdr>
        <w:left w:space="2" w:sz="6" w:color="D0D0D0" w:val="single"/>
        <w:bottom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9" w:type="paragraph">
    <w:name w:val="x-toolbar9"/>
    <w:basedOn w:val="Normal"/>
    <w:rsid w:val="006C5B01"/>
    <w:pPr>
      <w:pBdr>
        <w:left w:space="2" w:sz="6" w:color="D0D0D0" w:val="single"/>
        <w:bottom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0" w:type="paragraph">
    <w:name w:val="x-toolbar10"/>
    <w:basedOn w:val="Normal"/>
    <w:rsid w:val="006C5B01"/>
    <w:pPr>
      <w:pBdr>
        <w:top w:space="2" w:sz="6" w:color="D0D0D0" w:val="single"/>
        <w:left w:space="2" w:sz="2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1" w:type="paragraph">
    <w:name w:val="x-toolbar11"/>
    <w:basedOn w:val="Normal"/>
    <w:rsid w:val="006C5B01"/>
    <w:pPr>
      <w:pBdr>
        <w:top w:space="2" w:sz="6" w:color="D0D0D0" w:val="single"/>
        <w:left w:space="2" w:sz="6" w:color="D0D0D0" w:val="single"/>
        <w:right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5" w:type="paragraph">
    <w:name w:val="x-panel-body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header1" w:type="paragraph">
    <w:name w:val="x-panel-header1"/>
    <w:basedOn w:val="Normal"/>
    <w:rsid w:val="006C5B01"/>
    <w:pPr>
      <w:spacing w:lineRule="atLeast" w:line="225" w:afterAutospacing="true" w:after="100" w:beforeAutospacing="true" w:before="100"/>
    </w:pPr>
    <w:rPr>
      <w:rFonts w:cs="Tahoma" w:hAnsi="Tahoma" w:ascii="Tahoma"/>
      <w:b/>
      <w:bCs/>
      <w:color w:val="333333"/>
      <w:sz w:val="17"/>
      <w:szCs w:val="17"/>
      <w:lang w:val="hr-HR"/>
    </w:rPr>
  </w:style>
  <w:style w:customStyle="true" w:styleId="x-panel-icon1" w:type="paragraph">
    <w:name w:val="x-panel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icon2" w:type="paragraph">
    <w:name w:val="x-panel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footer1" w:type="paragraph">
    <w:name w:val="x-panel-foot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c1" w:type="paragraph">
    <w:name w:val="x-panel-bc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window-bc1" w:type="paragraph">
    <w:name w:val="x-window-bc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resizable-handle1" w:type="paragraph">
    <w:name w:val="x-resizable-handle1"/>
    <w:basedOn w:val="Normal"/>
    <w:rsid w:val="006C5B01"/>
    <w:pPr>
      <w:shd w:fill="FFFFFF" w:color="auto" w:val="clear"/>
      <w:spacing w:lineRule="atLeast" w:line="90" w:afterAutospacing="true" w:after="100" w:beforeAutospacing="true" w:before="100"/>
    </w:pPr>
    <w:rPr>
      <w:rFonts w:hAnsi="Times New Roman" w:ascii="Times New Roman"/>
      <w:vanish/>
      <w:sz w:val="2"/>
      <w:szCs w:val="2"/>
      <w:lang w:val="hr-HR"/>
    </w:rPr>
  </w:style>
  <w:style w:customStyle="true" w:styleId="x-toolbar12" w:type="paragraph">
    <w:name w:val="x-toolbar12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3" w:type="paragraph">
    <w:name w:val="x-toolbar13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2" w:type="paragraph">
    <w:name w:val="x-btn2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sz w:val="17"/>
      <w:szCs w:val="17"/>
      <w:lang w:val="hr-HR"/>
    </w:rPr>
  </w:style>
  <w:style w:customStyle="true" w:styleId="x-panel-btns-center1" w:type="paragraph">
    <w:name w:val="x-panel-btns-center1"/>
    <w:basedOn w:val="Normal"/>
    <w:rsid w:val="006C5B01"/>
    <w:pPr>
      <w:spacing w:lineRule="atLeast" w:line="432" w:afterAutospacing="true" w:after="100" w:beforeAutospacing="true" w:before="100"/>
      <w:jc w:val="center"/>
    </w:pPr>
    <w:rPr>
      <w:rFonts w:hAnsi="Times New Roman" w:ascii="Times New Roman"/>
      <w:sz w:val="26"/>
      <w:szCs w:val="26"/>
      <w:lang w:val="hr-HR"/>
    </w:rPr>
  </w:style>
  <w:style w:customStyle="true" w:styleId="x-window-header1" w:type="paragraph">
    <w:name w:val="x-window-header1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b/>
      <w:bCs/>
      <w:color w:val="555555"/>
      <w:sz w:val="17"/>
      <w:szCs w:val="17"/>
      <w:lang w:val="hr-HR"/>
    </w:rPr>
  </w:style>
  <w:style w:customStyle="true" w:styleId="x-window-footer1" w:type="paragraph">
    <w:name w:val="x-window-footer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window-bl1" w:type="paragraph">
    <w:name w:val="x-window-b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br1" w:type="paragraph">
    <w:name w:val="x-window-b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l1" w:type="paragraph">
    <w:name w:val="x-window-m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r1" w:type="paragraph">
    <w:name w:val="x-window-m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l1" w:type="paragraph">
    <w:name w:val="x-window-t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r1" w:type="paragraph">
    <w:name w:val="x-window-t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footer2" w:type="paragraph">
    <w:name w:val="x-window-foot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c1" w:type="paragraph">
    <w:name w:val="x-window-tc1"/>
    <w:basedOn w:val="Normal"/>
    <w:rsid w:val="006C5B01"/>
    <w:pPr>
      <w:shd w:fill="FFFFFF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1" w:type="paragraph">
    <w:name w:val="x-window-mc1"/>
    <w:basedOn w:val="Normal"/>
    <w:rsid w:val="006C5B01"/>
    <w:pPr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toolbar14" w:type="paragraph">
    <w:name w:val="x-toolbar14"/>
    <w:basedOn w:val="Normal"/>
    <w:rsid w:val="006C5B01"/>
    <w:pPr>
      <w:pBdr>
        <w:top w:space="2" w:sz="2" w:color="D0D0D0" w:val="single"/>
        <w:bottom w:space="2" w:sz="6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5" w:type="paragraph">
    <w:name w:val="x-toolbar15"/>
    <w:basedOn w:val="Normal"/>
    <w:rsid w:val="006C5B01"/>
    <w:pPr>
      <w:pBdr>
        <w:top w:space="2" w:sz="6" w:color="99BBE8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l2" w:type="paragraph">
    <w:name w:val="x-window-tl2"/>
    <w:basedOn w:val="Normal"/>
    <w:rsid w:val="006C5B01"/>
    <w:pPr>
      <w:pBdr>
        <w:bottom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tl3" w:type="paragraph">
    <w:name w:val="x-window-tl3"/>
    <w:basedOn w:val="Normal"/>
    <w:rsid w:val="006C5B01"/>
    <w:pPr>
      <w:pBdr>
        <w:bottom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resizable-handle2" w:type="paragraph">
    <w:name w:val="x-resizable-handle2"/>
    <w:basedOn w:val="Normal"/>
    <w:rsid w:val="006C5B01"/>
    <w:pPr>
      <w:shd w:fill="FFFFFF" w:color="auto" w:val="clear"/>
      <w:spacing w:lineRule="atLeast" w:line="90" w:afterAutospacing="true" w:after="100" w:beforeAutospacing="true" w:before="100"/>
    </w:pPr>
    <w:rPr>
      <w:rFonts w:hAnsi="Times New Roman" w:ascii="Times New Roman"/>
      <w:vanish/>
      <w:sz w:val="2"/>
      <w:szCs w:val="2"/>
      <w:lang w:val="hr-HR"/>
    </w:rPr>
  </w:style>
  <w:style w:customStyle="true" w:styleId="x-window-mc2" w:type="paragraph">
    <w:name w:val="x-window-mc2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EEEEEE" w:val="single"/>
        <w:right w:space="0" w:sz="6" w:color="EEEEEE" w:val="single"/>
      </w:pBdr>
      <w:shd w:fill="E8E8E8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window-body1" w:type="paragraph">
    <w:name w:val="x-window-body1"/>
    <w:basedOn w:val="Normal"/>
    <w:rsid w:val="006C5B01"/>
    <w:pPr>
      <w:pBdr>
        <w:top w:space="0" w:sz="6" w:color="EEEEEE" w:val="single"/>
        <w:left w:space="0" w:sz="6" w:color="EEEEEE" w:val="single"/>
        <w:bottom w:space="0" w:sz="6" w:color="D0D0D0" w:val="single"/>
        <w:right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3" w:type="paragraph">
    <w:name w:val="x-window-mc3"/>
    <w:basedOn w:val="Normal"/>
    <w:rsid w:val="006C5B01"/>
    <w:pPr>
      <w:pBdr>
        <w:top w:space="0" w:sz="6" w:color="D0D0D0" w:val="single"/>
        <w:left w:space="0" w:sz="6" w:color="D0D0D0" w:val="single"/>
        <w:bottom w:space="0" w:sz="6" w:color="EEEEEE" w:val="single"/>
        <w:right w:space="0" w:sz="6" w:color="EEEEEE" w:val="single"/>
      </w:pBdr>
      <w:shd w:fill="E4E4E4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btn-text5" w:type="paragraph">
    <w:name w:val="x-btn-text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inner1" w:type="paragraph">
    <w:name w:val="x-tip-bd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body-noborder1" w:type="paragraph">
    <w:name w:val="x-panel-body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anel-header-noborder1" w:type="paragraph">
    <w:name w:val="x-panel-header-noborder1"/>
    <w:basedOn w:val="Normal"/>
    <w:rsid w:val="006C5B01"/>
    <w:pPr>
      <w:pBdr>
        <w:bottom w:space="0" w:sz="6" w:color="D0D0D0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6" w:type="paragraph">
    <w:name w:val="x-toolbar16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7" w:type="paragraph">
    <w:name w:val="x-toolbar17"/>
    <w:basedOn w:val="Normal"/>
    <w:rsid w:val="006C5B01"/>
    <w:pPr>
      <w:pBdr>
        <w:top w:space="2" w:sz="6" w:color="D0D0D0" w:val="single"/>
        <w:left w:space="2" w:sz="2" w:color="D0D0D0" w:val="single"/>
        <w:bottom w:space="2" w:sz="2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4" w:type="paragraph">
    <w:name w:val="x-window-mc4"/>
    <w:basedOn w:val="Normal"/>
    <w:rsid w:val="006C5B01"/>
    <w:pPr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window-body-noborder1" w:type="paragraph">
    <w:name w:val="x-window-body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body-noborder1" w:type="paragraph">
    <w:name w:val="x-tab-panel-body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header-noborder1" w:type="paragraph">
    <w:name w:val="x-tab-panel-header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ab-panel-footer-noborder1" w:type="paragraph">
    <w:name w:val="x-tab-panel-footer-nobor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8" w:type="paragraph">
    <w:name w:val="x-toolbar18"/>
    <w:basedOn w:val="Normal"/>
    <w:rsid w:val="006C5B01"/>
    <w:pPr>
      <w:pBdr>
        <w:top w:space="2" w:sz="6" w:color="D0D0D0" w:val="single"/>
        <w:left w:space="2" w:sz="2" w:color="D0D0D0" w:val="single"/>
        <w:bottom w:space="2" w:sz="2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oolbar19" w:type="paragraph">
    <w:name w:val="x-toolbar19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1" w:type="paragraph">
    <w:name w:val="x-layout-collapsed1"/>
    <w:basedOn w:val="Normal"/>
    <w:rsid w:val="006C5B01"/>
    <w:pPr>
      <w:pBdr>
        <w:top w:space="0" w:sz="6" w:color="E0E0E0" w:val="single"/>
        <w:left w:space="0" w:sz="6" w:color="E0E0E0" w:val="single"/>
        <w:bottom w:space="0" w:sz="6" w:color="E0E0E0" w:val="single"/>
        <w:right w:space="0" w:sz="6" w:color="E0E0E0" w:val="single"/>
      </w:pBdr>
      <w:shd w:fill="EEEEE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-tools1" w:type="paragraph">
    <w:name w:val="x-layout-collapsed-tools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collapsed-tools2" w:type="paragraph">
    <w:name w:val="x-layout-collapsed-tools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1" w:type="paragraph">
    <w:name w:val="x-layout-mini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2" w:type="paragraph">
    <w:name w:val="x-layout-mini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3" w:type="paragraph">
    <w:name w:val="x-layout-mini3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4" w:type="paragraph">
    <w:name w:val="x-layout-mini4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5" w:type="paragraph">
    <w:name w:val="x-layout-mini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6" w:type="paragraph">
    <w:name w:val="x-layout-mini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7" w:type="paragraph">
    <w:name w:val="x-layout-mini7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layout-mini8" w:type="paragraph">
    <w:name w:val="x-layout-mini8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progress-text-back1" w:type="paragraph">
    <w:name w:val="x-progress-text-back1"/>
    <w:basedOn w:val="Normal"/>
    <w:rsid w:val="006C5B01"/>
    <w:pPr>
      <w:spacing w:lineRule="atLeast" w:line="225" w:afterAutospacing="true" w:after="100" w:beforeAutospacing="true" w:before="100"/>
    </w:pPr>
    <w:rPr>
      <w:rFonts w:hAnsi="Times New Roman" w:ascii="Times New Roman"/>
      <w:color w:val="396095"/>
      <w:sz w:val="26"/>
      <w:szCs w:val="26"/>
      <w:lang w:val="hr-HR"/>
    </w:rPr>
  </w:style>
  <w:style w:customStyle="true" w:styleId="x-window-body2" w:type="paragraph">
    <w:name w:val="x-window-body2"/>
    <w:basedOn w:val="Normal"/>
    <w:rsid w:val="006C5B01"/>
    <w:pPr>
      <w:pBdr>
        <w:top w:space="0" w:sz="6" w:color="CCCCCC" w:val="single"/>
        <w:bottom w:space="0" w:sz="6" w:color="CCCCCC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text1" w:type="paragraph">
    <w:name w:val="ext-mb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8"/>
      <w:szCs w:val="18"/>
      <w:lang w:val="hr-HR"/>
    </w:rPr>
  </w:style>
  <w:style w:customStyle="true" w:styleId="x-window-header-text1" w:type="paragraph">
    <w:name w:val="x-window-header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18"/>
      <w:szCs w:val="18"/>
      <w:lang w:val="hr-HR"/>
    </w:rPr>
  </w:style>
  <w:style w:customStyle="true" w:styleId="ext-mb-input1" w:type="paragraph">
    <w:name w:val="ext-mb-input1"/>
    <w:basedOn w:val="Normal"/>
    <w:rsid w:val="006C5B01"/>
    <w:pPr>
      <w:spacing w:lineRule="atLeast" w:line="432" w:afterAutospacing="true" w:after="100" w:before="60"/>
    </w:pPr>
    <w:rPr>
      <w:rFonts w:hAnsi="Times New Roman" w:ascii="Times New Roman"/>
      <w:sz w:val="26"/>
      <w:szCs w:val="26"/>
      <w:lang w:val="hr-HR"/>
    </w:rPr>
  </w:style>
  <w:style w:customStyle="true" w:styleId="ext-mb-textarea1" w:type="paragraph">
    <w:name w:val="ext-mb-textarea1"/>
    <w:basedOn w:val="Normal"/>
    <w:rsid w:val="006C5B01"/>
    <w:pPr>
      <w:spacing w:lineRule="atLeast" w:line="432" w:afterAutospacing="true" w:after="100" w:before="60"/>
    </w:pPr>
    <w:rPr>
      <w:rFonts w:cs="Tahoma" w:hAnsi="Tahoma" w:ascii="Tahoma"/>
      <w:sz w:val="18"/>
      <w:szCs w:val="18"/>
      <w:lang w:val="hr-HR"/>
    </w:rPr>
  </w:style>
  <w:style w:customStyle="true" w:styleId="x-progress-wrap1" w:type="paragraph">
    <w:name w:val="x-progress-wrap1"/>
    <w:basedOn w:val="Normal"/>
    <w:rsid w:val="006C5B01"/>
    <w:pPr>
      <w:pBdr>
        <w:top w:space="0" w:sz="6" w:color="6593CF" w:val="single"/>
        <w:left w:space="0" w:sz="6" w:color="6593CF" w:val="single"/>
        <w:bottom w:space="0" w:sz="6" w:color="6593CF" w:val="single"/>
        <w:right w:space="0" w:sz="6" w:color="6593CF" w:val="single"/>
      </w:pBdr>
      <w:spacing w:lineRule="atLeast" w:line="432" w:afterAutospacing="true" w:after="100" w:before="60"/>
    </w:pPr>
    <w:rPr>
      <w:rFonts w:hAnsi="Times New Roman" w:ascii="Times New Roman"/>
      <w:sz w:val="26"/>
      <w:szCs w:val="26"/>
      <w:lang w:val="hr-HR"/>
    </w:rPr>
  </w:style>
  <w:style w:customStyle="true" w:styleId="x-progress-wrap2" w:type="paragraph">
    <w:name w:val="x-progress-wrap2"/>
    <w:basedOn w:val="Normal"/>
    <w:rsid w:val="006C5B01"/>
    <w:pPr>
      <w:pBdr>
        <w:top w:space="0" w:sz="6" w:color="6593CF" w:val="single"/>
        <w:left w:space="0" w:sz="6" w:color="6593CF" w:val="single"/>
        <w:bottom w:space="0" w:sz="6" w:color="6593CF" w:val="single"/>
        <w:right w:space="0" w:sz="6" w:color="6593CF" w:val="single"/>
      </w:pBdr>
      <w:spacing w:lineRule="atLeast" w:line="432" w:afterAutospacing="true" w:after="100" w:before="90"/>
    </w:pPr>
    <w:rPr>
      <w:rFonts w:hAnsi="Times New Roman" w:ascii="Times New Roman"/>
      <w:sz w:val="26"/>
      <w:szCs w:val="26"/>
      <w:lang w:val="hr-HR"/>
    </w:rPr>
  </w:style>
  <w:style w:customStyle="true" w:styleId="x-msg-box-wait1" w:type="paragraph">
    <w:name w:val="x-msg-box-wait1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con1" w:type="paragraph">
    <w:name w:val="ext-mb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con2" w:type="paragraph">
    <w:name w:val="ext-mb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info1" w:type="paragraph">
    <w:name w:val="ext-mb-info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warning1" w:type="paragraph">
    <w:name w:val="ext-mb-warning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question1" w:type="paragraph">
    <w:name w:val="ext-mb-questi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ext-mb-error1" w:type="paragraph">
    <w:name w:val="ext-mb-erro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end1" w:type="paragraph">
    <w:name w:val="x-slider-end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inner1" w:type="paragraph">
    <w:name w:val="x-slider-inn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thumb1" w:type="paragraph">
    <w:name w:val="x-slider-thumb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end2" w:type="paragraph">
    <w:name w:val="x-slider-end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inner2" w:type="paragraph">
    <w:name w:val="x-slider-inn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slider-thumb2" w:type="paragraph">
    <w:name w:val="x-slider-thumb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loat-right1" w:type="paragraph">
    <w:name w:val="x-float-right1"/>
    <w:basedOn w:val="Normal"/>
    <w:rsid w:val="006C5B01"/>
    <w:pPr>
      <w:spacing w:lineRule="atLeast" w:line="432" w:afterAutospacing="true" w:after="100" w:beforeAutospacing="true" w:before="100"/>
      <w:ind w:right="60"/>
    </w:pPr>
    <w:rPr>
      <w:rFonts w:hAnsi="Times New Roman" w:ascii="Times New Roman"/>
      <w:sz w:val="26"/>
      <w:szCs w:val="26"/>
      <w:lang w:val="hr-HR"/>
    </w:rPr>
  </w:style>
  <w:style w:customStyle="true" w:styleId="x-panel-header2" w:type="paragraph">
    <w:name w:val="x-panel-header2"/>
    <w:basedOn w:val="Normal"/>
    <w:rsid w:val="006C5B01"/>
    <w:pPr>
      <w:pBdr>
        <w:bottom w:space="3" w:sz="6" w:color="D0D0D0" w:val="single"/>
      </w:pBdr>
      <w:spacing w:lineRule="atLeast" w:line="225" w:afterAutospacing="true" w:after="100" w:beforeAutospacing="true" w:before="100"/>
    </w:pPr>
    <w:rPr>
      <w:rFonts w:cs="Tahoma" w:hAnsi="Tahoma" w:ascii="Tahoma"/>
      <w:b/>
      <w:bCs/>
      <w:color w:val="333333"/>
      <w:sz w:val="17"/>
      <w:szCs w:val="17"/>
      <w:lang w:val="hr-HR"/>
    </w:rPr>
  </w:style>
  <w:style w:customStyle="true" w:styleId="x-tool1" w:type="paragraph">
    <w:name w:val="x-tool1"/>
    <w:basedOn w:val="Normal"/>
    <w:rsid w:val="006C5B01"/>
    <w:pPr>
      <w:spacing w:lineRule="atLeast" w:line="432"/>
      <w:ind w:left="-60"/>
    </w:pPr>
    <w:rPr>
      <w:rFonts w:hAnsi="Times New Roman" w:ascii="Times New Roman"/>
      <w:sz w:val="26"/>
      <w:szCs w:val="26"/>
      <w:lang w:val="hr-HR"/>
    </w:rPr>
  </w:style>
  <w:style w:customStyle="true" w:styleId="x-date-header1" w:type="paragraph">
    <w:name w:val="x-date-hea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btn-text6" w:type="paragraph">
    <w:name w:val="x-btn-text6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FFFFFF"/>
      <w:sz w:val="26"/>
      <w:szCs w:val="26"/>
      <w:lang w:val="hr-HR"/>
    </w:rPr>
  </w:style>
  <w:style w:customStyle="true" w:styleId="x-toolbar20" w:type="paragraph">
    <w:name w:val="x-toolbar20"/>
    <w:basedOn w:val="Normal"/>
    <w:rsid w:val="006C5B01"/>
    <w:pPr>
      <w:pBdr>
        <w:top w:space="2" w:sz="2" w:color="D0D0D0" w:val="single"/>
        <w:left w:space="2" w:sz="2" w:color="D0D0D0" w:val="single"/>
        <w:bottom w:space="2" w:sz="6" w:color="D0D0D0" w:val="single"/>
        <w:right w:space="2" w:sz="2" w:color="D0D0D0" w:val="single"/>
      </w:pBdr>
      <w:shd w:fill="F0F4F5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date-active-hover1" w:type="paragraph">
    <w:name w:val="x-date-active-hover1"/>
    <w:basedOn w:val="Normal"/>
    <w:rsid w:val="006C5B01"/>
    <w:pPr>
      <w:shd w:fill="DDECFE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text8" w:type="paragraph">
    <w:name w:val="x-form-text8"/>
    <w:basedOn w:val="Normal"/>
    <w:rsid w:val="006C5B01"/>
    <w:pPr>
      <w:pBdr>
        <w:top w:space="1" w:sz="6" w:color="B5B8C8" w:val="single"/>
        <w:left w:space="2" w:sz="6" w:color="B5B8C8" w:val="single"/>
        <w:bottom w:space="1" w:sz="6" w:color="B5B8C8" w:val="single"/>
        <w:right w:space="2" w:sz="6" w:color="B5B8C8" w:val="single"/>
      </w:pBdr>
      <w:shd w:fill="FFFFFF" w:color="auto" w:val="clear"/>
      <w:spacing w:lineRule="atLeast" w:line="240" w:afterAutospacing="true" w:after="100" w:beforeAutospacing="true" w:before="100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form-check-wrap4" w:type="paragraph">
    <w:name w:val="x-form-check-wrap4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radio-wrap4" w:type="paragraph">
    <w:name w:val="x-form-radio-wrap4"/>
    <w:basedOn w:val="Normal"/>
    <w:rsid w:val="006C5B01"/>
    <w:pPr>
      <w:spacing w:lineRule="atLeast" w:line="270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1" w:type="paragraph">
    <w:name w:val="x-form-fil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form-file-text1" w:type="paragraph">
    <w:name w:val="x-form-file-tex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color w:val="777777"/>
      <w:sz w:val="26"/>
      <w:szCs w:val="26"/>
      <w:lang w:val="hr-HR"/>
    </w:rPr>
  </w:style>
  <w:style w:customStyle="true" w:styleId="x-info-header1" w:type="paragraph">
    <w:name w:val="x-info-header1"/>
    <w:basedOn w:val="Normal"/>
    <w:rsid w:val="006C5B01"/>
    <w:pPr>
      <w:spacing w:afterAutospacing="true" w:after="100" w:beforeAutospacing="true" w:before="100"/>
    </w:pPr>
    <w:rPr>
      <w:rFonts w:cs="Tahoma" w:hAnsi="Tahoma" w:ascii="Tahoma"/>
      <w:b/>
      <w:bCs/>
      <w:color w:val="555555"/>
      <w:sz w:val="20"/>
      <w:lang w:val="hr-HR"/>
    </w:rPr>
  </w:style>
  <w:style w:customStyle="true" w:styleId="x-info-icon1" w:type="paragraph">
    <w:name w:val="x-info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icon2" w:type="paragraph">
    <w:name w:val="x-info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body1" w:type="paragraph">
    <w:name w:val="x-info-body1"/>
    <w:basedOn w:val="Normal"/>
    <w:rsid w:val="006C5B01"/>
    <w:pPr>
      <w:spacing w:lineRule="atLeast" w:line="432" w:afterAutospacing="true" w:after="100" w:beforeAutospacing="true" w:before="100"/>
    </w:pPr>
    <w:rPr>
      <w:rFonts w:cs="Tahoma" w:hAnsi="Tahoma" w:ascii="Tahoma"/>
      <w:color w:val="555555"/>
      <w:sz w:val="18"/>
      <w:szCs w:val="18"/>
      <w:lang w:val="hr-HR"/>
    </w:rPr>
  </w:style>
  <w:style w:customStyle="true" w:styleId="x-info-footer1" w:type="paragraph">
    <w:name w:val="x-info-foot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info-bc1" w:type="paragraph">
    <w:name w:val="x-info-bc1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x-info-bc2" w:type="paragraph">
    <w:name w:val="x-info-bc2"/>
    <w:basedOn w:val="Normal"/>
    <w:rsid w:val="006C5B01"/>
    <w:pPr>
      <w:spacing w:lineRule="auto" w:line="0" w:afterAutospacing="true" w:after="100" w:beforeAutospacing="true" w:before="100"/>
    </w:pPr>
    <w:rPr>
      <w:rFonts w:hAnsi="Times New Roman" w:ascii="Times New Roman"/>
      <w:sz w:val="2"/>
      <w:szCs w:val="2"/>
      <w:lang w:val="hr-HR"/>
    </w:rPr>
  </w:style>
  <w:style w:customStyle="true" w:styleId="my-list-notchecked1" w:type="paragraph">
    <w:name w:val="my-list-notchecked1"/>
    <w:basedOn w:val="Normal"/>
    <w:rsid w:val="006C5B01"/>
    <w:pPr>
      <w:spacing w:lineRule="atLeast" w:line="432" w:before="30"/>
    </w:pPr>
    <w:rPr>
      <w:rFonts w:hAnsi="Times New Roman" w:ascii="Times New Roman"/>
      <w:sz w:val="26"/>
      <w:szCs w:val="26"/>
      <w:lang w:val="hr-HR"/>
    </w:rPr>
  </w:style>
  <w:style w:customStyle="true" w:styleId="my-list-checked1" w:type="paragraph">
    <w:name w:val="my-list-checked1"/>
    <w:basedOn w:val="Normal"/>
    <w:rsid w:val="006C5B01"/>
    <w:pPr>
      <w:spacing w:lineRule="atLeast" w:line="432" w:before="30"/>
    </w:pPr>
    <w:rPr>
      <w:rFonts w:hAnsi="Times New Roman" w:ascii="Times New Roman"/>
      <w:sz w:val="26"/>
      <w:szCs w:val="26"/>
      <w:lang w:val="hr-HR"/>
    </w:rPr>
  </w:style>
  <w:style w:customStyle="true" w:styleId="my-list-item1" w:type="paragraph">
    <w:name w:val="my-list-item1"/>
    <w:basedOn w:val="Normal"/>
    <w:rsid w:val="006C5B01"/>
    <w:pPr>
      <w:pBdr>
        <w:top w:space="0" w:sz="6" w:color="FFFFFF" w:val="single"/>
        <w:left w:space="0" w:sz="6" w:color="FFFFFF" w:val="single"/>
        <w:bottom w:space="0" w:sz="6" w:color="FFFFFF" w:val="single"/>
        <w:right w:space="0" w:sz="6" w:color="FFFFFF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over1" w:type="paragraph">
    <w:name w:val="my-list-item-over1"/>
    <w:basedOn w:val="Normal"/>
    <w:rsid w:val="006C5B01"/>
    <w:pPr>
      <w:pBdr>
        <w:top w:space="0" w:sz="6" w:color="B5B4B4" w:val="dotted"/>
        <w:left w:space="0" w:sz="6" w:color="B5B4B4" w:val="dotted"/>
        <w:bottom w:space="0" w:sz="6" w:color="B5B4B4" w:val="dotted"/>
        <w:right w:space="0" w:sz="6" w:color="B5B4B4" w:val="dotted"/>
      </w:pBdr>
      <w:shd w:fill="F1F1F1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sel1" w:type="paragraph">
    <w:name w:val="my-list-item-sel1"/>
    <w:basedOn w:val="Normal"/>
    <w:rsid w:val="006C5B01"/>
    <w:pPr>
      <w:pBdr>
        <w:top w:space="0" w:sz="6" w:color="9EB8ED" w:val="dotted"/>
        <w:left w:space="0" w:sz="6" w:color="9EB8ED" w:val="dotted"/>
        <w:bottom w:space="0" w:sz="6" w:color="9EB8ED" w:val="dotted"/>
        <w:right w:space="0" w:sz="6" w:color="9EB8ED" w:val="dotted"/>
      </w:pBdr>
      <w:shd w:fill="DFE8F6" w:color="auto" w:val="clear"/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l1" w:type="paragraph">
    <w:name w:val="my-list-item-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icon1" w:type="paragraph">
    <w:name w:val="my-list-item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ml1" w:type="paragraph">
    <w:name w:val="my-list-item-m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c1" w:type="paragraph">
    <w:name w:val="my-list-item-c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r1" w:type="paragraph">
    <w:name w:val="my-list-item-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l2" w:type="paragraph">
    <w:name w:val="my-list-item-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icon2" w:type="paragraph">
    <w:name w:val="my-list-item-icon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ml2" w:type="paragraph">
    <w:name w:val="my-list-item-ml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c2" w:type="paragraph">
    <w:name w:val="my-list-item-c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list-item-r2" w:type="paragraph">
    <w:name w:val="my-list-item-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overflow1" w:type="paragraph">
    <w:name w:val="my-tbl-item-cell-overflow1"/>
    <w:basedOn w:val="Normal"/>
    <w:rsid w:val="006C5B01"/>
    <w:pPr>
      <w:pBdr>
        <w:right w:space="0" w:sz="6" w:color="EDEDED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overflow2" w:type="paragraph">
    <w:name w:val="my-tbl-item-cell-overflow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bl-item-cell-text1" w:type="paragraph">
    <w:name w:val="my-tbl-item-cell-text1"/>
    <w:basedOn w:val="Normal"/>
    <w:rsid w:val="006C5B01"/>
    <w:pPr>
      <w:spacing w:lineRule="atLeast" w:line="432" w:afterAutospacing="true" w:after="100" w:beforeAutospacing="true" w:before="100"/>
    </w:pPr>
    <w:rPr>
      <w:rFonts w:cs="Arial"/>
      <w:sz w:val="17"/>
      <w:szCs w:val="17"/>
      <w:lang w:val="hr-HR"/>
    </w:rPr>
  </w:style>
  <w:style w:customStyle="true" w:styleId="my-tbl-item-cell-widget1" w:type="paragraph">
    <w:name w:val="my-tbl-item-cell-widge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open1" w:type="paragraph">
    <w:name w:val="my-tree-ope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-close1" w:type="paragraph">
    <w:name w:val="my-tree-clos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ree-folder1" w:type="paragraph">
    <w:name w:val="tree-folder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icon1" w:type="paragraph">
    <w:name w:val="my-treetbl-ico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open1" w:type="paragraph">
    <w:name w:val="my-treetbl-open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lose1" w:type="paragraph">
    <w:name w:val="my-treetbl-close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tree-folder2" w:type="paragraph">
    <w:name w:val="tree-folder2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1" w:type="paragraph">
    <w:name w:val="my-treetbl-cell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-overflow1" w:type="paragraph">
    <w:name w:val="my-treetbl-cell-overflow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my-treetbl-cell-text1" w:type="paragraph">
    <w:name w:val="my-treetbl-cell-text1"/>
    <w:basedOn w:val="Normal"/>
    <w:rsid w:val="006C5B01"/>
    <w:pPr>
      <w:spacing w:lineRule="atLeast" w:line="432" w:afterAutospacing="true" w:after="100" w:beforeAutospacing="true" w:before="100"/>
    </w:pPr>
    <w:rPr>
      <w:rFonts w:cs="Arial"/>
      <w:sz w:val="18"/>
      <w:szCs w:val="18"/>
      <w:lang w:val="hr-HR"/>
    </w:rPr>
  </w:style>
  <w:style w:customStyle="true" w:styleId="x-tip-top1" w:type="paragraph">
    <w:name w:val="x-tip-top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-left1" w:type="paragraph">
    <w:name w:val="x-tip-top-le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top-right1" w:type="paragraph">
    <w:name w:val="x-tip-top-righ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1" w:type="paragraph">
    <w:name w:val="x-tip-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-left1" w:type="paragraph">
    <w:name w:val="x-tip-ft-le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ft-right1" w:type="paragraph">
    <w:name w:val="x-tip-ft-righ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left1" w:type="paragraph">
    <w:name w:val="x-tip-bd-lef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tip-bd-right1" w:type="paragraph">
    <w:name w:val="x-tip-bd-right1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window-mc5" w:type="paragraph">
    <w:name w:val="x-window-mc5"/>
    <w:basedOn w:val="Normal"/>
    <w:rsid w:val="006C5B01"/>
    <w:pPr>
      <w:shd w:fill="E4E4E4" w:color="auto" w:val="clear"/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btn-center12" w:type="paragraph">
    <w:name w:val="x-btn-center12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CCCCCC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btn-center13" w:type="paragraph">
    <w:name w:val="x-btn-center13"/>
    <w:basedOn w:val="Normal"/>
    <w:rsid w:val="006C5B01"/>
    <w:pPr>
      <w:pBdr>
        <w:top w:space="2" w:sz="6" w:color="AAAAAA" w:val="single"/>
        <w:left w:space="5" w:sz="6" w:color="AAAAAA" w:val="single"/>
        <w:bottom w:space="2" w:sz="6" w:color="AAAAAA" w:val="single"/>
        <w:right w:space="5" w:sz="6" w:color="AAAAAA" w:val="single"/>
      </w:pBdr>
      <w:shd w:fill="DDDDDD" w:color="auto" w:val="clear"/>
      <w:spacing w:lineRule="atLeast" w:line="432" w:afterAutospacing="true" w:after="100" w:beforeAutospacing="true" w:before="100"/>
      <w:jc w:val="center"/>
      <w:textAlignment w:val="center"/>
    </w:pPr>
    <w:rPr>
      <w:rFonts w:hAnsi="Times New Roman" w:ascii="Times New Roman"/>
      <w:sz w:val="26"/>
      <w:szCs w:val="26"/>
      <w:lang w:val="hr-HR"/>
    </w:rPr>
  </w:style>
  <w:style w:customStyle="true" w:styleId="x-window-mc6" w:type="paragraph">
    <w:name w:val="x-window-mc6"/>
    <w:basedOn w:val="Normal"/>
    <w:rsid w:val="006C5B01"/>
    <w:pPr>
      <w:pBdr>
        <w:top w:space="0" w:sz="6" w:color="CCCCCC" w:val="single"/>
        <w:bottom w:space="0" w:sz="6" w:color="CCCCCC" w:val="single"/>
      </w:pBdr>
      <w:spacing w:lineRule="atLeast" w:line="432"/>
    </w:pPr>
    <w:rPr>
      <w:rFonts w:cs="Tahoma" w:hAnsi="Tahoma" w:ascii="Tahoma"/>
      <w:sz w:val="17"/>
      <w:szCs w:val="17"/>
      <w:lang w:val="hr-HR"/>
    </w:rPr>
  </w:style>
  <w:style w:customStyle="true" w:styleId="x-form-trigger6" w:type="paragraph">
    <w:name w:val="x-form-trigger6"/>
    <w:basedOn w:val="Normal"/>
    <w:rsid w:val="006C5B01"/>
    <w:pPr>
      <w:pBdr>
        <w:bottom w:space="0" w:sz="6" w:color="B5B8C8" w:val="single"/>
      </w:pBd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cell-inner5" w:type="paragraph">
    <w:name w:val="x-grid3-cell-inner5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customStyle="true" w:styleId="x-grid3-hd-inner8" w:type="paragraph">
    <w:name w:val="x-grid3-hd-inner8"/>
    <w:basedOn w:val="Normal"/>
    <w:rsid w:val="006C5B01"/>
    <w:pPr>
      <w:spacing w:lineRule="atLeast" w:line="432" w:afterAutospacing="true" w:after="100" w:beforeAutospacing="true" w:before="100"/>
    </w:pPr>
    <w:rPr>
      <w:rFonts w:hAnsi="Times New Roman" w:ascii="Times New Roman"/>
      <w:sz w:val="26"/>
      <w:szCs w:val="26"/>
      <w:lang w:val="hr-HR"/>
    </w:rPr>
  </w:style>
  <w:style w:styleId="Reetkatablice" w:type="table">
    <w:name w:val="Table Grid"/>
    <w:basedOn w:val="Obinatablica"/>
    <w:rsid w:val="00F63F3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190421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90421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3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2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2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2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2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 w:uiPriority="20"/>
    <w:lsdException w:name="Normal (Web)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Variable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styleId="Naslov1" w:type="paragraph">
    <w:name w:val="heading 1"/>
    <w:basedOn w:val="Normal"/>
    <w:link w:val="Naslov1Char"/>
    <w:uiPriority w:val="9"/>
    <w:qFormat/>
    <w:rsid w:val="006C5B01"/>
    <w:pPr>
      <w:spacing w:after="100" w:afterAutospacing="1" w:before="100" w:beforeAutospacing="1"/>
      <w:outlineLvl w:val="0"/>
    </w:pPr>
    <w:rPr>
      <w:rFonts w:ascii="Anivers-Regular" w:hAnsi="Anivers-Regular"/>
      <w:color w:val="A6A6A6"/>
      <w:kern w:val="36"/>
      <w:szCs w:val="24"/>
      <w:lang w:val="hr-HR"/>
    </w:rPr>
  </w:style>
  <w:style w:styleId="Naslov2" w:type="paragraph">
    <w:name w:val="heading 2"/>
    <w:basedOn w:val="Normal"/>
    <w:link w:val="Naslov2Char"/>
    <w:uiPriority w:val="9"/>
    <w:qFormat/>
    <w:rsid w:val="006C5B01"/>
    <w:pPr>
      <w:spacing w:after="100" w:afterAutospacing="1" w:before="100" w:beforeAutospacing="1"/>
      <w:outlineLvl w:val="1"/>
    </w:pPr>
    <w:rPr>
      <w:rFonts w:ascii="Anivers-Regular" w:hAnsi="Anivers-Regular"/>
      <w:color w:val="A6A6A6"/>
      <w:szCs w:val="24"/>
      <w:lang w:val="hr-HR"/>
    </w:rPr>
  </w:style>
  <w:style w:styleId="Naslov3" w:type="paragraph">
    <w:name w:val="heading 3"/>
    <w:basedOn w:val="Normal"/>
    <w:link w:val="Naslov3Char"/>
    <w:uiPriority w:val="9"/>
    <w:qFormat/>
    <w:rsid w:val="006C5B01"/>
    <w:pPr>
      <w:spacing w:after="100" w:afterAutospacing="1" w:before="100" w:beforeAutospacing="1"/>
      <w:outlineLvl w:val="2"/>
    </w:pPr>
    <w:rPr>
      <w:rFonts w:ascii="Anivers-Regular" w:hAnsi="Anivers-Regular"/>
      <w:color w:val="A6A6A6"/>
      <w:szCs w:val="24"/>
      <w:lang w:val="hr-HR"/>
    </w:rPr>
  </w:style>
  <w:style w:styleId="Naslov4" w:type="paragraph">
    <w:name w:val="heading 4"/>
    <w:basedOn w:val="Normal"/>
    <w:link w:val="Naslov4Char"/>
    <w:uiPriority w:val="9"/>
    <w:qFormat/>
    <w:rsid w:val="006C5B01"/>
    <w:pPr>
      <w:spacing w:after="100" w:afterAutospacing="1" w:before="100" w:beforeAutospacing="1"/>
      <w:outlineLvl w:val="3"/>
    </w:pPr>
    <w:rPr>
      <w:rFonts w:ascii="Anivers-Regular" w:hAnsi="Anivers-Regular"/>
      <w:color w:val="A6A6A6"/>
      <w:szCs w:val="24"/>
      <w:lang w:val="hr-HR"/>
    </w:rPr>
  </w:style>
  <w:style w:styleId="Naslov5" w:type="paragraph">
    <w:name w:val="heading 5"/>
    <w:basedOn w:val="Normal"/>
    <w:link w:val="Naslov5Char"/>
    <w:uiPriority w:val="9"/>
    <w:qFormat/>
    <w:rsid w:val="006C5B01"/>
    <w:pPr>
      <w:spacing w:after="100" w:afterAutospacing="1" w:before="100" w:beforeAutospacing="1"/>
      <w:outlineLvl w:val="4"/>
    </w:pPr>
    <w:rPr>
      <w:rFonts w:ascii="Anivers-Regular" w:hAnsi="Anivers-Regular"/>
      <w:color w:val="A6A6A6"/>
      <w:szCs w:val="24"/>
      <w:lang w:val="hr-HR"/>
    </w:rPr>
  </w:style>
  <w:style w:styleId="Naslov6" w:type="paragraph">
    <w:name w:val="heading 6"/>
    <w:basedOn w:val="Normal"/>
    <w:link w:val="Naslov6Char"/>
    <w:uiPriority w:val="9"/>
    <w:qFormat/>
    <w:rsid w:val="006C5B01"/>
    <w:pPr>
      <w:spacing w:after="100" w:afterAutospacing="1" w:before="100" w:beforeAutospacing="1"/>
      <w:outlineLvl w:val="5"/>
    </w:pPr>
    <w:rPr>
      <w:rFonts w:ascii="Anivers-Regular" w:hAnsi="Anivers-Regular"/>
      <w:color w:val="A6A6A6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692B2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A74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740F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392ED7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EC586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6C5B01"/>
    <w:rPr>
      <w:rFonts w:ascii="Anivers-Regular" w:hAnsi="Anivers-Regular"/>
      <w:color w:val="A6A6A6"/>
      <w:kern w:val="36"/>
      <w:sz w:val="24"/>
      <w:szCs w:val="24"/>
    </w:rPr>
  </w:style>
  <w:style w:customStyle="1" w:styleId="Naslov2Char" w:type="character">
    <w:name w:val="Naslov 2 Char"/>
    <w:basedOn w:val="Zadanifontodlomka"/>
    <w:link w:val="Naslov2"/>
    <w:uiPriority w:val="9"/>
    <w:rsid w:val="006C5B01"/>
    <w:rPr>
      <w:rFonts w:ascii="Anivers-Regular" w:hAnsi="Anivers-Regular"/>
      <w:color w:val="A6A6A6"/>
      <w:sz w:val="24"/>
      <w:szCs w:val="24"/>
    </w:rPr>
  </w:style>
  <w:style w:customStyle="1" w:styleId="Naslov3Char" w:type="character">
    <w:name w:val="Naslov 3 Char"/>
    <w:basedOn w:val="Zadanifontodlomka"/>
    <w:link w:val="Naslov3"/>
    <w:uiPriority w:val="9"/>
    <w:rsid w:val="006C5B01"/>
    <w:rPr>
      <w:rFonts w:ascii="Anivers-Regular" w:hAnsi="Anivers-Regular"/>
      <w:color w:val="A6A6A6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6C5B01"/>
    <w:rPr>
      <w:rFonts w:ascii="Anivers-Regular" w:hAnsi="Anivers-Regular"/>
      <w:color w:val="A6A6A6"/>
      <w:sz w:val="24"/>
      <w:szCs w:val="24"/>
    </w:rPr>
  </w:style>
  <w:style w:customStyle="1" w:styleId="Naslov5Char" w:type="character">
    <w:name w:val="Naslov 5 Char"/>
    <w:basedOn w:val="Zadanifontodlomka"/>
    <w:link w:val="Naslov5"/>
    <w:uiPriority w:val="9"/>
    <w:rsid w:val="006C5B01"/>
    <w:rPr>
      <w:rFonts w:ascii="Anivers-Regular" w:hAnsi="Anivers-Regular"/>
      <w:color w:val="A6A6A6"/>
      <w:sz w:val="24"/>
      <w:szCs w:val="24"/>
    </w:rPr>
  </w:style>
  <w:style w:customStyle="1" w:styleId="Naslov6Char" w:type="character">
    <w:name w:val="Naslov 6 Char"/>
    <w:basedOn w:val="Zadanifontodlomka"/>
    <w:link w:val="Naslov6"/>
    <w:uiPriority w:val="9"/>
    <w:rsid w:val="006C5B01"/>
    <w:rPr>
      <w:rFonts w:ascii="Anivers-Regular" w:hAnsi="Anivers-Regular"/>
      <w:color w:val="A6A6A6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6C5B01"/>
    <w:rPr>
      <w:strike w:val="0"/>
      <w:dstrike w:val="0"/>
      <w:color w:val="AA0000"/>
      <w:u w:val="none"/>
      <w:effect w:val="none"/>
    </w:rPr>
  </w:style>
  <w:style w:styleId="SlijeenaHiperveza" w:type="character">
    <w:name w:val="FollowedHyperlink"/>
    <w:basedOn w:val="Zadanifontodlomka"/>
    <w:uiPriority w:val="99"/>
    <w:unhideWhenUsed/>
    <w:rsid w:val="006C5B01"/>
    <w:rPr>
      <w:strike w:val="0"/>
      <w:dstrike w:val="0"/>
      <w:color w:val="660000"/>
      <w:u w:val="none"/>
      <w:effect w:val="none"/>
    </w:rPr>
  </w:style>
  <w:style w:styleId="HTML-adresa" w:type="paragraph">
    <w:name w:val="HTML Address"/>
    <w:basedOn w:val="Normal"/>
    <w:link w:val="HTML-adresaChar"/>
    <w:uiPriority w:val="99"/>
    <w:unhideWhenUsed/>
    <w:rsid w:val="006C5B01"/>
    <w:rPr>
      <w:rFonts w:ascii="Times New Roman" w:hAnsi="Times New Roman"/>
      <w:szCs w:val="24"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rsid w:val="006C5B01"/>
    <w:rPr>
      <w:sz w:val="24"/>
      <w:szCs w:val="24"/>
    </w:rPr>
  </w:style>
  <w:style w:styleId="HTML-navod" w:type="character">
    <w:name w:val="HTML Cite"/>
    <w:basedOn w:val="Zadanifontodlomka"/>
    <w:uiPriority w:val="99"/>
    <w:unhideWhenUsed/>
    <w:rsid w:val="006C5B01"/>
    <w:rPr>
      <w:b w:val="0"/>
      <w:bCs w:val="0"/>
      <w:i w:val="0"/>
      <w:iCs w:val="0"/>
    </w:rPr>
  </w:style>
  <w:style w:styleId="HTML-kod" w:type="character">
    <w:name w:val="HTML Code"/>
    <w:basedOn w:val="Zadanifontodlomka"/>
    <w:uiPriority w:val="99"/>
    <w:unhideWhenUsed/>
    <w:rsid w:val="006C5B01"/>
    <w:rPr>
      <w:rFonts w:ascii="Courier New" w:cs="Courier New" w:eastAsia="Times New Roman" w:hAnsi="Courier New" w:hint="default"/>
      <w:b w:val="0"/>
      <w:bCs w:val="0"/>
      <w:i w:val="0"/>
      <w:iCs w:val="0"/>
      <w:sz w:val="24"/>
      <w:szCs w:val="24"/>
    </w:rPr>
  </w:style>
  <w:style w:styleId="HTML-definicija" w:type="character">
    <w:name w:val="HTML Definition"/>
    <w:basedOn w:val="Zadanifontodlomka"/>
    <w:uiPriority w:val="99"/>
    <w:unhideWhenUsed/>
    <w:rsid w:val="006C5B01"/>
    <w:rPr>
      <w:b w:val="0"/>
      <w:bCs w:val="0"/>
      <w:i w:val="0"/>
      <w:iCs w:val="0"/>
    </w:rPr>
  </w:style>
  <w:style w:styleId="Istaknuto" w:type="character">
    <w:name w:val="Emphasis"/>
    <w:basedOn w:val="Zadanifontodlomka"/>
    <w:uiPriority w:val="20"/>
    <w:qFormat/>
    <w:rsid w:val="006C5B01"/>
    <w:rPr>
      <w:b w:val="0"/>
      <w:bCs w:val="0"/>
      <w:i w:val="0"/>
      <w:iCs w:val="0"/>
    </w:rPr>
  </w:style>
  <w:style w:styleId="HTML-tipkovnica" w:type="character">
    <w:name w:val="HTML Keyboard"/>
    <w:basedOn w:val="Zadanifontodlomka"/>
    <w:uiPriority w:val="99"/>
    <w:unhideWhenUsed/>
    <w:rsid w:val="006C5B01"/>
    <w:rPr>
      <w:rFonts w:ascii="Courier New" w:cs="Courier New" w:eastAsia="Times New Roman" w:hAnsi="Courier New" w:hint="default"/>
      <w:sz w:val="24"/>
      <w:szCs w:val="24"/>
    </w:rPr>
  </w:style>
  <w:style w:styleId="HTMLunaprijedoblikovano" w:type="paragraph">
    <w:name w:val="HTML Preformatted"/>
    <w:basedOn w:val="Normal"/>
    <w:link w:val="HTMLunaprijedoblikovanoChar"/>
    <w:uiPriority w:val="99"/>
    <w:unhideWhenUsed/>
    <w:rsid w:val="006C5B01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szCs w:val="24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rsid w:val="006C5B01"/>
    <w:rPr>
      <w:rFonts w:ascii="Courier New" w:cs="Courier New" w:hAnsi="Courier New"/>
      <w:sz w:val="24"/>
      <w:szCs w:val="24"/>
    </w:rPr>
  </w:style>
  <w:style w:styleId="HTML-primjer" w:type="character">
    <w:name w:val="HTML Sample"/>
    <w:basedOn w:val="Zadanifontodlomka"/>
    <w:uiPriority w:val="99"/>
    <w:unhideWhenUsed/>
    <w:rsid w:val="006C5B01"/>
    <w:rPr>
      <w:rFonts w:ascii="Courier New" w:cs="Courier New" w:eastAsia="Times New Roman" w:hAnsi="Courier New" w:hint="default"/>
      <w:sz w:val="24"/>
      <w:szCs w:val="24"/>
    </w:rPr>
  </w:style>
  <w:style w:styleId="Naglaeno" w:type="character">
    <w:name w:val="Strong"/>
    <w:basedOn w:val="Zadanifontodlomka"/>
    <w:uiPriority w:val="22"/>
    <w:qFormat/>
    <w:rsid w:val="006C5B01"/>
    <w:rPr>
      <w:b w:val="0"/>
      <w:bCs w:val="0"/>
      <w:i w:val="0"/>
      <w:iCs w:val="0"/>
    </w:rPr>
  </w:style>
  <w:style w:styleId="HTML-varijabla" w:type="character">
    <w:name w:val="HTML Variable"/>
    <w:basedOn w:val="Zadanifontodlomka"/>
    <w:uiPriority w:val="99"/>
    <w:unhideWhenUsed/>
    <w:rsid w:val="006C5B01"/>
    <w:rPr>
      <w:b w:val="0"/>
      <w:bCs w:val="0"/>
      <w:i w:val="0"/>
      <w:iCs w:val="0"/>
    </w:rPr>
  </w:style>
  <w:style w:styleId="StandardWeb" w:type="paragraph">
    <w:name w:val="Normal (Web)"/>
    <w:basedOn w:val="Normal"/>
    <w:uiPriority w:val="99"/>
    <w:unhideWhenUsed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chromeframe" w:type="paragraph">
    <w:name w:val="chromeframe"/>
    <w:basedOn w:val="Normal"/>
    <w:rsid w:val="006C5B01"/>
    <w:pPr>
      <w:shd w:color="auto" w:fill="CCCCCC" w:val="clear"/>
      <w:spacing w:after="48" w:before="48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container12" w:type="paragraph">
    <w:name w:val="container_1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rid1" w:type="paragraph">
    <w:name w:val="grid_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2" w:type="paragraph">
    <w:name w:val="grid_2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3" w:type="paragraph">
    <w:name w:val="grid_3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4" w:type="paragraph">
    <w:name w:val="grid_4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5" w:type="paragraph">
    <w:name w:val="grid_5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6" w:type="paragraph">
    <w:name w:val="grid_6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7" w:type="paragraph">
    <w:name w:val="grid_7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8" w:type="paragraph">
    <w:name w:val="grid_8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9" w:type="paragraph">
    <w:name w:val="grid_9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0" w:type="paragraph">
    <w:name w:val="grid_10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1" w:type="paragraph">
    <w:name w:val="grid_1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2" w:type="paragraph">
    <w:name w:val="grid_12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alpha" w:type="paragraph">
    <w:name w:val="alpha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omega" w:type="paragraph">
    <w:name w:val="omega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clear" w:type="paragraph">
    <w:name w:val="cle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label" w:type="paragraph">
    <w:name w:val="lab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666666"/>
      <w:sz w:val="26"/>
      <w:szCs w:val="26"/>
      <w:lang w:val="hr-HR"/>
    </w:rPr>
  </w:style>
  <w:style w:customStyle="1" w:styleId="error" w:type="paragraph">
    <w:name w:val="erro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FF0000"/>
      <w:sz w:val="26"/>
      <w:szCs w:val="26"/>
      <w:lang w:val="hr-HR"/>
    </w:rPr>
  </w:style>
  <w:style w:customStyle="1" w:styleId="testimonial" w:type="paragraph">
    <w:name w:val="testimonial"/>
    <w:basedOn w:val="Normal"/>
    <w:rsid w:val="006C5B01"/>
    <w:pPr>
      <w:spacing w:after="300" w:before="30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container" w:type="paragraph">
    <w:name w:val="galleria-container"/>
    <w:basedOn w:val="Normal"/>
    <w:rsid w:val="006C5B01"/>
    <w:pPr>
      <w:shd w:color="auto" w:fill="EE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r" w:type="paragraph">
    <w:name w:val="ir"/>
    <w:basedOn w:val="Normal"/>
    <w:rsid w:val="006C5B01"/>
    <w:pPr>
      <w:spacing w:after="100" w:afterAutospacing="1" w:before="100" w:beforeAutospacing="1" w:line="432" w:lineRule="atLeast"/>
      <w:ind w:firstLine="22384"/>
    </w:pPr>
    <w:rPr>
      <w:rFonts w:ascii="Times New Roman" w:hAnsi="Times New Roman"/>
      <w:sz w:val="26"/>
      <w:szCs w:val="26"/>
      <w:lang w:val="hr-HR"/>
    </w:rPr>
  </w:style>
  <w:style w:customStyle="1" w:styleId="visuallyhidden" w:type="paragraph">
    <w:name w:val="visuallyhidden"/>
    <w:basedOn w:val="Normal"/>
    <w:rsid w:val="006C5B01"/>
    <w:pPr>
      <w:spacing w:line="432" w:lineRule="atLeast"/>
      <w:ind w:left="-15" w:right="-15"/>
    </w:pPr>
    <w:rPr>
      <w:rFonts w:ascii="Times New Roman" w:hAnsi="Times New Roman"/>
      <w:sz w:val="26"/>
      <w:szCs w:val="26"/>
      <w:lang w:val="hr-HR"/>
    </w:rPr>
  </w:style>
  <w:style w:customStyle="1" w:styleId="ext-el-mask" w:type="paragraph">
    <w:name w:val="ext-el-mask"/>
    <w:basedOn w:val="Normal"/>
    <w:rsid w:val="006C5B01"/>
    <w:pPr>
      <w:shd w:color="auto" w:fill="CCCCCC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el-mask-msg" w:type="paragraph">
    <w:name w:val="ext-el-mask-msg"/>
    <w:basedOn w:val="Normal"/>
    <w:rsid w:val="006C5B01"/>
    <w:pPr>
      <w:pBdr>
        <w:top w:color="6593CF" w:space="2" w:sz="6" w:val="single"/>
        <w:left w:color="6593CF" w:space="2" w:sz="6" w:val="single"/>
        <w:bottom w:color="6593CF" w:space="2" w:sz="6" w:val="single"/>
        <w:right w:color="6593CF" w:space="2" w:sz="6" w:val="single"/>
      </w:pBd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paint" w:type="paragraph">
    <w:name w:val="x-repai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tem-disabled" w:type="paragraph">
    <w:name w:val="x-item-disabl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808080"/>
      <w:sz w:val="26"/>
      <w:szCs w:val="26"/>
      <w:lang w:val="hr-HR"/>
    </w:rPr>
  </w:style>
  <w:style w:customStyle="1" w:styleId="x-splitbar-proxy" w:type="paragraph">
    <w:name w:val="x-splitbar-proxy"/>
    <w:basedOn w:val="Normal"/>
    <w:rsid w:val="006C5B01"/>
    <w:pPr>
      <w:shd w:color="auto" w:fill="929090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color-palette" w:type="paragraph">
    <w:name w:val="x-color-palet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e-shadow" w:type="paragraph">
    <w:name w:val="x-ie-shadow"/>
    <w:basedOn w:val="Normal"/>
    <w:rsid w:val="006C5B01"/>
    <w:pPr>
      <w:shd w:color="auto" w:fill="777777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shadow" w:type="paragraph">
    <w:name w:val="x-shado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loading-indicator" w:type="paragraph">
    <w:name w:val="loading-indicator"/>
    <w:basedOn w:val="Normal"/>
    <w:rsid w:val="006C5B01"/>
    <w:pPr>
      <w:spacing w:after="45" w:before="45" w:line="240" w:lineRule="atLeast"/>
      <w:ind w:left="45" w:right="45"/>
    </w:pPr>
    <w:rPr>
      <w:rFonts w:ascii="Times New Roman" w:hAnsi="Times New Roman"/>
      <w:sz w:val="17"/>
      <w:szCs w:val="17"/>
      <w:lang w:val="hr-HR"/>
    </w:rPr>
  </w:style>
  <w:style w:customStyle="1" w:styleId="x-drag-overlay" w:type="paragraph">
    <w:name w:val="x-drag-overla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clear" w:type="paragraph">
    <w:name w:val="x-clear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spotlight" w:type="paragraph">
    <w:name w:val="x-spotlight"/>
    <w:basedOn w:val="Normal"/>
    <w:rsid w:val="006C5B01"/>
    <w:pPr>
      <w:shd w:color="auto" w:fill="CCCCCC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header" w:type="paragraph">
    <w:name w:val="x-tab-panel-header"/>
    <w:basedOn w:val="Normal"/>
    <w:rsid w:val="006C5B01"/>
    <w:pPr>
      <w:pBdr>
        <w:top w:color="D0D0D0" w:space="0" w:sz="6" w:val="single"/>
        <w:left w:color="D0D0D0" w:space="0" w:sz="6" w:val="single"/>
        <w:bottom w:color="D0D0D0" w:space="2" w:sz="6" w:val="single"/>
        <w:right w:color="D0D0D0" w:space="0" w:sz="6" w:val="single"/>
      </w:pBdr>
      <w:shd w:color="auto" w:fill="EAEAEA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footer" w:type="paragraph">
    <w:name w:val="x-tab-panel-footer"/>
    <w:basedOn w:val="Normal"/>
    <w:rsid w:val="006C5B01"/>
    <w:pPr>
      <w:pBdr>
        <w:top w:color="D0D0D0" w:space="2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EAEAEA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wrap" w:type="paragraph">
    <w:name w:val="x-tab-strip-wr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" w:type="paragraph">
    <w:name w:val="x-tab-panel-body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-top" w:type="paragraph">
    <w:name w:val="x-tab-panel-body-to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-bottom" w:type="paragraph">
    <w:name w:val="x-tab-panel-body-botto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croller-left" w:type="paragraph">
    <w:name w:val="x-tab-scroller-left"/>
    <w:basedOn w:val="Normal"/>
    <w:rsid w:val="006C5B01"/>
    <w:pPr>
      <w:pBdr>
        <w:bottom w:color="AEAEA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croller-right" w:type="paragraph">
    <w:name w:val="x-tab-scroller-right"/>
    <w:basedOn w:val="Normal"/>
    <w:rsid w:val="006C5B01"/>
    <w:pPr>
      <w:pBdr>
        <w:bottom w:color="AEAEA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eld" w:type="paragraph">
    <w:name w:val="x-form-field"/>
    <w:basedOn w:val="Normal"/>
    <w:rsid w:val="006C5B01"/>
    <w:pPr>
      <w:spacing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text" w:type="paragraph">
    <w:name w:val="x-form-text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select-one" w:type="paragraph">
    <w:name w:val="x-form-select-one"/>
    <w:basedOn w:val="Normal"/>
    <w:rsid w:val="006C5B01"/>
    <w:pPr>
      <w:pBdr>
        <w:top w:color="B5B8C8" w:space="0" w:sz="6" w:val="single"/>
        <w:left w:color="B5B8C8" w:space="0" w:sz="6" w:val="single"/>
        <w:bottom w:color="B5B8C8" w:space="0" w:sz="6" w:val="single"/>
        <w:right w:color="B5B8C8" w:space="0" w:sz="6" w:val="single"/>
      </w:pBdr>
      <w:shd w:color="auto" w:fill="FFFFFF" w:val="clear"/>
      <w:spacing w:after="100" w:afterAutospacing="1" w:before="100" w:beforeAutospacing="1"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check-group" w:type="paragraph">
    <w:name w:val="x-form-check-group"/>
    <w:basedOn w:val="Normal"/>
    <w:rsid w:val="006C5B01"/>
    <w:pPr>
      <w:spacing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group" w:type="paragraph">
    <w:name w:val="x-form-radio-group"/>
    <w:basedOn w:val="Normal"/>
    <w:rsid w:val="006C5B01"/>
    <w:pPr>
      <w:spacing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wrap" w:type="paragraph">
    <w:name w:val="x-form-check-wrap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" w:type="paragraph">
    <w:name w:val="x-form-radio-wrap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" w:type="paragraph">
    <w:name w:val="x-form-check"/>
    <w:basedOn w:val="Normal"/>
    <w:rsid w:val="006C5B01"/>
    <w:pPr>
      <w:spacing w:after="30" w:before="100" w:beforeAutospacing="1" w:line="432" w:lineRule="atLeast"/>
      <w:textAlignment w:val="bottom"/>
    </w:pPr>
    <w:rPr>
      <w:rFonts w:ascii="Times New Roman" w:hAnsi="Times New Roman"/>
      <w:sz w:val="26"/>
      <w:szCs w:val="26"/>
      <w:lang w:val="hr-HR"/>
    </w:rPr>
  </w:style>
  <w:style w:customStyle="1" w:styleId="x-form-radio" w:type="paragraph">
    <w:name w:val="x-form-radio"/>
    <w:basedOn w:val="Normal"/>
    <w:rsid w:val="006C5B01"/>
    <w:pPr>
      <w:spacing w:after="45" w:before="100" w:beforeAutospacing="1" w:line="432" w:lineRule="atLeast"/>
      <w:textAlignment w:val="bottom"/>
    </w:pPr>
    <w:rPr>
      <w:rFonts w:ascii="Times New Roman" w:hAnsi="Times New Roman"/>
      <w:sz w:val="26"/>
      <w:szCs w:val="26"/>
      <w:lang w:val="hr-HR"/>
    </w:rPr>
  </w:style>
  <w:style w:customStyle="1" w:styleId="x-form-check-wrap-inner" w:type="paragraph">
    <w:name w:val="x-form-check-wrap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-inner" w:type="paragraph">
    <w:name w:val="x-form-radio-wrap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group-label" w:type="paragraph">
    <w:name w:val="x-form-check-group-label"/>
    <w:basedOn w:val="Normal"/>
    <w:rsid w:val="006C5B01"/>
    <w:pPr>
      <w:pBdr>
        <w:bottom w:color="99BBE8" w:space="0" w:sz="6" w:val="single"/>
      </w:pBdr>
      <w:spacing w:after="75" w:before="100" w:beforeAutospacing="1" w:line="432" w:lineRule="atLeast"/>
    </w:pPr>
    <w:rPr>
      <w:rFonts w:ascii="Times New Roman" w:hAnsi="Times New Roman"/>
      <w:color w:val="15428B"/>
      <w:sz w:val="26"/>
      <w:szCs w:val="26"/>
      <w:lang w:val="hr-HR"/>
    </w:rPr>
  </w:style>
  <w:style w:customStyle="1" w:styleId="x-form-field-wrap" w:type="paragraph">
    <w:name w:val="x-form-field-wr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ocus" w:type="paragraph">
    <w:name w:val="x-form-focus"/>
    <w:basedOn w:val="Normal"/>
    <w:rsid w:val="006C5B01"/>
    <w:pPr>
      <w:pBdr>
        <w:top w:color="7EADD9" w:space="0" w:sz="6" w:val="single"/>
        <w:left w:color="7EADD9" w:space="0" w:sz="6" w:val="single"/>
        <w:bottom w:color="7EADD9" w:space="0" w:sz="6" w:val="single"/>
        <w:right w:color="7EADD9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valid" w:type="paragraph">
    <w:name w:val="x-form-invalid"/>
    <w:basedOn w:val="Normal"/>
    <w:rsid w:val="006C5B01"/>
    <w:pPr>
      <w:pBdr>
        <w:top w:color="DD7870" w:space="0" w:sz="6" w:val="single"/>
        <w:left w:color="DD7870" w:space="0" w:sz="6" w:val="single"/>
        <w:bottom w:color="DD7870" w:space="0" w:sz="6" w:val="single"/>
        <w:right w:color="DD7870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editor" w:type="paragraph">
    <w:name w:val="x-editor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grow-sizer" w:type="paragraph">
    <w:name w:val="x-form-grow-sizer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item" w:type="paragraph">
    <w:name w:val="x-form-item"/>
    <w:basedOn w:val="Normal"/>
    <w:rsid w:val="006C5B01"/>
    <w:pPr>
      <w:spacing w:after="120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element" w:type="paragraph">
    <w:name w:val="x-form-eleme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valid-msg" w:type="paragraph">
    <w:name w:val="x-form-invalid-msg"/>
    <w:basedOn w:val="Normal"/>
    <w:rsid w:val="006C5B01"/>
    <w:pPr>
      <w:spacing w:after="100" w:afterAutospacing="1" w:before="100" w:beforeAutospacing="1" w:line="240" w:lineRule="atLeast"/>
    </w:pPr>
    <w:rPr>
      <w:rFonts w:ascii="Tahoma" w:cs="Tahoma" w:hAnsi="Tahoma"/>
      <w:color w:val="EE0000"/>
      <w:sz w:val="17"/>
      <w:szCs w:val="17"/>
      <w:lang w:val="hr-HR"/>
    </w:rPr>
  </w:style>
  <w:style w:customStyle="1" w:styleId="x-form-empty-field" w:type="paragraph">
    <w:name w:val="x-form-empty-fiel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808080"/>
      <w:sz w:val="26"/>
      <w:szCs w:val="26"/>
      <w:lang w:val="hr-HR"/>
    </w:rPr>
  </w:style>
  <w:style w:customStyle="1" w:styleId="x-form-clear" w:type="paragraph">
    <w:name w:val="x-form-clear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form-clear-left" w:type="paragraph">
    <w:name w:val="x-form-clear-left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form-cb-label" w:type="paragraph">
    <w:name w:val="x-form-cb-label"/>
    <w:basedOn w:val="Normal"/>
    <w:rsid w:val="006C5B01"/>
    <w:pPr>
      <w:spacing w:after="100" w:afterAutospacing="1" w:before="100" w:beforeAutospacing="1" w:line="432" w:lineRule="atLeast"/>
      <w:ind w:left="60"/>
    </w:pPr>
    <w:rPr>
      <w:rFonts w:ascii="Tahoma" w:cs="Tahoma" w:hAnsi="Tahoma"/>
      <w:sz w:val="18"/>
      <w:szCs w:val="18"/>
      <w:lang w:val="hr-HR"/>
    </w:rPr>
  </w:style>
  <w:style w:customStyle="1" w:styleId="x-form-column" w:type="paragraph">
    <w:name w:val="x-form-column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valid-icon" w:type="paragraph">
    <w:name w:val="x-form-invalid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ieldset" w:type="paragraph">
    <w:name w:val="x-fieldset"/>
    <w:basedOn w:val="Normal"/>
    <w:rsid w:val="006C5B01"/>
    <w:pPr>
      <w:pBdr>
        <w:top w:color="D6D6D6" w:space="8" w:sz="6" w:val="single"/>
        <w:left w:color="D6D6D6" w:space="8" w:sz="6" w:val="single"/>
        <w:bottom w:color="D6D6D6" w:space="8" w:sz="6" w:val="single"/>
        <w:right w:color="D6D6D6" w:space="8" w:sz="6" w:val="single"/>
      </w:pBdr>
      <w:spacing w:after="150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" w:type="paragraph">
    <w:name w:val="x-btn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btn-left" w:type="paragraph">
    <w:name w:val="x-btn-lef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" w:type="paragraph">
    <w:name w:val="x-btn-righ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" w:type="paragraph">
    <w:name w:val="x-btn-center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toolbar" w:type="paragraph">
    <w:name w:val="x-toolbar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number" w:type="paragraph">
    <w:name w:val="x-tbar-page-numb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ging-info" w:type="paragraph">
    <w:name w:val="x-paging-inf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444444"/>
      <w:sz w:val="26"/>
      <w:szCs w:val="26"/>
      <w:lang w:val="hr-HR"/>
    </w:rPr>
  </w:style>
  <w:style w:customStyle="1" w:styleId="x-resizable-handle" w:type="paragraph">
    <w:name w:val="x-resizable-handle"/>
    <w:basedOn w:val="Normal"/>
    <w:rsid w:val="006C5B01"/>
    <w:pPr>
      <w:shd w:color="auto" w:fill="FFFFFF" w:val="clear"/>
      <w:spacing w:after="100" w:afterAutospacing="1" w:before="100" w:beforeAutospacing="1" w:line="90" w:lineRule="atLeast"/>
    </w:pPr>
    <w:rPr>
      <w:rFonts w:ascii="Times New Roman" w:hAnsi="Times New Roman"/>
      <w:sz w:val="2"/>
      <w:szCs w:val="2"/>
      <w:lang w:val="hr-HR"/>
    </w:rPr>
  </w:style>
  <w:style w:customStyle="1" w:styleId="x-resizable-handle-east" w:type="paragraph">
    <w:name w:val="x-resizable-handle-e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" w:type="paragraph">
    <w:name w:val="x-resizable-handle-sout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west" w:type="paragraph">
    <w:name w:val="x-resizable-handle-w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" w:type="paragraph">
    <w:name w:val="x-resizable-handle-nort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east" w:type="paragraph">
    <w:name w:val="x-resizable-handle-southe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west" w:type="paragraph">
    <w:name w:val="x-resizable-handle-northw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east" w:type="paragraph">
    <w:name w:val="x-resizable-handle-northe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west" w:type="paragraph">
    <w:name w:val="x-resizable-handle-southw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proxy" w:type="paragraph">
    <w:name w:val="x-resizable-proxy"/>
    <w:basedOn w:val="Normal"/>
    <w:rsid w:val="006C5B01"/>
    <w:pPr>
      <w:pBdr>
        <w:top w:color="3B5A82" w:space="0" w:sz="6" w:val="dashed"/>
        <w:left w:color="3B5A82" w:space="0" w:sz="6" w:val="dashed"/>
        <w:bottom w:color="3B5A82" w:space="0" w:sz="6" w:val="dashed"/>
        <w:right w:color="3B5A82" w:space="0" w:sz="6" w:val="dashed"/>
      </w:pBd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resizable-overlay" w:type="paragraph">
    <w:name w:val="x-resizable-overlay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grid3" w:type="paragraph">
    <w:name w:val="x-grid3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" w:type="paragraph">
    <w:name w:val="x-grid3-cell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" w:type="paragraph">
    <w:name w:val="x-grid3-hd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-body" w:type="paragraph">
    <w:name w:val="x-grid3-row-bod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row-loading" w:type="paragraph">
    <w:name w:val="x-grid-row-loading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" w:type="paragraph">
    <w:name w:val="x-grid3-row"/>
    <w:basedOn w:val="Normal"/>
    <w:rsid w:val="006C5B01"/>
    <w:pPr>
      <w:pBdr>
        <w:top w:color="FFFFFF" w:space="0" w:sz="6" w:val="single"/>
        <w:left w:color="EDEDED" w:space="0" w:sz="6" w:val="single"/>
        <w:bottom w:color="EDEDED" w:space="0" w:sz="6" w:val="single"/>
        <w:right w:color="EDEDED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-alt" w:type="paragraph">
    <w:name w:val="x-grid3-row-alt"/>
    <w:basedOn w:val="Normal"/>
    <w:rsid w:val="006C5B01"/>
    <w:pPr>
      <w:shd w:color="auto" w:fill="FAFAFA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-over" w:type="paragraph">
    <w:name w:val="x-grid3-row-over"/>
    <w:basedOn w:val="Normal"/>
    <w:rsid w:val="006C5B01"/>
    <w:pPr>
      <w:pBdr>
        <w:top w:color="DDDDDD" w:space="0" w:sz="6" w:val="single"/>
        <w:left w:color="DDDDDD" w:space="0" w:sz="6" w:val="single"/>
        <w:bottom w:color="DDDDDD" w:space="0" w:sz="6" w:val="single"/>
        <w:right w:color="DDDDDD" w:space="0" w:sz="6" w:val="single"/>
      </w:pBdr>
      <w:shd w:color="auto" w:fill="EFEFE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esize-proxy" w:type="paragraph">
    <w:name w:val="x-grid3-resize-proxy"/>
    <w:basedOn w:val="Normal"/>
    <w:rsid w:val="006C5B01"/>
    <w:pPr>
      <w:shd w:color="auto" w:fill="777777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grid3-resize-marker" w:type="paragraph">
    <w:name w:val="x-grid3-resize-marker"/>
    <w:basedOn w:val="Normal"/>
    <w:rsid w:val="006C5B01"/>
    <w:pPr>
      <w:shd w:color="auto" w:fill="777777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grid3-focus" w:type="paragraph">
    <w:name w:val="x-grid3-focus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grid3-header" w:type="paragraph">
    <w:name w:val="x-grid3-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pop" w:type="paragraph">
    <w:name w:val="x-grid3-header-pop"/>
    <w:basedOn w:val="Normal"/>
    <w:rsid w:val="006C5B01"/>
    <w:pPr>
      <w:pBdr>
        <w:left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pop-inner" w:type="paragraph">
    <w:name w:val="x-grid3-header-pop-inner"/>
    <w:basedOn w:val="Normal"/>
    <w:rsid w:val="006C5B01"/>
    <w:pPr>
      <w:pBdr>
        <w:left w:color="EEEEE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offset" w:type="paragraph">
    <w:name w:val="x-grid3-header-offs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sort-icon" w:type="paragraph">
    <w:name w:val="x-grid3-sort-icon"/>
    <w:basedOn w:val="Normal"/>
    <w:rsid w:val="006C5B01"/>
    <w:pPr>
      <w:spacing w:after="100" w:afterAutospacing="1" w:before="100" w:beforeAutospacing="1" w:line="432" w:lineRule="atLeast"/>
      <w:ind w:left="45"/>
      <w:textAlignment w:val="center"/>
    </w:pPr>
    <w:rPr>
      <w:rFonts w:ascii="Times New Roman" w:hAnsi="Times New Roman"/>
      <w:vanish/>
      <w:sz w:val="26"/>
      <w:szCs w:val="26"/>
      <w:lang w:val="hr-HR"/>
    </w:rPr>
  </w:style>
  <w:style w:customStyle="1" w:styleId="x-grid3-cell-text" w:type="paragraph">
    <w:name w:val="x-grid3-cell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x-grid3-hd-text" w:type="paragraph">
    <w:name w:val="x-grid3-hd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15428B"/>
      <w:sz w:val="26"/>
      <w:szCs w:val="26"/>
      <w:lang w:val="hr-HR"/>
    </w:rPr>
  </w:style>
  <w:style w:customStyle="1" w:styleId="x-grid3-split" w:type="paragraph">
    <w:name w:val="x-grid3-spl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"/>
      <w:szCs w:val="2"/>
      <w:lang w:val="hr-HR"/>
    </w:rPr>
  </w:style>
  <w:style w:customStyle="1" w:styleId="col-move-top" w:type="paragraph">
    <w:name w:val="col-move-top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col-move-bottom" w:type="paragraph">
    <w:name w:val="col-move-bottom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grid3-row-selected" w:type="paragraph">
    <w:name w:val="x-grid3-row-selected"/>
    <w:basedOn w:val="Normal"/>
    <w:rsid w:val="006C5B01"/>
    <w:pPr>
      <w:pBdr>
        <w:top w:color="A3BAE9" w:space="0" w:sz="6" w:val="dotted"/>
        <w:left w:color="A3BAE9" w:space="0" w:sz="6" w:val="dotted"/>
        <w:bottom w:color="A3BAE9" w:space="0" w:sz="6" w:val="dotted"/>
        <w:right w:color="A3BAE9" w:space="0" w:sz="6" w:val="dotted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selected" w:type="paragraph">
    <w:name w:val="x-grid3-cell-select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x-grid3-dirty-cell" w:type="paragraph">
    <w:name w:val="x-grid3-dirty-cel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opbar" w:type="paragraph">
    <w:name w:val="x-grid3-topbar"/>
    <w:basedOn w:val="Normal"/>
    <w:rsid w:val="006C5B01"/>
    <w:pPr>
      <w:spacing w:after="100" w:afterAutospacing="1" w:before="100" w:beforeAutospacing="1" w:line="432" w:lineRule="atLeast"/>
    </w:pPr>
    <w:rPr>
      <w:rFonts w:cs="Arial"/>
      <w:vanish/>
      <w:sz w:val="17"/>
      <w:szCs w:val="17"/>
      <w:lang w:val="hr-HR"/>
    </w:rPr>
  </w:style>
  <w:style w:customStyle="1" w:styleId="x-grid3-bottombar" w:type="paragraph">
    <w:name w:val="x-grid3-bottombar"/>
    <w:basedOn w:val="Normal"/>
    <w:rsid w:val="006C5B01"/>
    <w:pPr>
      <w:spacing w:after="100" w:afterAutospacing="1" w:before="100" w:beforeAutospacing="1" w:line="432" w:lineRule="atLeast"/>
    </w:pPr>
    <w:rPr>
      <w:rFonts w:cs="Arial"/>
      <w:vanish/>
      <w:sz w:val="17"/>
      <w:szCs w:val="17"/>
      <w:lang w:val="hr-HR"/>
    </w:rPr>
  </w:style>
  <w:style w:customStyle="1" w:styleId="x-grid3-col-dd" w:type="paragraph">
    <w:name w:val="x-grid3-col-d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btn" w:type="paragraph">
    <w:name w:val="x-grid3-hd-btn"/>
    <w:basedOn w:val="Normal"/>
    <w:rsid w:val="006C5B01"/>
    <w:pP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grid3-row-expander" w:type="paragraph">
    <w:name w:val="x-grid3-row-expan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row-checker" w:type="paragraph">
    <w:name w:val="x-grid3-row-check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checker" w:type="paragraph">
    <w:name w:val="x-grid3-hd-check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heck-col" w:type="paragraph">
    <w:name w:val="x-grid3-check-co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heck-col-on" w:type="paragraph">
    <w:name w:val="x-grid3-check-col-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group-hd" w:type="paragraph">
    <w:name w:val="x-grid-group-hd"/>
    <w:basedOn w:val="Normal"/>
    <w:rsid w:val="006C5B01"/>
    <w:pPr>
      <w:pBdr>
        <w:bottom w:color="99BBE8" w:space="0" w:sz="12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oup-by-icon" w:type="paragraph">
    <w:name w:val="x-group-by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ls-icon" w:type="paragraph">
    <w:name w:val="x-cols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how-groups-icon" w:type="paragraph">
    <w:name w:val="x-show-groups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empty" w:type="paragraph">
    <w:name w:val="x-grid-empty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color w:val="808080"/>
      <w:sz w:val="17"/>
      <w:szCs w:val="17"/>
      <w:lang w:val="hr-HR"/>
    </w:rPr>
  </w:style>
  <w:style w:customStyle="1" w:styleId="x-dd-drag-ghost" w:type="paragraph">
    <w:name w:val="x-dd-drag-ghost"/>
    <w:basedOn w:val="Normal"/>
    <w:rsid w:val="006C5B01"/>
    <w:pPr>
      <w:pBdr>
        <w:top w:color="DDDDDD" w:space="2" w:sz="6" w:val="single"/>
        <w:left w:color="DDDDDD" w:space="15" w:sz="6" w:val="single"/>
        <w:bottom w:color="BBBBBB" w:space="2" w:sz="6" w:val="single"/>
        <w:right w:color="BBBBBB" w:space="2" w:sz="6" w:val="single"/>
      </w:pBdr>
      <w:shd w:color="auto" w:fill="FFFFFF" w:val="clear"/>
      <w:spacing w:after="100" w:afterAutospacing="1" w:before="100" w:beforeAutospacing="1" w:line="432" w:lineRule="atLeast"/>
    </w:pPr>
    <w:rPr>
      <w:rFonts w:cs="Arial"/>
      <w:color w:val="000000"/>
      <w:sz w:val="17"/>
      <w:szCs w:val="17"/>
      <w:lang w:val="hr-HR"/>
    </w:rPr>
  </w:style>
  <w:style w:customStyle="1" w:styleId="x-dd-drop-icon" w:type="paragraph">
    <w:name w:val="x-dd-drop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-selector" w:type="paragraph">
    <w:name w:val="x-view-selector"/>
    <w:basedOn w:val="Normal"/>
    <w:rsid w:val="006C5B01"/>
    <w:pPr>
      <w:pBdr>
        <w:top w:color="3399BB" w:space="0" w:sz="6" w:val="dotted"/>
        <w:left w:color="3399BB" w:space="0" w:sz="6" w:val="dotted"/>
        <w:bottom w:color="3399BB" w:space="0" w:sz="6" w:val="dotted"/>
        <w:right w:color="3399BB" w:space="0" w:sz="6" w:val="dotted"/>
      </w:pBd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icon" w:type="paragraph">
    <w:name w:val="x-tree-icon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c-icon" w:type="paragraph">
    <w:name w:val="x-tree-ec-icon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line" w:type="paragraph">
    <w:name w:val="x-tree-elbow-line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" w:type="paragraph">
    <w:name w:val="x-tree-elbow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" w:type="paragraph">
    <w:name w:val="x-tree-elbow-end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plus" w:type="paragraph">
    <w:name w:val="x-tree-elbow-plus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minus" w:type="paragraph">
    <w:name w:val="x-tree-elbow-minus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plus" w:type="paragraph">
    <w:name w:val="x-tree-elbow-end-plus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minus" w:type="paragraph">
    <w:name w:val="x-tree-elbow-end-minus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" w:type="paragraph">
    <w:name w:val="x-tree-node"/>
    <w:basedOn w:val="Normal"/>
    <w:rsid w:val="006C5B01"/>
    <w:pPr>
      <w:spacing w:after="100" w:afterAutospacing="1" w:before="100" w:beforeAutospacing="1" w:line="432" w:lineRule="atLeast"/>
    </w:pPr>
    <w:rPr>
      <w:rFonts w:cs="Arial"/>
      <w:color w:val="000000"/>
      <w:sz w:val="17"/>
      <w:szCs w:val="17"/>
      <w:lang w:val="hr-HR"/>
    </w:rPr>
  </w:style>
  <w:style w:customStyle="1" w:styleId="x-tree-node-el" w:type="paragraph">
    <w:name w:val="x-tree-node-el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date-picker" w:type="paragraph">
    <w:name w:val="x-date-picker"/>
    <w:basedOn w:val="Normal"/>
    <w:rsid w:val="006C5B01"/>
    <w:pPr>
      <w:pBdr>
        <w:left w:color="1B376C" w:space="0" w:sz="6" w:val="single"/>
        <w:bottom w:color="1B376C" w:space="0" w:sz="6" w:val="single"/>
        <w:right w:color="1B376C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17"/>
      <w:szCs w:val="17"/>
      <w:lang w:val="hr-HR"/>
    </w:rPr>
  </w:style>
  <w:style w:customStyle="1" w:styleId="x-date-middle" w:type="paragraph">
    <w:name w:val="x-date-middle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b/>
      <w:bCs/>
      <w:color w:val="FFFFFF"/>
      <w:sz w:val="17"/>
      <w:szCs w:val="17"/>
      <w:lang w:val="hr-HR"/>
    </w:rPr>
  </w:style>
  <w:style w:customStyle="1" w:styleId="x-date-left" w:type="paragraph">
    <w:name w:val="x-date-left"/>
    <w:basedOn w:val="Normal"/>
    <w:rsid w:val="006C5B01"/>
    <w:pPr>
      <w:spacing w:after="100" w:afterAutospacing="1" w:before="100" w:beforeAutospacing="1"/>
    </w:pPr>
    <w:rPr>
      <w:rFonts w:ascii="Tahoma" w:cs="Tahoma" w:hAnsi="Tahoma"/>
      <w:b/>
      <w:bCs/>
      <w:color w:val="FFFFFF"/>
      <w:sz w:val="17"/>
      <w:szCs w:val="17"/>
      <w:lang w:val="hr-HR"/>
    </w:rPr>
  </w:style>
  <w:style w:customStyle="1" w:styleId="x-date-right" w:type="paragraph">
    <w:name w:val="x-date-right"/>
    <w:basedOn w:val="Normal"/>
    <w:rsid w:val="006C5B01"/>
    <w:pPr>
      <w:spacing w:after="100" w:afterAutospacing="1" w:before="100" w:beforeAutospacing="1" w:line="432" w:lineRule="atLeast"/>
      <w:jc w:val="right"/>
    </w:pPr>
    <w:rPr>
      <w:rFonts w:ascii="Tahoma" w:cs="Tahoma" w:hAnsi="Tahoma"/>
      <w:b/>
      <w:bCs/>
      <w:color w:val="FFFFFF"/>
      <w:sz w:val="17"/>
      <w:szCs w:val="17"/>
      <w:lang w:val="hr-HR"/>
    </w:rPr>
  </w:style>
  <w:style w:customStyle="1" w:styleId="x-date-bottom" w:type="paragraph">
    <w:name w:val="x-date-bottom"/>
    <w:basedOn w:val="Normal"/>
    <w:rsid w:val="006C5B01"/>
    <w:pPr>
      <w:pBdr>
        <w:top w:color="A3BAD9" w:space="3" w:sz="6" w:val="single"/>
      </w:pBdr>
      <w:shd w:color="auto" w:fill="DFECFB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mp" w:type="paragraph">
    <w:name w:val="x-date-mp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date-mp-ok" w:type="paragraph">
    <w:name w:val="x-date-mp-ok"/>
    <w:basedOn w:val="Normal"/>
    <w:rsid w:val="006C5B01"/>
    <w:pPr>
      <w:spacing w:after="100" w:afterAutospacing="1" w:before="100" w:beforeAutospacing="1" w:line="432" w:lineRule="atLeast"/>
      <w:ind w:right="45"/>
    </w:pPr>
    <w:rPr>
      <w:rFonts w:ascii="Times New Roman" w:hAnsi="Times New Roman"/>
      <w:sz w:val="26"/>
      <w:szCs w:val="26"/>
      <w:lang w:val="hr-HR"/>
    </w:rPr>
  </w:style>
  <w:style w:customStyle="1" w:styleId="x-date-mp-btns" w:type="paragraph">
    <w:name w:val="x-date-mp-btns"/>
    <w:basedOn w:val="Normal"/>
    <w:rsid w:val="006C5B01"/>
    <w:pPr>
      <w:shd w:color="auto" w:fill="DFECFB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mp-ybtn" w:type="paragraph">
    <w:name w:val="x-date-mp-ybtn"/>
    <w:basedOn w:val="Normal"/>
    <w:rsid w:val="006C5B01"/>
    <w:pPr>
      <w:spacing w:after="100" w:afterAutospacing="1" w:before="100" w:beforeAutospacing="1" w:line="432" w:lineRule="atLeast"/>
      <w:jc w:val="center"/>
    </w:pPr>
    <w:rPr>
      <w:rFonts w:ascii="Times New Roman" w:hAnsi="Times New Roman"/>
      <w:sz w:val="26"/>
      <w:szCs w:val="26"/>
      <w:lang w:val="hr-HR"/>
    </w:rPr>
  </w:style>
  <w:style w:customStyle="1" w:styleId="x-tip" w:type="paragraph">
    <w:name w:val="x-ti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" w:type="paragraph">
    <w:name w:val="x-menu"/>
    <w:basedOn w:val="Normal"/>
    <w:rsid w:val="006C5B01"/>
    <w:pPr>
      <w:pBdr>
        <w:top w:color="718BB7" w:space="2" w:sz="6" w:val="single"/>
        <w:left w:color="718BB7" w:space="2" w:sz="6" w:val="single"/>
        <w:bottom w:color="718BB7" w:space="2" w:sz="6" w:val="single"/>
        <w:right w:color="718BB7" w:space="2" w:sz="6" w:val="single"/>
      </w:pBdr>
      <w:shd w:color="auto" w:fill="F0F0F0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list" w:type="paragraph">
    <w:name w:val="x-menu-li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list-item" w:type="paragraph">
    <w:name w:val="x-menu-list-item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menu-item-arrow" w:type="paragraph">
    <w:name w:val="x-menu-item-arro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sep" w:type="paragraph">
    <w:name w:val="x-menu-sep"/>
    <w:basedOn w:val="Normal"/>
    <w:rsid w:val="006C5B01"/>
    <w:pPr>
      <w:pBdr>
        <w:bottom w:color="FFFFFF" w:space="0" w:sz="6" w:val="single"/>
      </w:pBdr>
      <w:shd w:color="auto" w:fill="E0E0E0" w:val="clear"/>
      <w:spacing w:after="30" w:before="30" w:line="15" w:lineRule="atLeast"/>
      <w:ind w:left="45" w:right="45"/>
    </w:pPr>
    <w:rPr>
      <w:rFonts w:ascii="Times New Roman" w:hAnsi="Times New Roman"/>
      <w:sz w:val="2"/>
      <w:szCs w:val="2"/>
      <w:lang w:val="hr-HR"/>
    </w:rPr>
  </w:style>
  <w:style w:customStyle="1" w:styleId="x-menu-focus" w:type="paragraph">
    <w:name w:val="x-menu-focus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menu-item-active" w:type="paragraph">
    <w:name w:val="x-menu-item-active"/>
    <w:basedOn w:val="Normal"/>
    <w:rsid w:val="006C5B01"/>
    <w:pPr>
      <w:pBdr>
        <w:top w:color="AACCF6" w:space="0" w:sz="6" w:val="single"/>
        <w:left w:color="AACCF6" w:space="0" w:sz="6" w:val="single"/>
        <w:bottom w:color="AACCF6" w:space="0" w:sz="6" w:val="single"/>
        <w:right w:color="AACCF6" w:space="0" w:sz="6" w:val="single"/>
      </w:pBd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-icon" w:type="paragraph">
    <w:name w:val="x-menu-item-icon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date-item" w:type="paragraph">
    <w:name w:val="x-menu-date-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l" w:type="paragraph">
    <w:name w:val="x-box-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c" w:type="paragraph">
    <w:name w:val="x-box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l" w:type="paragraph">
    <w:name w:val="x-box-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c" w:type="paragraph">
    <w:name w:val="x-box-mc"/>
    <w:basedOn w:val="Normal"/>
    <w:rsid w:val="006C5B01"/>
    <w:pPr>
      <w:shd w:color="auto" w:fill="EEEEEE" w:val="clear"/>
      <w:spacing w:after="100" w:afterAutospacing="1" w:before="100" w:beforeAutospacing="1" w:line="432" w:lineRule="atLeast"/>
    </w:pPr>
    <w:rPr>
      <w:rFonts w:ascii="Tahoma" w:cs="Tahoma" w:hAnsi="Tahoma"/>
      <w:color w:val="393939"/>
      <w:sz w:val="18"/>
      <w:szCs w:val="18"/>
      <w:lang w:val="hr-HR"/>
    </w:rPr>
  </w:style>
  <w:style w:customStyle="1" w:styleId="x-box-mr" w:type="paragraph">
    <w:name w:val="x-box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l" w:type="paragraph">
    <w:name w:val="x-box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c" w:type="paragraph">
    <w:name w:val="x-box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r" w:type="paragraph">
    <w:name w:val="x-box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r" w:type="paragraph">
    <w:name w:val="x-box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" w:type="paragraph">
    <w:name w:val="x-combo-list"/>
    <w:basedOn w:val="Normal"/>
    <w:rsid w:val="006C5B01"/>
    <w:pPr>
      <w:pBdr>
        <w:top w:color="98C0F4" w:space="0" w:sz="6" w:val="single"/>
        <w:left w:color="98C0F4" w:space="0" w:sz="6" w:val="single"/>
        <w:bottom w:color="98C0F4" w:space="0" w:sz="6" w:val="single"/>
        <w:right w:color="98C0F4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-inner" w:type="paragraph">
    <w:name w:val="x-combo-list-inner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-hd" w:type="paragraph">
    <w:name w:val="x-combo-list-hd"/>
    <w:basedOn w:val="Normal"/>
    <w:rsid w:val="006C5B01"/>
    <w:pPr>
      <w:pBdr>
        <w:bottom w:color="98C0F4" w:space="2" w:sz="6" w:val="single"/>
      </w:pBdr>
      <w:spacing w:after="100" w:afterAutospacing="1" w:before="100" w:beforeAutospacing="1" w:line="432" w:lineRule="atLeast"/>
    </w:pPr>
    <w:rPr>
      <w:rFonts w:ascii="Tahoma" w:cs="Tahoma" w:hAnsi="Tahoma"/>
      <w:b/>
      <w:bCs/>
      <w:color w:val="15428B"/>
      <w:sz w:val="17"/>
      <w:szCs w:val="17"/>
      <w:lang w:val="hr-HR"/>
    </w:rPr>
  </w:style>
  <w:style w:customStyle="1" w:styleId="x-combo-list-item" w:type="paragraph">
    <w:name w:val="x-combo-list-item"/>
    <w:basedOn w:val="Normal"/>
    <w:rsid w:val="006C5B01"/>
    <w:pPr>
      <w:pBdr>
        <w:top w:color="FFFFFF" w:space="2" w:sz="6" w:val="single"/>
        <w:left w:color="FFFFFF" w:space="2" w:sz="6" w:val="single"/>
        <w:bottom w:color="FFFFFF" w:space="2" w:sz="6" w:val="single"/>
        <w:right w:color="FFFFFF" w:space="2" w:sz="6" w:val="single"/>
      </w:pBd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panel" w:type="paragraph">
    <w:name w:val="x-panel"/>
    <w:basedOn w:val="Normal"/>
    <w:rsid w:val="006C5B01"/>
    <w:pPr>
      <w:pBdr>
        <w:top w:color="D0D0D0" w:space="0" w:sz="2" w:val="single"/>
        <w:left w:color="D0D0D0" w:space="0" w:sz="2" w:val="single"/>
        <w:bottom w:color="D0D0D0" w:space="0" w:sz="2" w:val="single"/>
        <w:right w:color="D0D0D0" w:space="0" w:sz="2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header" w:type="paragraph">
    <w:name w:val="x-panel-header"/>
    <w:basedOn w:val="Normal"/>
    <w:rsid w:val="006C5B01"/>
    <w:pPr>
      <w:pBdr>
        <w:top w:color="D0D0D0" w:space="4" w:sz="6" w:val="single"/>
        <w:left w:color="D0D0D0" w:space="4" w:sz="6" w:val="single"/>
        <w:bottom w:color="D0D0D0" w:space="3" w:sz="6" w:val="single"/>
        <w:right w:color="D0D0D0" w:space="2" w:sz="6" w:val="single"/>
      </w:pBdr>
      <w:spacing w:after="100" w:afterAutospacing="1" w:before="100" w:beforeAutospacing="1" w:line="225" w:lineRule="atLeast"/>
    </w:pPr>
    <w:rPr>
      <w:rFonts w:ascii="Tahoma" w:cs="Tahoma" w:hAnsi="Tahoma"/>
      <w:b/>
      <w:bCs/>
      <w:color w:val="333333"/>
      <w:sz w:val="17"/>
      <w:szCs w:val="17"/>
      <w:lang w:val="hr-HR"/>
    </w:rPr>
  </w:style>
  <w:style w:customStyle="1" w:styleId="x-panel-body" w:type="paragraph">
    <w:name w:val="x-panel-bod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-noheader" w:type="paragraph">
    <w:name w:val="x-panel-body-no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inline-icon" w:type="paragraph">
    <w:name w:val="x-panel-inline-icon"/>
    <w:basedOn w:val="Normal"/>
    <w:rsid w:val="006C5B01"/>
    <w:pPr>
      <w:spacing w:line="432" w:lineRule="atLeast"/>
      <w:ind w:right="60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panel-tc" w:type="paragraph">
    <w:name w:val="x-panel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tl" w:type="paragraph">
    <w:name w:val="x-panel-tl"/>
    <w:basedOn w:val="Normal"/>
    <w:rsid w:val="006C5B01"/>
    <w:pPr>
      <w:pBdr>
        <w:bottom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tr" w:type="paragraph">
    <w:name w:val="x-panel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l" w:type="paragraph">
    <w:name w:val="x-panel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r" w:type="paragraph">
    <w:name w:val="x-panel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mc" w:type="paragraph">
    <w:name w:val="x-panel-mc"/>
    <w:basedOn w:val="Normal"/>
    <w:rsid w:val="006C5B01"/>
    <w:pPr>
      <w:shd w:color="auto" w:fill="F1F1F1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panel-ml" w:type="paragraph">
    <w:name w:val="x-panel-ml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mr" w:type="paragraph">
    <w:name w:val="x-panel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" w:type="paragraph">
    <w:name w:val="x-tool"/>
    <w:basedOn w:val="Normal"/>
    <w:rsid w:val="006C5B01"/>
    <w:pPr>
      <w:spacing w:after="100" w:afterAutospacing="1" w:before="100" w:beforeAutospacing="1" w:line="432" w:lineRule="atLeast"/>
      <w:ind w:left="30"/>
    </w:pPr>
    <w:rPr>
      <w:rFonts w:ascii="Times New Roman" w:hAnsi="Times New Roman"/>
      <w:sz w:val="26"/>
      <w:szCs w:val="26"/>
      <w:lang w:val="hr-HR"/>
    </w:rPr>
  </w:style>
  <w:style w:customStyle="1" w:styleId="x-panel-ghost" w:type="paragraph">
    <w:name w:val="x-panel-ghost"/>
    <w:basedOn w:val="Normal"/>
    <w:rsid w:val="006C5B01"/>
    <w:pPr>
      <w:shd w:color="auto" w:fill="E0E0E0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dd-spacer" w:type="paragraph">
    <w:name w:val="x-panel-dd-spacer"/>
    <w:basedOn w:val="Normal"/>
    <w:rsid w:val="006C5B01"/>
    <w:pPr>
      <w:pBdr>
        <w:top w:color="99BBE8" w:space="0" w:sz="12" w:val="dashed"/>
        <w:left w:color="99BBE8" w:space="0" w:sz="12" w:val="dashed"/>
        <w:bottom w:color="99BBE8" w:space="0" w:sz="12" w:val="dashed"/>
        <w:right w:color="99BBE8" w:space="0" w:sz="12" w:val="dashed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tns-ct" w:type="paragraph">
    <w:name w:val="x-panel-btns-c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proxy" w:type="paragraph">
    <w:name w:val="x-window-proxy"/>
    <w:basedOn w:val="Normal"/>
    <w:rsid w:val="006C5B01"/>
    <w:pPr>
      <w:pBdr>
        <w:top w:color="B0B0B0" w:space="0" w:sz="6" w:val="single"/>
        <w:left w:color="B0B0B0" w:space="0" w:sz="6" w:val="single"/>
        <w:bottom w:color="B0B0B0" w:space="0" w:sz="6" w:val="single"/>
        <w:right w:color="B0B0B0" w:space="0" w:sz="6" w:val="single"/>
      </w:pBdr>
      <w:shd w:color="auto" w:fill="E0E0E0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window-tc" w:type="paragraph">
    <w:name w:val="x-window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l" w:type="paragraph">
    <w:name w:val="x-window-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r" w:type="paragraph">
    <w:name w:val="x-window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l" w:type="paragraph">
    <w:name w:val="x-window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r" w:type="paragraph">
    <w:name w:val="x-window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" w:type="paragraph">
    <w:name w:val="x-window-mc"/>
    <w:basedOn w:val="Normal"/>
    <w:rsid w:val="006C5B01"/>
    <w:pPr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window-ml" w:type="paragraph">
    <w:name w:val="x-window-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r" w:type="paragraph">
    <w:name w:val="x-window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ody" w:type="paragraph">
    <w:name w:val="x-window-body"/>
    <w:basedOn w:val="Normal"/>
    <w:rsid w:val="006C5B01"/>
    <w:pPr>
      <w:pBdr>
        <w:top w:color="CCCCCC" w:space="0" w:sz="6" w:val="single"/>
        <w:bottom w:color="CCCCCC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lg-focus" w:type="paragraph">
    <w:name w:val="x-dlg-focu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lg-mask" w:type="paragraph">
    <w:name w:val="x-dlg-mask"/>
    <w:basedOn w:val="Normal"/>
    <w:rsid w:val="006C5B01"/>
    <w:pPr>
      <w:shd w:color="auto" w:fill="CCCCCC" w:val="clear"/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html-editor-wrap" w:type="paragraph">
    <w:name w:val="x-html-editor-wrap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rder-layout-ct" w:type="paragraph">
    <w:name w:val="x-border-layout-ct"/>
    <w:basedOn w:val="Normal"/>
    <w:rsid w:val="006C5B01"/>
    <w:pPr>
      <w:shd w:color="auto" w:fill="F0F0F0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-expand-north" w:type="paragraph">
    <w:name w:val="x-tool-expand-north"/>
    <w:basedOn w:val="Normal"/>
    <w:rsid w:val="006C5B01"/>
    <w:pPr>
      <w:spacing w:after="45" w:before="45" w:line="432" w:lineRule="atLeast"/>
      <w:ind w:left="45" w:right="45"/>
    </w:pPr>
    <w:rPr>
      <w:rFonts w:ascii="Times New Roman" w:hAnsi="Times New Roman"/>
      <w:sz w:val="26"/>
      <w:szCs w:val="26"/>
      <w:lang w:val="hr-HR"/>
    </w:rPr>
  </w:style>
  <w:style w:customStyle="1" w:styleId="x-tool-expand-south" w:type="paragraph">
    <w:name w:val="x-tool-expand-south"/>
    <w:basedOn w:val="Normal"/>
    <w:rsid w:val="006C5B01"/>
    <w:pPr>
      <w:spacing w:after="45" w:before="45" w:line="432" w:lineRule="atLeast"/>
      <w:ind w:left="45" w:right="45"/>
    </w:pPr>
    <w:rPr>
      <w:rFonts w:ascii="Times New Roman" w:hAnsi="Times New Roman"/>
      <w:sz w:val="26"/>
      <w:szCs w:val="26"/>
      <w:lang w:val="hr-HR"/>
    </w:rPr>
  </w:style>
  <w:style w:customStyle="1" w:styleId="x-tool-expand-east" w:type="paragraph">
    <w:name w:val="x-tool-expand-east"/>
    <w:basedOn w:val="Normal"/>
    <w:rsid w:val="006C5B01"/>
    <w:pPr>
      <w:spacing w:after="45" w:before="4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-expand-west" w:type="paragraph">
    <w:name w:val="x-tool-expand-west"/>
    <w:basedOn w:val="Normal"/>
    <w:rsid w:val="006C5B01"/>
    <w:pPr>
      <w:spacing w:after="45" w:before="4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accordion-hd" w:type="paragraph">
    <w:name w:val="x-accordion-h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222222"/>
      <w:sz w:val="26"/>
      <w:szCs w:val="26"/>
      <w:lang w:val="hr-HR"/>
    </w:rPr>
  </w:style>
  <w:style w:customStyle="1" w:styleId="x-layout-collapsed" w:type="paragraph">
    <w:name w:val="x-layout-collapsed"/>
    <w:basedOn w:val="Normal"/>
    <w:rsid w:val="006C5B01"/>
    <w:pPr>
      <w:pBdr>
        <w:top w:color="E0E0E0" w:space="0" w:sz="6" w:val="single"/>
        <w:left w:color="E0E0E0" w:space="0" w:sz="6" w:val="single"/>
        <w:bottom w:color="E0E0E0" w:space="0" w:sz="6" w:val="single"/>
        <w:right w:color="E0E0E0" w:space="0" w:sz="6" w:val="single"/>
      </w:pBdr>
      <w:shd w:color="auto" w:fill="EE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-over" w:type="paragraph">
    <w:name w:val="x-layout-collapsed-over"/>
    <w:basedOn w:val="Normal"/>
    <w:rsid w:val="006C5B01"/>
    <w:pPr>
      <w:shd w:color="auto" w:fill="FBFBFB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split" w:type="paragraph">
    <w:name w:val="x-layout-spli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layout-split-h" w:type="paragraph">
    <w:name w:val="x-layout-split-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split-v" w:type="paragraph">
    <w:name w:val="x-layout-split-v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lumn" w:type="paragraph">
    <w:name w:val="x-column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" w:type="paragraph">
    <w:name w:val="x-layout-mini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mini-west" w:type="paragraph">
    <w:name w:val="x-layout-cmini-w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mini-east" w:type="paragraph">
    <w:name w:val="x-layout-cmini-e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mini-north" w:type="paragraph">
    <w:name w:val="x-layout-cmini-nort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mini-south" w:type="paragraph">
    <w:name w:val="x-layout-cmini-sout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port" w:type="paragraph">
    <w:name w:val="x-viewport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wrap" w:type="paragraph">
    <w:name w:val="x-progress-wrap"/>
    <w:basedOn w:val="Normal"/>
    <w:rsid w:val="006C5B01"/>
    <w:pPr>
      <w:pBdr>
        <w:top w:color="6593CF" w:space="0" w:sz="6" w:val="single"/>
        <w:left w:color="6593CF" w:space="0" w:sz="6" w:val="single"/>
        <w:bottom w:color="6593CF" w:space="0" w:sz="6" w:val="single"/>
        <w:right w:color="6593CF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inner" w:type="paragraph">
    <w:name w:val="x-progress-inner"/>
    <w:basedOn w:val="Normal"/>
    <w:rsid w:val="006C5B01"/>
    <w:pPr>
      <w:shd w:color="auto" w:fill="E0E8F3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bar" w:type="paragraph">
    <w:name w:val="x-progress-bar"/>
    <w:basedOn w:val="Normal"/>
    <w:rsid w:val="006C5B01"/>
    <w:pPr>
      <w:pBdr>
        <w:top w:color="D1E4FD" w:space="0" w:sz="6" w:val="single"/>
        <w:bottom w:color="7FA9E4" w:space="0" w:sz="6" w:val="single"/>
        <w:right w:color="7FA9E4" w:space="0" w:sz="6" w:val="single"/>
      </w:pBdr>
      <w:shd w:color="auto" w:fill="9CBF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text" w:type="paragraph">
    <w:name w:val="x-progress-text"/>
    <w:basedOn w:val="Normal"/>
    <w:rsid w:val="006C5B01"/>
    <w:pPr>
      <w:spacing w:after="100" w:afterAutospacing="1" w:before="100" w:beforeAutospacing="1" w:line="432" w:lineRule="atLeast"/>
      <w:jc w:val="center"/>
    </w:pPr>
    <w:rPr>
      <w:rFonts w:ascii="Times New Roman" w:hAnsi="Times New Roman"/>
      <w:b/>
      <w:bCs/>
      <w:color w:val="FFFFFF"/>
      <w:sz w:val="17"/>
      <w:szCs w:val="17"/>
      <w:lang w:val="hr-HR"/>
    </w:rPr>
  </w:style>
  <w:style w:customStyle="1" w:styleId="x-progress-text-back" w:type="paragraph">
    <w:name w:val="x-progress-text-back"/>
    <w:basedOn w:val="Normal"/>
    <w:rsid w:val="006C5B01"/>
    <w:pPr>
      <w:spacing w:after="100" w:afterAutospacing="1" w:before="100" w:beforeAutospacing="1" w:line="240" w:lineRule="atLeast"/>
    </w:pPr>
    <w:rPr>
      <w:rFonts w:ascii="Times New Roman" w:hAnsi="Times New Roman"/>
      <w:color w:val="396095"/>
      <w:sz w:val="26"/>
      <w:szCs w:val="26"/>
      <w:lang w:val="hr-HR"/>
    </w:rPr>
  </w:style>
  <w:style w:customStyle="1" w:styleId="x-slider-focus" w:type="paragraph">
    <w:name w:val="x-slider-focus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slider-horz" w:type="paragraph">
    <w:name w:val="x-slider-horz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vert" w:type="paragraph">
    <w:name w:val="x-slider-ver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ortlet" w:type="paragraph">
    <w:name w:val="x-portlet"/>
    <w:basedOn w:val="Normal"/>
    <w:rsid w:val="006C5B01"/>
    <w:pPr>
      <w:spacing w:after="150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hide" w:type="paragraph">
    <w:name w:val="x-hid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icon-btn" w:type="paragraph">
    <w:name w:val="x-icon-bt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odal" w:type="paragraph">
    <w:name w:val="x-modal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" w:type="paragraph">
    <w:name w:val="x-progress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26"/>
      <w:szCs w:val="26"/>
      <w:lang w:val="hr-HR"/>
    </w:rPr>
  </w:style>
  <w:style w:customStyle="1" w:styleId="x-border" w:type="paragraph">
    <w:name w:val="x-border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rder-top" w:type="paragraph">
    <w:name w:val="x-border-top"/>
    <w:basedOn w:val="Normal"/>
    <w:rsid w:val="006C5B01"/>
    <w:pPr>
      <w:pBdr>
        <w:top w:color="99BBE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popup" w:type="paragraph">
    <w:name w:val="x-layout-popup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F0F0F0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popup-body" w:type="paragraph">
    <w:name w:val="x-panel-popup-body"/>
    <w:basedOn w:val="Normal"/>
    <w:rsid w:val="006C5B01"/>
    <w:pPr>
      <w:pBdr>
        <w:top w:color="99BBE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rag-proxy" w:type="paragraph">
    <w:name w:val="x-drag-proxy"/>
    <w:basedOn w:val="Normal"/>
    <w:rsid w:val="006C5B01"/>
    <w:pPr>
      <w:pBdr>
        <w:top w:color="3B5A82" w:space="0" w:sz="6" w:val="dashed"/>
        <w:left w:color="3B5A82" w:space="0" w:sz="6" w:val="dashed"/>
        <w:bottom w:color="3B5A82" w:space="0" w:sz="6" w:val="dashed"/>
        <w:right w:color="3B5A82" w:space="0" w:sz="6" w:val="dashed"/>
      </w:pBd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right-icon" w:type="paragraph">
    <w:name w:val="x-date-right-icon"/>
    <w:basedOn w:val="Normal"/>
    <w:rsid w:val="006C5B01"/>
    <w:pPr>
      <w:spacing w:after="100" w:afterAutospacing="1" w:before="100" w:beforeAutospacing="1" w:line="432" w:lineRule="atLeast"/>
      <w:ind w:right="30"/>
    </w:pPr>
    <w:rPr>
      <w:rFonts w:ascii="Times New Roman" w:hAnsi="Times New Roman"/>
      <w:sz w:val="26"/>
      <w:szCs w:val="26"/>
      <w:lang w:val="hr-HR"/>
    </w:rPr>
  </w:style>
  <w:style w:customStyle="1" w:styleId="x-date-left-icon" w:type="paragraph">
    <w:name w:val="x-date-left-icon"/>
    <w:basedOn w:val="Normal"/>
    <w:rsid w:val="006C5B01"/>
    <w:pPr>
      <w:spacing w:after="100" w:afterAutospacing="1" w:before="100" w:beforeAutospacing="1" w:line="432" w:lineRule="atLeast"/>
      <w:ind w:right="30"/>
    </w:pPr>
    <w:rPr>
      <w:rFonts w:ascii="Times New Roman" w:hAnsi="Times New Roman"/>
      <w:sz w:val="26"/>
      <w:szCs w:val="26"/>
      <w:lang w:val="hr-HR"/>
    </w:rPr>
  </w:style>
  <w:style w:customStyle="1" w:styleId="x-date-days" w:type="paragraph">
    <w:name w:val="x-date-day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picker-footer" w:type="paragraph">
    <w:name w:val="x-date-picker-foo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utton-bar" w:type="paragraph">
    <w:name w:val="x-button-b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plitbar-shim" w:type="paragraph">
    <w:name w:val="x-splitbar-shim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sert-left" w:type="paragraph">
    <w:name w:val="x-insert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sert-mid" w:type="paragraph">
    <w:name w:val="x-insert-mi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sert-right" w:type="paragraph">
    <w:name w:val="x-insert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label" w:type="paragraph">
    <w:name w:val="x-form-lab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8"/>
      <w:szCs w:val="18"/>
      <w:lang w:val="hr-HR"/>
    </w:rPr>
  </w:style>
  <w:style w:customStyle="1" w:styleId="x-form-group-label" w:type="paragraph">
    <w:name w:val="x-form-group-label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list" w:type="paragraph">
    <w:name w:val="x-form-list"/>
    <w:basedOn w:val="Normal"/>
    <w:rsid w:val="006C5B01"/>
    <w:pPr>
      <w:pBdr>
        <w:top w:color="B5B8C8" w:space="0" w:sz="6" w:val="single"/>
        <w:left w:color="B5B8C8" w:space="0" w:sz="6" w:val="single"/>
        <w:bottom w:color="B5B8C8" w:space="0" w:sz="6" w:val="single"/>
        <w:right w:color="B5B8C8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le-wrap" w:type="paragraph">
    <w:name w:val="x-form-file-wr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" w:type="paragraph">
    <w:name w:val="x-info"/>
    <w:basedOn w:val="Normal"/>
    <w:rsid w:val="006C5B01"/>
    <w:pPr>
      <w:pBdr>
        <w:top w:color="99BBE8" w:space="0" w:sz="2" w:val="single"/>
        <w:left w:color="99BBE8" w:space="0" w:sz="2" w:val="single"/>
        <w:bottom w:color="99BBE8" w:space="0" w:sz="2" w:val="single"/>
        <w:right w:color="99BBE8" w:space="0" w:sz="2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header" w:type="paragraph">
    <w:name w:val="x-info-header"/>
    <w:basedOn w:val="Normal"/>
    <w:rsid w:val="006C5B01"/>
    <w:pPr>
      <w:spacing w:after="100" w:afterAutospacing="1" w:before="100" w:beforeAutospacing="1" w:line="225" w:lineRule="atLeast"/>
    </w:pPr>
    <w:rPr>
      <w:rFonts w:ascii="Tahoma" w:cs="Tahoma" w:hAnsi="Tahoma"/>
      <w:b/>
      <w:bCs/>
      <w:color w:val="000000"/>
      <w:sz w:val="20"/>
      <w:lang w:val="hr-HR"/>
    </w:rPr>
  </w:style>
  <w:style w:customStyle="1" w:styleId="x-info-body" w:type="paragraph">
    <w:name w:val="x-info-body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ahoma" w:cs="Tahoma" w:hAnsi="Tahoma"/>
      <w:color w:val="555555"/>
      <w:sz w:val="18"/>
      <w:szCs w:val="18"/>
      <w:lang w:val="hr-HR"/>
    </w:rPr>
  </w:style>
  <w:style w:customStyle="1" w:styleId="x-info-inline-icon" w:type="paragraph">
    <w:name w:val="x-info-inline-icon"/>
    <w:basedOn w:val="Normal"/>
    <w:rsid w:val="006C5B01"/>
    <w:pPr>
      <w:spacing w:line="432" w:lineRule="atLeast"/>
      <w:ind w:right="60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info-tc" w:type="paragraph">
    <w:name w:val="x-info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tl" w:type="paragraph">
    <w:name w:val="x-info-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tr" w:type="paragraph">
    <w:name w:val="x-info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bc" w:type="paragraph">
    <w:name w:val="x-info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"/>
      <w:szCs w:val="2"/>
      <w:lang w:val="hr-HR"/>
    </w:rPr>
  </w:style>
  <w:style w:customStyle="1" w:styleId="x-info-bl" w:type="paragraph">
    <w:name w:val="x-info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br" w:type="paragraph">
    <w:name w:val="x-info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mc" w:type="paragraph">
    <w:name w:val="x-info-mc"/>
    <w:basedOn w:val="Normal"/>
    <w:rsid w:val="006C5B01"/>
    <w:pPr>
      <w:shd w:color="auto" w:fill="DFE8F6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info-ml" w:type="paragraph">
    <w:name w:val="x-info-ml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mr" w:type="paragraph">
    <w:name w:val="x-info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over" w:type="paragraph">
    <w:name w:val="x-combo-over"/>
    <w:basedOn w:val="Normal"/>
    <w:rsid w:val="006C5B01"/>
    <w:pPr>
      <w:pBdr>
        <w:top w:color="B5B4B4" w:space="0" w:sz="6" w:val="dotted"/>
        <w:left w:color="B5B4B4" w:space="0" w:sz="6" w:val="dotted"/>
        <w:bottom w:color="B5B4B4" w:space="0" w:sz="6" w:val="dotted"/>
        <w:right w:color="B5B4B4" w:space="0" w:sz="6" w:val="dotted"/>
      </w:pBdr>
      <w:shd w:color="auto" w:fill="F1F1F1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" w:type="paragraph">
    <w:name w:val="my-list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ahoma" w:cs="Tahoma" w:hAnsi="Tahoma"/>
      <w:sz w:val="26"/>
      <w:szCs w:val="26"/>
      <w:lang w:val="hr-HR"/>
    </w:rPr>
  </w:style>
  <w:style w:customStyle="1" w:styleId="my-list-notchecked" w:type="paragraph">
    <w:name w:val="my-list-notchecked"/>
    <w:basedOn w:val="Normal"/>
    <w:rsid w:val="006C5B01"/>
    <w:pPr>
      <w:spacing w:before="4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checked" w:type="paragraph">
    <w:name w:val="my-list-checked"/>
    <w:basedOn w:val="Normal"/>
    <w:rsid w:val="006C5B01"/>
    <w:pPr>
      <w:spacing w:before="4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flat" w:type="paragraph">
    <w:name w:val="my-list-flat"/>
    <w:basedOn w:val="Normal"/>
    <w:rsid w:val="006C5B01"/>
    <w:pPr>
      <w:pBdr>
        <w:top w:color="6593CF" w:space="0" w:sz="6" w:val="single"/>
        <w:left w:color="6593CF" w:space="0" w:sz="6" w:val="single"/>
        <w:bottom w:color="6593CF" w:space="0" w:sz="6" w:val="single"/>
        <w:right w:color="6593CF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text" w:type="paragraph">
    <w:name w:val="my-list-item-text"/>
    <w:basedOn w:val="Normal"/>
    <w:rsid w:val="006C5B01"/>
    <w:pPr>
      <w:spacing w:after="100" w:afterAutospacing="1" w:before="100" w:beforeAutospacing="1" w:line="285" w:lineRule="atLeast"/>
    </w:pPr>
    <w:rPr>
      <w:rFonts w:ascii="Times New Roman" w:hAnsi="Times New Roman"/>
      <w:sz w:val="17"/>
      <w:szCs w:val="17"/>
      <w:lang w:val="hr-HR"/>
    </w:rPr>
  </w:style>
  <w:style w:customStyle="1" w:styleId="my-list-item-ml" w:type="paragraph">
    <w:name w:val="my-list-item-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c" w:type="paragraph">
    <w:name w:val="my-list-item-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" w:type="paragraph">
    <w:name w:val="x-view"/>
    <w:basedOn w:val="Normal"/>
    <w:rsid w:val="006C5B01"/>
    <w:pPr>
      <w:pBdr>
        <w:top w:color="98C0F4" w:space="1" w:sz="6" w:val="single"/>
        <w:left w:color="98C0F4" w:space="1" w:sz="6" w:val="single"/>
        <w:bottom w:color="98C0F4" w:space="1" w:sz="6" w:val="single"/>
        <w:right w:color="98C0F4" w:space="1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-item" w:type="paragraph">
    <w:name w:val="x-view-item"/>
    <w:basedOn w:val="Normal"/>
    <w:rsid w:val="006C5B01"/>
    <w:pPr>
      <w:pBdr>
        <w:top w:color="FFFFFF" w:space="2" w:sz="6" w:val="single"/>
        <w:left w:color="FFFFFF" w:space="2" w:sz="6" w:val="single"/>
        <w:bottom w:color="FFFFFF" w:space="2" w:sz="6" w:val="single"/>
        <w:right w:color="FFFFFF" w:space="2" w:sz="6" w:val="single"/>
      </w:pBdr>
      <w:spacing w:after="100" w:afterAutospacing="1" w:before="100" w:beforeAutospacing="1"/>
    </w:pPr>
    <w:rPr>
      <w:rFonts w:ascii="Tahoma" w:cs="Tahoma" w:hAnsi="Tahoma"/>
      <w:sz w:val="18"/>
      <w:szCs w:val="18"/>
      <w:lang w:val="hr-HR"/>
    </w:rPr>
  </w:style>
  <w:style w:customStyle="1" w:styleId="x-view-item-over" w:type="paragraph">
    <w:name w:val="x-view-item-over"/>
    <w:basedOn w:val="Normal"/>
    <w:rsid w:val="006C5B01"/>
    <w:pPr>
      <w:pBdr>
        <w:top w:color="DDDDDD" w:space="0" w:sz="6" w:val="dotted"/>
        <w:left w:color="DDDDDD" w:space="0" w:sz="6" w:val="dotted"/>
        <w:bottom w:color="DDDDDD" w:space="0" w:sz="6" w:val="dotted"/>
        <w:right w:color="DDDDDD" w:space="0" w:sz="6" w:val="dotted"/>
      </w:pBdr>
      <w:shd w:color="auto" w:fill="EFEFE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iew-item-sel" w:type="paragraph">
    <w:name w:val="x-view-item-sel"/>
    <w:basedOn w:val="Normal"/>
    <w:rsid w:val="006C5B01"/>
    <w:pPr>
      <w:pBdr>
        <w:top w:color="A3BAE9" w:space="0" w:sz="6" w:val="dotted"/>
        <w:left w:color="A3BAE9" w:space="0" w:sz="6" w:val="dotted"/>
        <w:bottom w:color="A3BAE9" w:space="0" w:sz="6" w:val="dotted"/>
        <w:right w:color="A3BAE9" w:space="0" w:sz="6" w:val="dotted"/>
      </w:pBdr>
      <w:shd w:color="auto" w:fill="DFE8F6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vsplitbar" w:type="paragraph">
    <w:name w:val="x-vsplitb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hsplitbar" w:type="paragraph">
    <w:name w:val="x-hsplitbar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splitbar-shim" w:type="paragraph">
    <w:name w:val="my-splitbar-shim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splitbar-transparent" w:type="paragraph">
    <w:name w:val="my-splitbar-transparen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splitbar-proxy" w:type="paragraph">
    <w:name w:val="my-splitbar-proxy"/>
    <w:basedOn w:val="Normal"/>
    <w:rsid w:val="006C5B01"/>
    <w:pPr>
      <w:shd w:color="auto" w:fill="929090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status-text" w:type="paragraph">
    <w:name w:val="x-status-text"/>
    <w:basedOn w:val="Normal"/>
    <w:rsid w:val="006C5B01"/>
    <w:pPr>
      <w:spacing w:line="432" w:lineRule="atLeast"/>
    </w:pPr>
    <w:rPr>
      <w:rFonts w:ascii="Tahoma" w:cs="Tahoma" w:hAnsi="Tahoma"/>
      <w:color w:val="000000"/>
      <w:sz w:val="18"/>
      <w:szCs w:val="18"/>
      <w:lang w:val="hr-HR"/>
    </w:rPr>
  </w:style>
  <w:style w:customStyle="1" w:styleId="my-tbl" w:type="paragraph">
    <w:name w:val="my-tbl"/>
    <w:basedOn w:val="Normal"/>
    <w:rsid w:val="006C5B01"/>
    <w:pPr>
      <w:pBdr>
        <w:top w:color="C6C5C5" w:space="0" w:sz="6" w:val="single"/>
        <w:left w:color="C6C5C5" w:space="0" w:sz="6" w:val="single"/>
        <w:bottom w:color="C6C5C5" w:space="0" w:sz="6" w:val="single"/>
        <w:right w:color="C6C5C5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cs="Arial"/>
      <w:sz w:val="17"/>
      <w:szCs w:val="17"/>
      <w:lang w:val="hr-HR"/>
    </w:rPr>
  </w:style>
  <w:style w:customStyle="1" w:styleId="my-tbl-col-text" w:type="paragraph">
    <w:name w:val="my-tbl-col-text"/>
    <w:basedOn w:val="Normal"/>
    <w:rsid w:val="006C5B01"/>
    <w:pPr>
      <w:spacing w:after="100" w:afterAutospacing="1" w:before="100" w:beforeAutospacing="1" w:line="432" w:lineRule="atLeast"/>
    </w:pPr>
    <w:rPr>
      <w:rFonts w:cs="Arial"/>
      <w:color w:val="000000"/>
      <w:sz w:val="17"/>
      <w:szCs w:val="17"/>
      <w:lang w:val="hr-HR"/>
    </w:rPr>
  </w:style>
  <w:style w:customStyle="1" w:styleId="my-tbl-col" w:type="paragraph">
    <w:name w:val="my-tbl-col"/>
    <w:basedOn w:val="Normal"/>
    <w:rsid w:val="006C5B01"/>
    <w:pPr>
      <w:pBdr>
        <w:right w:color="D5D5D5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col-splitter" w:type="paragraph">
    <w:name w:val="my-tbl-col-split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col-over" w:type="paragraph">
    <w:name w:val="my-tbl-col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data" w:type="paragraph">
    <w:name w:val="my-tbl-data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" w:type="paragraph">
    <w:name w:val="my-tbl-item"/>
    <w:basedOn w:val="Normal"/>
    <w:rsid w:val="006C5B01"/>
    <w:pPr>
      <w:pBdr>
        <w:top w:color="FFFFFF" w:space="0" w:sz="6" w:val="single"/>
        <w:bottom w:color="EDEDED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over" w:type="paragraph">
    <w:name w:val="my-tbl-item-over"/>
    <w:basedOn w:val="Normal"/>
    <w:rsid w:val="006C5B01"/>
    <w:pPr>
      <w:pBdr>
        <w:top w:color="DDDDDD" w:space="0" w:sz="6" w:val="single"/>
        <w:bottom w:color="DDDDDD" w:space="0" w:sz="6" w:val="single"/>
      </w:pBdr>
      <w:shd w:color="auto" w:fill="EFEFE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" w:type="paragraph">
    <w:name w:val="my-tre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7"/>
      <w:szCs w:val="17"/>
      <w:lang w:val="hr-HR"/>
    </w:rPr>
  </w:style>
  <w:style w:customStyle="1" w:styleId="my-root-item" w:type="paragraph">
    <w:name w:val="my-root-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item" w:type="paragraph">
    <w:name w:val="my-tree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7"/>
      <w:szCs w:val="17"/>
      <w:lang w:val="hr-HR"/>
    </w:rPr>
  </w:style>
  <w:style w:customStyle="1" w:styleId="my-tree-indent" w:type="paragraph">
    <w:name w:val="my-tree-inden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-left" w:type="paragraph">
    <w:name w:val="my-tree-lef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-right" w:type="paragraph">
    <w:name w:val="my-tree-righ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-close" w:type="paragraph">
    <w:name w:val="my-tree-clo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open" w:type="paragraph">
    <w:name w:val="my-tree-op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notchecked" w:type="paragraph">
    <w:name w:val="my-tree-not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checked" w:type="paragraph">
    <w:name w:val="my-tree-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ree-folder" w:type="paragraph">
    <w:name w:val="tree-fol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ree-folder-open" w:type="paragraph">
    <w:name w:val="tree-folder-op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ndent" w:type="paragraph">
    <w:name w:val="my-treetbl-inden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tbl-left" w:type="paragraph">
    <w:name w:val="my-treetbl-lef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tbl-right" w:type="paragraph">
    <w:name w:val="my-treetbl-right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my-treetbl-close" w:type="paragraph">
    <w:name w:val="my-treetbl-clo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open" w:type="paragraph">
    <w:name w:val="my-treetbl-op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notchecked" w:type="paragraph">
    <w:name w:val="my-treetbl-not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hecked" w:type="paragraph">
    <w:name w:val="my-treetbl-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" w:type="paragraph">
    <w:name w:val="my-treetbl"/>
    <w:basedOn w:val="Normal"/>
    <w:rsid w:val="006C5B01"/>
    <w:pPr>
      <w:pBdr>
        <w:top w:color="C6C5C5" w:space="0" w:sz="6" w:val="single"/>
        <w:left w:color="C6C5C5" w:space="0" w:sz="6" w:val="single"/>
        <w:bottom w:color="C6C5C5" w:space="0" w:sz="6" w:val="single"/>
        <w:right w:color="C6C5C5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ol-text" w:type="paragraph">
    <w:name w:val="my-treetbl-col-text"/>
    <w:basedOn w:val="Normal"/>
    <w:rsid w:val="006C5B01"/>
    <w:pPr>
      <w:spacing w:after="100" w:afterAutospacing="1" w:before="100" w:beforeAutospacing="1" w:line="432" w:lineRule="atLeast"/>
    </w:pPr>
    <w:rPr>
      <w:rFonts w:cs="Arial"/>
      <w:color w:val="000000"/>
      <w:sz w:val="18"/>
      <w:szCs w:val="18"/>
      <w:lang w:val="hr-HR"/>
    </w:rPr>
  </w:style>
  <w:style w:customStyle="1" w:styleId="my-treetbl-col" w:type="paragraph">
    <w:name w:val="my-treetbl-col"/>
    <w:basedOn w:val="Normal"/>
    <w:rsid w:val="006C5B01"/>
    <w:pPr>
      <w:pBdr>
        <w:right w:color="D5D5D5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ol-splitter" w:type="paragraph">
    <w:name w:val="my-treetbl-col-split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ol-over" w:type="paragraph">
    <w:name w:val="my-treetbl-col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data" w:type="paragraph">
    <w:name w:val="my-treetbl-data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tem" w:type="paragraph">
    <w:name w:val="my-treetbl-item"/>
    <w:basedOn w:val="Normal"/>
    <w:rsid w:val="006C5B01"/>
    <w:pPr>
      <w:pBdr>
        <w:top w:color="FFFFFF" w:space="0" w:sz="6" w:val="single"/>
        <w:bottom w:color="EDEDED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tem-over" w:type="paragraph">
    <w:name w:val="my-treetbl-item-over"/>
    <w:basedOn w:val="Normal"/>
    <w:rsid w:val="006C5B01"/>
    <w:pPr>
      <w:pBdr>
        <w:top w:color="DDDDDD" w:space="0" w:sz="6" w:val="single"/>
        <w:bottom w:color="DDDDDD" w:space="0" w:sz="6" w:val="single"/>
      </w:pBdr>
      <w:shd w:color="auto" w:fill="EFEFE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tem-sel" w:type="paragraph">
    <w:name w:val="my-treetbl-item-sel"/>
    <w:basedOn w:val="Normal"/>
    <w:rsid w:val="006C5B01"/>
    <w:pPr>
      <w:pBdr>
        <w:top w:color="9EB8ED" w:space="0" w:sz="6" w:val="dotted"/>
        <w:bottom w:color="9EB8ED" w:space="0" w:sz="6" w:val="dotted"/>
      </w:pBdr>
      <w:shd w:color="auto" w:fill="D9E1E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c" w:type="paragraph">
    <w:name w:val="x-panel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c" w:type="paragraph">
    <w:name w:val="x-window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info" w:type="paragraph">
    <w:name w:val="my-inf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" w:type="paragraph">
    <w:name w:val="x-window"/>
    <w:basedOn w:val="Normal"/>
    <w:rsid w:val="006C5B01"/>
    <w:pPr>
      <w:pBdr>
        <w:top w:color="AAAAAA" w:space="0" w:sz="6" w:val="single"/>
        <w:left w:color="AAAAAA" w:space="0" w:sz="6" w:val="single"/>
        <w:bottom w:color="AAAAAA" w:space="0" w:sz="6" w:val="single"/>
        <w:right w:color="AAAAAA" w:space="0" w:sz="6" w:val="single"/>
      </w:pBdr>
      <w:shd w:color="auto" w:fill="E2E2E2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fo-icon" w:type="paragraph">
    <w:name w:val="x-form-info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heck-col-on-disabled" w:type="paragraph">
    <w:name w:val="x-grid3-check-col-on-disabl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ractpanel" w:type="paragraph">
    <w:name w:val="extractpanel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warning" w:type="paragraph">
    <w:name w:val="war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nfotable" w:type="paragraph">
    <w:name w:val="info_table"/>
    <w:basedOn w:val="Normal"/>
    <w:rsid w:val="006C5B01"/>
    <w:pPr>
      <w:pBdr>
        <w:bottom w:color="BBBBBB" w:space="0" w:sz="6" w:val="single"/>
      </w:pBdr>
      <w:spacing w:after="150" w:before="6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ext-label-normal" w:type="paragraph">
    <w:name w:val="text-label-normal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text-normal" w:type="paragraph">
    <w:name w:val="text-normal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text-label-bold" w:type="paragraph">
    <w:name w:val="text-label-bold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b/>
      <w:bCs/>
      <w:sz w:val="17"/>
      <w:szCs w:val="17"/>
      <w:lang w:val="hr-HR"/>
    </w:rPr>
  </w:style>
  <w:style w:customStyle="1" w:styleId="text-bold" w:type="paragraph">
    <w:name w:val="text-bold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b/>
      <w:bCs/>
      <w:sz w:val="17"/>
      <w:szCs w:val="17"/>
      <w:lang w:val="hr-HR"/>
    </w:rPr>
  </w:style>
  <w:style w:customStyle="1" w:styleId="text-status" w:type="paragraph">
    <w:name w:val="text-status"/>
    <w:basedOn w:val="Normal"/>
    <w:rsid w:val="006C5B01"/>
    <w:pPr>
      <w:spacing w:after="100" w:afterAutospacing="1" w:before="100" w:beforeAutospacing="1" w:line="300" w:lineRule="atLeast"/>
    </w:pPr>
    <w:rPr>
      <w:rFonts w:ascii="Tahoma" w:cs="Tahoma" w:hAnsi="Tahoma"/>
      <w:sz w:val="17"/>
      <w:szCs w:val="17"/>
      <w:lang w:val="hr-HR"/>
    </w:rPr>
  </w:style>
  <w:style w:customStyle="1" w:styleId="mcecontentbody" w:type="paragraph">
    <w:name w:val="mcecontentbody"/>
    <w:basedOn w:val="Normal"/>
    <w:rsid w:val="006C5B01"/>
    <w:pPr>
      <w:spacing w:after="100" w:afterAutospacing="1" w:before="100" w:beforeAutospacing="1" w:line="300" w:lineRule="auto"/>
    </w:pPr>
    <w:rPr>
      <w:rFonts w:ascii="Times" w:cs="Times" w:hAnsi="Times"/>
      <w:szCs w:val="24"/>
      <w:lang w:val="hr-HR"/>
    </w:rPr>
  </w:style>
  <w:style w:customStyle="1" w:styleId="prefix1" w:type="paragraph">
    <w:name w:val="prefix_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2" w:type="paragraph">
    <w:name w:val="prefix_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3" w:type="paragraph">
    <w:name w:val="prefix_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4" w:type="paragraph">
    <w:name w:val="prefix_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5" w:type="paragraph">
    <w:name w:val="prefix_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6" w:type="paragraph">
    <w:name w:val="prefix_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7" w:type="paragraph">
    <w:name w:val="prefix_7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8" w:type="paragraph">
    <w:name w:val="prefix_8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9" w:type="paragraph">
    <w:name w:val="prefix_9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10" w:type="paragraph">
    <w:name w:val="prefix_10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11" w:type="paragraph">
    <w:name w:val="prefix_1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" w:type="paragraph">
    <w:name w:val="suffix_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2" w:type="paragraph">
    <w:name w:val="suffix_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3" w:type="paragraph">
    <w:name w:val="suffix_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4" w:type="paragraph">
    <w:name w:val="suffix_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5" w:type="paragraph">
    <w:name w:val="suffix_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6" w:type="paragraph">
    <w:name w:val="suffix_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7" w:type="paragraph">
    <w:name w:val="suffix_7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8" w:type="paragraph">
    <w:name w:val="suffix_8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9" w:type="paragraph">
    <w:name w:val="suffix_9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0" w:type="paragraph">
    <w:name w:val="suffix_10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1" w:type="paragraph">
    <w:name w:val="suffix_1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cont" w:type="paragraph">
    <w:name w:val="co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mage" w:type="paragraph">
    <w:name w:val="galleria-imag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shim" w:type="paragraph">
    <w:name w:val="ext-shi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c" w:type="paragraph">
    <w:name w:val="xs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c" w:type="paragraph">
    <w:name w:val="xs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l" w:type="paragraph">
    <w:name w:val="xs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r" w:type="paragraph">
    <w:name w:val="xs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l" w:type="paragraph">
    <w:name w:val="xs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r" w:type="paragraph">
    <w:name w:val="xs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c" w:type="paragraph">
    <w:name w:val="xs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l" w:type="paragraph">
    <w:name w:val="xs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r" w:type="paragraph">
    <w:name w:val="xs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c" w:type="paragraph">
    <w:name w:val="xsm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" w:type="paragraph">
    <w:name w:val="x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" w:type="paragraph">
    <w:name w:val="xsb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spacer" w:type="paragraph">
    <w:name w:val="x-tab-strip-spac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s-text" w:type="paragraph">
    <w:name w:val="x-tabs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right" w:type="paragraph">
    <w:name w:val="x-tab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left" w:type="paragraph">
    <w:name w:val="x-tab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inner" w:type="paragraph">
    <w:name w:val="x-tab-strip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close" w:type="paragraph">
    <w:name w:val="x-tab-strip-clo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" w:type="paragraph">
    <w:name w:val="x-form-trigg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date-trigger" w:type="paragraph">
    <w:name w:val="x-form-date-trigg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lear-trigger" w:type="paragraph">
    <w:name w:val="x-form-clear-trigg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search-trigger" w:type="paragraph">
    <w:name w:val="x-form-search-trigg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-over" w:type="paragraph">
    <w:name w:val="x-form-trigger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-click" w:type="paragraph">
    <w:name w:val="x-form-trigger-cli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box" w:type="paragraph">
    <w:name w:val="x-form-checkbox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num-field" w:type="paragraph">
    <w:name w:val="x-form-num-fiel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ytb-text" w:type="paragraph">
    <w:name w:val="ytb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ytb-sep" w:type="paragraph">
    <w:name w:val="ytb-se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ytb-spacer" w:type="paragraph">
    <w:name w:val="ytb-spac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tatus-busy" w:type="paragraph">
    <w:name w:val="x-status-bus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tatus-text-panel" w:type="paragraph">
    <w:name w:val="x-status-text-pan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marker-hd" w:type="paragraph">
    <w:name w:val="x-grid3-marker-h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marker" w:type="paragraph">
    <w:name w:val="x-grid3-mark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" w:type="paragraph">
    <w:name w:val="x-grid3-cel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dd-wrap" w:type="paragraph">
    <w:name w:val="x-grid3-dd-wr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expander" w:type="paragraph">
    <w:name w:val="x-grid3-td-expan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checker" w:type="paragraph">
    <w:name w:val="x-grid3-td-check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numberer" w:type="paragraph">
    <w:name w:val="x-grid3-td-number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group-body" w:type="paragraph">
    <w:name w:val="x-grid-group-bod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icon" w:type="paragraph">
    <w:name w:val="x-tree-node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inline-icon" w:type="paragraph">
    <w:name w:val="x-tree-node-inline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over" w:type="paragraph">
    <w:name w:val="x-tree-node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selected" w:type="paragraph">
    <w:name w:val="x-tree-select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active" w:type="paragraph">
    <w:name w:val="x-date-activ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" w:type="paragraph">
    <w:name w:val="x-menu-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close" w:type="paragraph">
    <w:name w:val="x-tip-clo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c" w:type="paragraph">
    <w:name w:val="x-tip-t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l" w:type="paragraph">
    <w:name w:val="x-tip-t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r" w:type="paragraph">
    <w:name w:val="x-tip-t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c" w:type="paragraph">
    <w:name w:val="x-tip-b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l" w:type="paragraph">
    <w:name w:val="x-tip-b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r" w:type="paragraph">
    <w:name w:val="x-tip-b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c" w:type="paragraph">
    <w:name w:val="x-tip-m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l" w:type="paragraph">
    <w:name w:val="x-tip-m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r" w:type="paragraph">
    <w:name w:val="x-tip-m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header-text" w:type="paragraph">
    <w:name w:val="x-tip-header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ody" w:type="paragraph">
    <w:name w:val="x-tip-bod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-checked" w:type="paragraph">
    <w:name w:val="x-menu-item-check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selected" w:type="paragraph">
    <w:name w:val="x-combo-selecte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icon" w:type="paragraph">
    <w:name w:val="x-panel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footer" w:type="paragraph">
    <w:name w:val="x-panel-foo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tns-center" w:type="paragraph">
    <w:name w:val="x-panel-btns-cen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header" w:type="paragraph">
    <w:name w:val="x-window-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footer" w:type="paragraph">
    <w:name w:val="x-window-foo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text" w:type="paragraph">
    <w:name w:val="x-btn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-noborder" w:type="paragraph">
    <w:name w:val="x-panel-body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header-noborder" w:type="paragraph">
    <w:name w:val="x-panel-header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ody-noborder" w:type="paragraph">
    <w:name w:val="x-window-body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-noborder" w:type="paragraph">
    <w:name w:val="x-tab-panel-body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header-noborder" w:type="paragraph">
    <w:name w:val="x-tab-panel-header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footer-noborder" w:type="paragraph">
    <w:name w:val="x-tab-panel-footer-nobor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-tools" w:type="paragraph">
    <w:name w:val="x-layout-collapsed-tool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text" w:type="paragraph">
    <w:name w:val="ext-mb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header-text" w:type="paragraph">
    <w:name w:val="x-window-header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nput" w:type="paragraph">
    <w:name w:val="ext-mb-inpu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textarea" w:type="paragraph">
    <w:name w:val="ext-mb-textarea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sg-box-wait" w:type="paragraph">
    <w:name w:val="x-msg-box-wa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con" w:type="paragraph">
    <w:name w:val="ext-mb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nfo" w:type="paragraph">
    <w:name w:val="ext-mb-inf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warning" w:type="paragraph">
    <w:name w:val="ext-mb-war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question" w:type="paragraph">
    <w:name w:val="ext-mb-questi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error" w:type="paragraph">
    <w:name w:val="ext-mb-erro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end" w:type="paragraph">
    <w:name w:val="x-slider-en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inner" w:type="paragraph">
    <w:name w:val="x-slider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thumb" w:type="paragraph">
    <w:name w:val="x-slider-thumb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loat-right" w:type="paragraph">
    <w:name w:val="x-float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header" w:type="paragraph">
    <w:name w:val="x-date-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le" w:type="paragraph">
    <w:name w:val="x-form-fi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le-text" w:type="paragraph">
    <w:name w:val="x-form-file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icon" w:type="paragraph">
    <w:name w:val="x-info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footer" w:type="paragraph">
    <w:name w:val="x-info-foo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" w:type="paragraph">
    <w:name w:val="my-list-ite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over" w:type="paragraph">
    <w:name w:val="my-list-item-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sel" w:type="paragraph">
    <w:name w:val="my-list-item-s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overflow" w:type="paragraph">
    <w:name w:val="my-tbl-item-cell-overflo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text" w:type="paragraph">
    <w:name w:val="my-tbl-item-cell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widget" w:type="paragraph">
    <w:name w:val="my-tbl-item-cell-widg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con" w:type="paragraph">
    <w:name w:val="my-treetbl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" w:type="paragraph">
    <w:name w:val="my-treetbl-cel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-overflow" w:type="paragraph">
    <w:name w:val="my-treetbl-cell-overflo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-text" w:type="paragraph">
    <w:name w:val="my-treetbl-cell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" w:type="paragraph">
    <w:name w:val="x-tip-to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-left" w:type="paragraph">
    <w:name w:val="x-tip-top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-right" w:type="paragraph">
    <w:name w:val="x-tip-top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" w:type="paragraph">
    <w:name w:val="x-tip-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-left" w:type="paragraph">
    <w:name w:val="x-tip-ft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-right" w:type="paragraph">
    <w:name w:val="x-tip-ft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left" w:type="paragraph">
    <w:name w:val="x-tip-bd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right" w:type="paragraph">
    <w:name w:val="x-tip-bd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-toggle" w:type="paragraph">
    <w:name w:val="x-tool-togg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btns-center" w:type="paragraph">
    <w:name w:val="x-form-btns-cen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name" w:type="paragraph">
    <w:name w:val="x-grid3-td-nam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header" w:type="paragraph">
    <w:name w:val="x-tip-head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inner" w:type="paragraph">
    <w:name w:val="x-tip-bd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l" w:type="paragraph">
    <w:name w:val="my-list-item-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icon" w:type="paragraph">
    <w:name w:val="my-list-item-ic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r" w:type="paragraph">
    <w:name w:val="my-list-item-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thumbnails" w:type="paragraph">
    <w:name w:val="galleria-thumbnail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nfo" w:type="paragraph">
    <w:name w:val="galleria-inf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hidden" w:type="paragraph">
    <w:name w:val="hidd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tbar-page-first" w:type="paragraph">
    <w:name w:val="x-tbar-page-fir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loading" w:type="paragraph">
    <w:name w:val="x-tbar-load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last" w:type="paragraph">
    <w:name w:val="x-tbar-page-la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next" w:type="paragraph">
    <w:name w:val="x-tbar-page-n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prev" w:type="paragraph">
    <w:name w:val="x-tbar-page-prev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ait" w:type="paragraph">
    <w:name w:val="icon-wa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top" w:type="paragraph">
    <w:name w:val="arrow-to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bottom" w:type="paragraph">
    <w:name w:val="arrow-botto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up" w:type="paragraph">
    <w:name w:val="arrow-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down" w:type="paragraph">
    <w:name w:val="arrow-dow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left" w:type="paragraph">
    <w:name w:val="arrow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double-left" w:type="paragraph">
    <w:name w:val="arrow-double-lef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right" w:type="paragraph">
    <w:name w:val="arrow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arrow-double-right" w:type="paragraph">
    <w:name w:val="arrow-double-righ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icon-asc" w:type="paragraph">
    <w:name w:val="my-icon-as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icon-desc" w:type="paragraph">
    <w:name w:val="my-icon-desc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sel" w:type="paragraph">
    <w:name w:val="my-tbl-item-sel"/>
    <w:basedOn w:val="Normal"/>
    <w:rsid w:val="006C5B01"/>
    <w:pPr>
      <w:pBdr>
        <w:top w:color="9EB8ED" w:space="0" w:sz="6" w:val="dotted"/>
        <w:bottom w:color="9EB8ED" w:space="0" w:sz="6" w:val="dotted"/>
      </w:pBdr>
      <w:shd w:color="auto" w:fill="D9E1E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panel" w:type="paragraph">
    <w:name w:val="x-grid-pan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inner" w:type="paragraph">
    <w:name w:val="x-grid3-header-inn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scroller" w:type="paragraph">
    <w:name w:val="x-grid3-scroll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ter" w:type="paragraph">
    <w:name w:val="icon-filt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house" w:type="paragraph">
    <w:name w:val="icon-hou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house-link" w:type="paragraph">
    <w:name w:val="icon-house-lin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pplication-home" w:type="paragraph">
    <w:name w:val="icon-application-hom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humb-up" w:type="paragraph">
    <w:name w:val="icon-thumb-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newspaper" w:type="paragraph">
    <w:name w:val="icon-newspap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ook" w:type="paragraph">
    <w:name w:val="icon-boo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gold-medal" w:type="paragraph">
    <w:name w:val="icon-gold-meda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orld-link" w:type="paragraph">
    <w:name w:val="icon-world-lin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icture" w:type="paragraph">
    <w:name w:val="icon-pictur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port" w:type="paragraph">
    <w:name w:val="icon-repor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m" w:type="paragraph">
    <w:name w:val="icon-fil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ick" w:type="paragraph">
    <w:name w:val="icon-ti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nk" w:type="paragraph">
    <w:name w:val="icon-lin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dd" w:type="paragraph">
    <w:name w:val="icon-ad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dit" w:type="paragraph">
    <w:name w:val="icon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elete" w:type="paragraph">
    <w:name w:val="icon-dele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able" w:type="paragraph">
    <w:name w:val="icon-tab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st" w:type="paragraph">
    <w:name w:val="icon-li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orm" w:type="paragraph">
    <w:name w:val="icon-form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search" w:type="paragraph">
    <w:name w:val="icon-searc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view" w:type="paragraph">
    <w:name w:val="icon-view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ext-bullets" w:type="paragraph">
    <w:name w:val="icon-text-bullet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hangepasswd" w:type="paragraph">
    <w:name w:val="icon-changepassw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ser" w:type="paragraph">
    <w:name w:val="icon-us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group" w:type="paragraph">
    <w:name w:val="icon-gro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ock" w:type="paragraph">
    <w:name w:val="icon-lo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e" w:type="paragraph">
    <w:name w:val="icon-fi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hart-bar" w:type="paragraph">
    <w:name w:val="icon-chart-b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e-pdf" w:type="paragraph">
    <w:name w:val="icon-file-pdf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e-shipment" w:type="paragraph">
    <w:name w:val="icon-file-shipme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ile-edit" w:type="paragraph">
    <w:name w:val="icon-file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nked-file" w:type="paragraph">
    <w:name w:val="icon-linked-fi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quest" w:type="paragraph">
    <w:name w:val="icon-reques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quest-shipment" w:type="paragraph">
    <w:name w:val="icon-request-shipme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quest-edit" w:type="paragraph">
    <w:name w:val="icon-request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quest-multiple" w:type="paragraph">
    <w:name w:val="icon-request-multipl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information" w:type="paragraph">
    <w:name w:val="icon-informati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oney" w:type="paragraph">
    <w:name w:val="icon-mone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" w:type="paragraph">
    <w:name w:val="icon-ma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rcel-identification" w:type="paragraph">
    <w:name w:val="icon-parcel-identificatio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ge-world" w:type="paragraph">
    <w:name w:val="icon-page-worl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ge-stack" w:type="paragraph">
    <w:name w:val="icon-page-sta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rench" w:type="paragraph">
    <w:name w:val="icon-wrenc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folder-user" w:type="paragraph">
    <w:name w:val="icon-folder-us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ocument" w:type="paragraph">
    <w:name w:val="icon-docume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ocument-download" w:type="paragraph">
    <w:name w:val="icon-document-downloa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ocument-upload" w:type="paragraph">
    <w:name w:val="icon-document-uploa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etter-open" w:type="paragraph">
    <w:name w:val="icon-letter-ope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orld" w:type="paragraph">
    <w:name w:val="icon-worl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uilding" w:type="paragraph">
    <w:name w:val="icon-build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ricks" w:type="paragraph">
    <w:name w:val="icon-bricks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refresh" w:type="paragraph">
    <w:name w:val="icon-refresh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rint" w:type="paragraph">
    <w:name w:val="icon-prin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ge" w:type="paragraph">
    <w:name w:val="icon-pag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alendar" w:type="paragraph">
    <w:name w:val="icon-calenda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ghtning" w:type="paragraph">
    <w:name w:val="icon-light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age-find" w:type="paragraph">
    <w:name w:val="icon-page-fin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mail" w:type="paragraph">
    <w:name w:val="icon-emai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new-entry" w:type="paragraph">
    <w:name w:val="icon-new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inked-entry" w:type="paragraph">
    <w:name w:val="icon-linked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print-entry" w:type="paragraph">
    <w:name w:val="icon-print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ctivate-entry" w:type="paragraph">
    <w:name w:val="icon-activate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ancel-entry" w:type="paragraph">
    <w:name w:val="icon-cancel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elete-entry" w:type="paragraph">
    <w:name w:val="icon-delete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dit-entry" w:type="paragraph">
    <w:name w:val="icon-edit-entr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activate" w:type="paragraph">
    <w:name w:val="icon-unit-activa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add" w:type="paragraph">
    <w:name w:val="icon-unit-ad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writeoff" w:type="paragraph">
    <w:name w:val="icon-unit-writeoff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delete" w:type="paragraph">
    <w:name w:val="icon-unit-dele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transfer" w:type="paragraph">
    <w:name w:val="icon-unit-transf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" w:type="paragraph">
    <w:name w:val="icon-un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edit" w:type="paragraph">
    <w:name w:val="icon-unit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unit-cancel" w:type="paragraph">
    <w:name w:val="icon-unit-canc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zoom-in" w:type="paragraph">
    <w:name w:val="icon-zoom-i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zoom-out" w:type="paragraph">
    <w:name w:val="icon-zoom-ou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1sheet" w:type="paragraph">
    <w:name w:val="icon-a1she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2sheet" w:type="paragraph">
    <w:name w:val="icon-a2she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sheet" w:type="paragraph">
    <w:name w:val="icon-bshe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sheet" w:type="paragraph">
    <w:name w:val="icon-cshee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sterisk" w:type="paragraph">
    <w:name w:val="icon-asteris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xpand" w:type="paragraph">
    <w:name w:val="icon-expan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ollapse" w:type="paragraph">
    <w:name w:val="icon-collaps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-go" w:type="paragraph">
    <w:name w:val="icon-map-go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-delete" w:type="paragraph">
    <w:name w:val="icon-map-dele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-edit" w:type="paragraph">
    <w:name w:val="icon-map-edi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map-magnify" w:type="paragraph">
    <w:name w:val="icon-map-magnify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rrow-up" w:type="paragraph">
    <w:name w:val="icon-arrow-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arrow-down" w:type="paragraph">
    <w:name w:val="icon-arrow-dow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ullet-arrow-up" w:type="paragraph">
    <w:name w:val="icon-bullet-arrow-up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ullet-arrow-down" w:type="paragraph">
    <w:name w:val="icon-bullet-arrow-down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back" w:type="paragraph">
    <w:name w:val="icon-bac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omplete" w:type="paragraph">
    <w:name w:val="icon-comple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ontinue" w:type="paragraph">
    <w:name w:val="icon-continu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save" w:type="paragraph">
    <w:name w:val="icon-sav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cancel" w:type="paragraph">
    <w:name w:val="icon-canc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save-and-cancel" w:type="paragraph">
    <w:name w:val="icon-save-and-cancel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terminate" w:type="paragraph">
    <w:name w:val="icon-terminat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digital-signature" w:type="paragraph">
    <w:name w:val="icon-digital-signature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group-add" w:type="paragraph">
    <w:name w:val="icon-group-add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ok" w:type="paragraph">
    <w:name w:val="icon-ok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warning" w:type="paragraph">
    <w:name w:val="icon-war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error" w:type="paragraph">
    <w:name w:val="icon-erro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icon-loading" w:type="paragraph">
    <w:name w:val="icon-load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dialog-warning" w:type="paragraph">
    <w:name w:val="dialog-warning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active-hover" w:type="paragraph">
    <w:name w:val="x-date-active-hover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nfo-text" w:type="paragraph">
    <w:name w:val="galleria-info-text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text" w:type="character">
    <w:name w:val="x-tab-strip-text"/>
    <w:basedOn w:val="Zadanifontodlomka"/>
    <w:rsid w:val="006C5B01"/>
  </w:style>
  <w:style w:customStyle="1" w:styleId="grid13" w:type="paragraph">
    <w:name w:val="grid_13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21" w:type="paragraph">
    <w:name w:val="grid_2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31" w:type="paragraph">
    <w:name w:val="grid_3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41" w:type="paragraph">
    <w:name w:val="grid_4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51" w:type="paragraph">
    <w:name w:val="grid_5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61" w:type="paragraph">
    <w:name w:val="grid_6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71" w:type="paragraph">
    <w:name w:val="grid_7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81" w:type="paragraph">
    <w:name w:val="grid_8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91" w:type="paragraph">
    <w:name w:val="grid_9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01" w:type="paragraph">
    <w:name w:val="grid_10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11" w:type="paragraph">
    <w:name w:val="grid_11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grid121" w:type="paragraph">
    <w:name w:val="grid_121"/>
    <w:basedOn w:val="Normal"/>
    <w:rsid w:val="006C5B01"/>
    <w:pPr>
      <w:spacing w:after="100" w:afterAutospacing="1" w:before="100" w:beforeAutospacing="1" w:line="432" w:lineRule="atLeast"/>
      <w:ind w:left="150" w:right="150"/>
    </w:pPr>
    <w:rPr>
      <w:rFonts w:ascii="Times New Roman" w:hAnsi="Times New Roman"/>
      <w:sz w:val="26"/>
      <w:szCs w:val="26"/>
      <w:lang w:val="hr-HR"/>
    </w:rPr>
  </w:style>
  <w:style w:customStyle="1" w:styleId="prefix12" w:type="paragraph">
    <w:name w:val="prefix_1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21" w:type="paragraph">
    <w:name w:val="prefix_2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31" w:type="paragraph">
    <w:name w:val="prefix_3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41" w:type="paragraph">
    <w:name w:val="prefix_4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51" w:type="paragraph">
    <w:name w:val="prefix_5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61" w:type="paragraph">
    <w:name w:val="prefix_6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71" w:type="paragraph">
    <w:name w:val="prefix_7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81" w:type="paragraph">
    <w:name w:val="prefix_8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91" w:type="paragraph">
    <w:name w:val="prefix_9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101" w:type="paragraph">
    <w:name w:val="prefix_10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prefix111" w:type="paragraph">
    <w:name w:val="prefix_11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2" w:type="paragraph">
    <w:name w:val="suffix_1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21" w:type="paragraph">
    <w:name w:val="suffix_2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31" w:type="paragraph">
    <w:name w:val="suffix_3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41" w:type="paragraph">
    <w:name w:val="suffix_4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51" w:type="paragraph">
    <w:name w:val="suffix_5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61" w:type="paragraph">
    <w:name w:val="suffix_6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71" w:type="paragraph">
    <w:name w:val="suffix_7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81" w:type="paragraph">
    <w:name w:val="suffix_8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91" w:type="paragraph">
    <w:name w:val="suffix_9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01" w:type="paragraph">
    <w:name w:val="suffix_10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suffix111" w:type="paragraph">
    <w:name w:val="suffix_11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estimonial1" w:type="paragraph">
    <w:name w:val="testimonial1"/>
    <w:basedOn w:val="Normal"/>
    <w:rsid w:val="006C5B01"/>
    <w:pPr>
      <w:spacing w:after="300" w:before="30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cont1" w:type="paragraph">
    <w:name w:val="cont1"/>
    <w:basedOn w:val="Normal"/>
    <w:rsid w:val="006C5B01"/>
    <w:pPr>
      <w:pBdr>
        <w:top w:color="CCCCCC" w:space="5" w:sz="6" w:val="single"/>
        <w:left w:color="CCCCCC" w:space="5" w:sz="6" w:val="single"/>
        <w:bottom w:color="CCCCCC" w:space="5" w:sz="6" w:val="single"/>
        <w:right w:color="CCCCCC" w:space="5" w:sz="6" w:val="single"/>
      </w:pBdr>
      <w:shd w:color="auto" w:fill="F9F9F9" w:val="clear"/>
      <w:spacing w:after="180" w:before="100" w:beforeAutospacing="1" w:line="384" w:lineRule="atLeast"/>
    </w:pPr>
    <w:rPr>
      <w:rFonts w:ascii="Times New Roman" w:hAnsi="Times New Roman"/>
      <w:szCs w:val="24"/>
      <w:lang w:val="hr-HR"/>
    </w:rPr>
  </w:style>
  <w:style w:customStyle="1" w:styleId="galleria-image1" w:type="paragraph">
    <w:name w:val="galleria-image1"/>
    <w:basedOn w:val="Normal"/>
    <w:rsid w:val="006C5B01"/>
    <w:pPr>
      <w:shd w:color="auto" w:fill="CCCCCC" w:val="clear"/>
      <w:spacing w:after="100" w:afterAutospacing="1" w:before="100" w:beforeAutospacing="1" w:line="432" w:lineRule="atLeast"/>
      <w:ind w:right="150"/>
    </w:pPr>
    <w:rPr>
      <w:rFonts w:ascii="Times New Roman" w:hAnsi="Times New Roman"/>
      <w:sz w:val="26"/>
      <w:szCs w:val="26"/>
      <w:lang w:val="hr-HR"/>
    </w:rPr>
  </w:style>
  <w:style w:customStyle="1" w:styleId="galleria-image2" w:type="paragraph">
    <w:name w:val="galleria-image2"/>
    <w:basedOn w:val="Normal"/>
    <w:rsid w:val="006C5B01"/>
    <w:pPr>
      <w:shd w:color="auto" w:fill="CCCCCC" w:val="clear"/>
      <w:spacing w:after="100" w:afterAutospacing="1" w:before="100" w:beforeAutospacing="1" w:line="432" w:lineRule="atLeast"/>
      <w:ind w:right="120"/>
    </w:pPr>
    <w:rPr>
      <w:rFonts w:ascii="Times New Roman" w:hAnsi="Times New Roman"/>
      <w:sz w:val="26"/>
      <w:szCs w:val="26"/>
      <w:lang w:val="hr-HR"/>
    </w:rPr>
  </w:style>
  <w:style w:customStyle="1" w:styleId="galleria-thumbnails1" w:type="paragraph">
    <w:name w:val="galleria-thumbnails1"/>
    <w:basedOn w:val="Normal"/>
    <w:rsid w:val="006C5B01"/>
    <w:pPr>
      <w:spacing w:after="100" w:afterAutospacing="1" w:before="225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nfo1" w:type="paragraph">
    <w:name w:val="galleria-info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galleria-info-text1" w:type="paragraph">
    <w:name w:val="galleria-info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shim1" w:type="paragraph">
    <w:name w:val="ext-shim1"/>
    <w:basedOn w:val="Normal"/>
    <w:rsid w:val="006C5B01"/>
    <w:pPr>
      <w:spacing w:after="100" w:afterAutospacing="1" w:before="45" w:line="432" w:lineRule="atLeast"/>
      <w:ind w:left="75"/>
    </w:pPr>
    <w:rPr>
      <w:rFonts w:ascii="Times New Roman" w:hAnsi="Times New Roman"/>
      <w:sz w:val="26"/>
      <w:szCs w:val="26"/>
      <w:lang w:val="hr-HR"/>
    </w:rPr>
  </w:style>
  <w:style w:customStyle="1" w:styleId="xstc1" w:type="paragraph">
    <w:name w:val="xst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c1" w:type="paragraph">
    <w:name w:val="xsb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l1" w:type="paragraph">
    <w:name w:val="xst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r1" w:type="paragraph">
    <w:name w:val="xst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l1" w:type="paragraph">
    <w:name w:val="xsb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r1" w:type="paragraph">
    <w:name w:val="xsb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c1" w:type="paragraph">
    <w:name w:val="xs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l1" w:type="paragraph">
    <w:name w:val="xsm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r1" w:type="paragraph">
    <w:name w:val="xsm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mc1" w:type="paragraph">
    <w:name w:val="xsm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t1" w:type="paragraph">
    <w:name w:val="x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sb1" w:type="paragraph">
    <w:name w:val="xsb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spacer1" w:type="paragraph">
    <w:name w:val="x-tab-strip-spacer1"/>
    <w:basedOn w:val="Normal"/>
    <w:rsid w:val="006C5B01"/>
    <w:pPr>
      <w:pBdr>
        <w:left w:color="D0D0D0" w:space="0" w:sz="6" w:val="single"/>
        <w:bottom w:color="D0D0D0" w:space="0" w:sz="6" w:val="single"/>
        <w:right w:color="D0D0D0" w:space="0" w:sz="6" w:val="single"/>
      </w:pBdr>
      <w:shd w:color="auto" w:fill="EAEAEA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tab-strip-spacer2" w:type="paragraph">
    <w:name w:val="x-tab-strip-spacer2"/>
    <w:basedOn w:val="Normal"/>
    <w:rsid w:val="006C5B01"/>
    <w:pPr>
      <w:pBdr>
        <w:top w:color="8DB2E3" w:space="0" w:sz="6" w:val="single"/>
        <w:left w:color="8DB2E3" w:space="0" w:sz="6" w:val="single"/>
        <w:right w:color="8DB2E3" w:space="0" w:sz="6" w:val="single"/>
      </w:pBdr>
      <w:shd w:color="auto" w:fill="DEECFD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tab-strip-spacer3" w:type="paragraph">
    <w:name w:val="x-tab-strip-spacer3"/>
    <w:basedOn w:val="Normal"/>
    <w:rsid w:val="006C5B01"/>
    <w:pPr>
      <w:pBdr>
        <w:left w:color="D0D0D0" w:space="0" w:sz="6" w:val="single"/>
        <w:bottom w:color="D0D0D0" w:space="0" w:sz="6" w:val="single"/>
        <w:right w:color="D0D0D0" w:space="0" w:sz="6" w:val="single"/>
      </w:pBdr>
      <w:shd w:color="auto" w:fill="EAEAEA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tab-strip-spacer4" w:type="paragraph">
    <w:name w:val="x-tab-strip-spacer4"/>
    <w:basedOn w:val="Normal"/>
    <w:rsid w:val="006C5B01"/>
    <w:pPr>
      <w:pBdr>
        <w:top w:color="8DB2E3" w:space="0" w:sz="6" w:val="single"/>
        <w:left w:color="8DB2E3" w:space="0" w:sz="6" w:val="single"/>
        <w:right w:color="8DB2E3" w:space="0" w:sz="6" w:val="single"/>
      </w:pBdr>
      <w:shd w:color="auto" w:fill="DEECFD" w:val="clear"/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tab-strip-text1" w:type="character">
    <w:name w:val="x-tab-strip-text1"/>
    <w:basedOn w:val="Zadanifontodlomka"/>
    <w:rsid w:val="006C5B01"/>
    <w:rPr>
      <w:rFonts w:ascii="Tahoma" w:cs="Tahoma" w:hAnsi="Tahoma" w:hint="default"/>
      <w:i w:val="0"/>
      <w:iCs w:val="0"/>
      <w:vanish w:val="0"/>
      <w:webHidden w:val="0"/>
      <w:color w:val="333333"/>
      <w:sz w:val="17"/>
      <w:szCs w:val="17"/>
      <w:specVanish w:val="0"/>
    </w:rPr>
  </w:style>
  <w:style w:customStyle="1" w:styleId="x-tab-right1" w:type="paragraph">
    <w:name w:val="x-tab-righ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text2" w:type="character">
    <w:name w:val="x-tab-strip-text2"/>
    <w:basedOn w:val="Zadanifontodlomka"/>
    <w:rsid w:val="006C5B01"/>
    <w:rPr>
      <w:rFonts w:ascii="Tahoma" w:cs="Tahoma" w:hAnsi="Tahoma" w:hint="default"/>
      <w:i w:val="0"/>
      <w:iCs w:val="0"/>
      <w:vanish w:val="0"/>
      <w:webHidden w:val="0"/>
      <w:color w:val="333333"/>
      <w:sz w:val="17"/>
      <w:szCs w:val="17"/>
      <w:specVanish w:val="0"/>
    </w:rPr>
  </w:style>
  <w:style w:customStyle="1" w:styleId="x-tab-strip-text3" w:type="character">
    <w:name w:val="x-tab-strip-text3"/>
    <w:basedOn w:val="Zadanifontodlomka"/>
    <w:rsid w:val="006C5B01"/>
    <w:rPr>
      <w:color w:val="111111"/>
    </w:rPr>
  </w:style>
  <w:style w:customStyle="1" w:styleId="x-tab-strip-text4" w:type="character">
    <w:name w:val="x-tab-strip-text4"/>
    <w:basedOn w:val="Zadanifontodlomka"/>
    <w:rsid w:val="006C5B01"/>
    <w:rPr>
      <w:b/>
      <w:bCs/>
      <w:color w:val="333333"/>
    </w:rPr>
  </w:style>
  <w:style w:customStyle="1" w:styleId="x-tabs-text1" w:type="paragraph">
    <w:name w:val="x-tabs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AAAAAA"/>
      <w:sz w:val="26"/>
      <w:szCs w:val="26"/>
      <w:lang w:val="hr-HR"/>
    </w:rPr>
  </w:style>
  <w:style w:customStyle="1" w:styleId="x-tab-right2" w:type="paragraph">
    <w:name w:val="x-tab-right2"/>
    <w:basedOn w:val="Normal"/>
    <w:rsid w:val="006C5B01"/>
    <w:pPr>
      <w:spacing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text5" w:type="character">
    <w:name w:val="x-tab-strip-text5"/>
    <w:basedOn w:val="Zadanifontodlomka"/>
    <w:rsid w:val="006C5B01"/>
    <w:rPr>
      <w:b/>
      <w:bCs/>
      <w:color w:val="333333"/>
    </w:rPr>
  </w:style>
  <w:style w:customStyle="1" w:styleId="x-tab-right3" w:type="paragraph">
    <w:name w:val="x-tab-right3"/>
    <w:basedOn w:val="Normal"/>
    <w:rsid w:val="006C5B01"/>
    <w:pPr>
      <w:spacing w:after="100" w:after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text6" w:type="character">
    <w:name w:val="x-tab-strip-text6"/>
    <w:basedOn w:val="Zadanifontodlomka"/>
    <w:rsid w:val="006C5B01"/>
    <w:rPr>
      <w:b/>
      <w:bCs/>
      <w:color w:val="333333"/>
    </w:rPr>
  </w:style>
  <w:style w:customStyle="1" w:styleId="x-tab-right4" w:type="paragraph">
    <w:name w:val="x-tab-right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left1" w:type="paragraph">
    <w:name w:val="x-tab-le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inner1" w:type="paragraph">
    <w:name w:val="x-tab-strip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right5" w:type="paragraph">
    <w:name w:val="x-tab-right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left2" w:type="paragraph">
    <w:name w:val="x-tab-lef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left3" w:type="paragraph">
    <w:name w:val="x-tab-left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close1" w:type="paragraph">
    <w:name w:val="x-tab-strip-clos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tab-left4" w:type="paragraph">
    <w:name w:val="x-tab-left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strip-wrap1" w:type="paragraph">
    <w:name w:val="x-tab-strip-wrap1"/>
    <w:basedOn w:val="Normal"/>
    <w:rsid w:val="006C5B01"/>
    <w:pPr>
      <w:spacing w:after="100" w:afterAutospacing="1" w:before="100" w:beforeAutospacing="1" w:line="432" w:lineRule="atLeast"/>
      <w:ind w:left="270" w:right="270"/>
    </w:pPr>
    <w:rPr>
      <w:rFonts w:ascii="Times New Roman" w:hAnsi="Times New Roman"/>
      <w:sz w:val="26"/>
      <w:szCs w:val="26"/>
      <w:lang w:val="hr-HR"/>
    </w:rPr>
  </w:style>
  <w:style w:customStyle="1" w:styleId="x-toolbar1" w:type="paragraph">
    <w:name w:val="x-toolbar1"/>
    <w:basedOn w:val="Normal"/>
    <w:rsid w:val="006C5B01"/>
    <w:pPr>
      <w:pBdr>
        <w:left w:color="D0D0D0" w:space="2" w:sz="6" w:val="single"/>
        <w:bottom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2" w:type="paragraph">
    <w:name w:val="x-toolbar2"/>
    <w:basedOn w:val="Normal"/>
    <w:rsid w:val="006C5B01"/>
    <w:pPr>
      <w:pBdr>
        <w:left w:color="D0D0D0" w:space="2" w:sz="6" w:val="single"/>
        <w:bottom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ext1" w:type="paragraph">
    <w:name w:val="x-form-text1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text2" w:type="paragraph">
    <w:name w:val="x-form-text2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text3" w:type="paragraph">
    <w:name w:val="x-form-text3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text4" w:type="paragraph">
    <w:name w:val="x-form-text4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7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panel-body1" w:type="paragraph">
    <w:name w:val="x-panel-body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2" w:type="paragraph">
    <w:name w:val="x-panel-body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wrap1" w:type="paragraph">
    <w:name w:val="x-form-check-wrap1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1" w:type="paragraph">
    <w:name w:val="x-form-radio-wrap1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wrap2" w:type="paragraph">
    <w:name w:val="x-form-check-wrap2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2" w:type="paragraph">
    <w:name w:val="x-form-radio-wrap2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1" w:type="paragraph">
    <w:name w:val="x-form-radio1"/>
    <w:basedOn w:val="Normal"/>
    <w:rsid w:val="006C5B01"/>
    <w:pPr>
      <w:spacing w:after="30" w:before="100" w:beforeAutospacing="1" w:line="432" w:lineRule="atLeast"/>
      <w:textAlignment w:val="bottom"/>
    </w:pPr>
    <w:rPr>
      <w:rFonts w:ascii="Times New Roman" w:hAnsi="Times New Roman"/>
      <w:sz w:val="26"/>
      <w:szCs w:val="26"/>
      <w:lang w:val="hr-HR"/>
    </w:rPr>
  </w:style>
  <w:style w:customStyle="1" w:styleId="x-form-trigger1" w:type="paragraph">
    <w:name w:val="x-form-trigger1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2" w:type="paragraph">
    <w:name w:val="x-form-trigger2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date-trigger1" w:type="paragraph">
    <w:name w:val="x-form-date-trigg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lear-trigger1" w:type="paragraph">
    <w:name w:val="x-form-clear-trigg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search-trigger1" w:type="paragraph">
    <w:name w:val="x-form-search-trigg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3" w:type="paragraph">
    <w:name w:val="x-form-trigger3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form-trigger4" w:type="paragraph">
    <w:name w:val="x-form-trigger4"/>
    <w:basedOn w:val="Normal"/>
    <w:rsid w:val="006C5B01"/>
    <w:pPr>
      <w:pBdr>
        <w:bottom w:color="7EADD9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-over1" w:type="paragraph">
    <w:name w:val="x-form-trigger-over1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rigger-click1" w:type="paragraph">
    <w:name w:val="x-form-trigger-click1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nvalid1" w:type="paragraph">
    <w:name w:val="x-form-invalid1"/>
    <w:basedOn w:val="Normal"/>
    <w:rsid w:val="006C5B01"/>
    <w:pPr>
      <w:pBdr>
        <w:top w:color="FF7870" w:space="0" w:sz="6" w:val="single"/>
        <w:left w:color="FF7870" w:space="0" w:sz="6" w:val="single"/>
        <w:bottom w:color="FF7870" w:space="0" w:sz="6" w:val="single"/>
        <w:right w:color="FF7870" w:space="0" w:sz="6" w:val="single"/>
      </w:pBdr>
      <w:shd w:color="auto" w:fill="FF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-wrap3" w:type="paragraph">
    <w:name w:val="x-form-check-wrap3"/>
    <w:basedOn w:val="Normal"/>
    <w:rsid w:val="006C5B01"/>
    <w:pPr>
      <w:shd w:color="auto" w:fill="FFFFFF" w:val="clear"/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3" w:type="paragraph">
    <w:name w:val="x-form-radio-wrap3"/>
    <w:basedOn w:val="Normal"/>
    <w:rsid w:val="006C5B01"/>
    <w:pPr>
      <w:shd w:color="auto" w:fill="FFFFFF" w:val="clear"/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checkbox1" w:type="paragraph">
    <w:name w:val="x-form-checkbox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element1" w:type="paragraph">
    <w:name w:val="x-form-elemen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item1" w:type="paragraph">
    <w:name w:val="x-form-item1"/>
    <w:basedOn w:val="Normal"/>
    <w:rsid w:val="006C5B01"/>
    <w:pPr>
      <w:spacing w:after="30" w:before="100" w:beforeAutospacing="1" w:line="432" w:lineRule="atLeast"/>
    </w:pPr>
    <w:rPr>
      <w:rFonts w:ascii="Tahoma" w:cs="Tahoma" w:hAnsi="Tahoma"/>
      <w:sz w:val="18"/>
      <w:szCs w:val="18"/>
      <w:lang w:val="hr-HR"/>
    </w:rPr>
  </w:style>
  <w:style w:customStyle="1" w:styleId="x-form-field1" w:type="paragraph">
    <w:name w:val="x-form-field1"/>
    <w:basedOn w:val="Normal"/>
    <w:rsid w:val="006C5B01"/>
    <w:pPr>
      <w:spacing w:line="432" w:lineRule="atLeast"/>
    </w:pPr>
    <w:rPr>
      <w:rFonts w:cs="Arial"/>
      <w:sz w:val="17"/>
      <w:szCs w:val="17"/>
      <w:lang w:val="hr-HR"/>
    </w:rPr>
  </w:style>
  <w:style w:customStyle="1" w:styleId="x-form-text5" w:type="paragraph">
    <w:name w:val="x-form-text5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field2" w:type="paragraph">
    <w:name w:val="x-form-field2"/>
    <w:basedOn w:val="Normal"/>
    <w:rsid w:val="006C5B01"/>
    <w:pPr>
      <w:spacing w:line="432" w:lineRule="atLeast"/>
    </w:pPr>
    <w:rPr>
      <w:rFonts w:cs="Arial"/>
      <w:sz w:val="18"/>
      <w:szCs w:val="18"/>
      <w:lang w:val="hr-HR"/>
    </w:rPr>
  </w:style>
  <w:style w:customStyle="1" w:styleId="x-form-text6" w:type="paragraph">
    <w:name w:val="x-form-text6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text7" w:type="paragraph">
    <w:name w:val="x-form-text7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select-one1" w:type="paragraph">
    <w:name w:val="x-form-select-one1"/>
    <w:basedOn w:val="Normal"/>
    <w:rsid w:val="006C5B01"/>
    <w:pPr>
      <w:pBdr>
        <w:top w:color="B5B8C8" w:space="0" w:sz="6" w:val="single"/>
        <w:left w:color="B5B8C8" w:space="0" w:sz="6" w:val="single"/>
        <w:bottom w:color="B5B8C8" w:space="0" w:sz="6" w:val="single"/>
        <w:right w:color="B5B8C8" w:space="0" w:sz="6" w:val="single"/>
      </w:pBdr>
      <w:shd w:color="auto" w:fill="FFFFFF" w:val="clear"/>
      <w:spacing w:after="100" w:afterAutospacing="1" w:before="100" w:beforeAutospacing="1"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num-field1" w:type="paragraph">
    <w:name w:val="x-form-num-field1"/>
    <w:basedOn w:val="Normal"/>
    <w:rsid w:val="006C5B01"/>
    <w:pPr>
      <w:spacing w:after="100" w:afterAutospacing="1" w:before="100" w:beforeAutospacing="1" w:line="432" w:lineRule="atLeast"/>
      <w:jc w:val="right"/>
    </w:pPr>
    <w:rPr>
      <w:rFonts w:ascii="Times New Roman" w:hAnsi="Times New Roman"/>
      <w:sz w:val="26"/>
      <w:szCs w:val="26"/>
      <w:lang w:val="hr-HR"/>
    </w:rPr>
  </w:style>
  <w:style w:customStyle="1" w:styleId="x-form-trigger5" w:type="paragraph">
    <w:name w:val="x-form-trigger5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1" w:type="paragraph">
    <w:name w:val="x-btn1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form-btns-center1" w:type="paragraph">
    <w:name w:val="x-form-btns-center1"/>
    <w:basedOn w:val="Normal"/>
    <w:rsid w:val="006C5B01"/>
    <w:pPr>
      <w:spacing w:after="100" w:afterAutospacing="1" w:before="100" w:beforeAutospacing="1" w:line="432" w:lineRule="atLeast"/>
      <w:jc w:val="center"/>
    </w:pPr>
    <w:rPr>
      <w:rFonts w:ascii="Times New Roman" w:hAnsi="Times New Roman"/>
      <w:sz w:val="26"/>
      <w:szCs w:val="26"/>
      <w:lang w:val="hr-HR"/>
    </w:rPr>
  </w:style>
  <w:style w:customStyle="1" w:styleId="x-fieldset1" w:type="paragraph">
    <w:name w:val="x-fieldset1"/>
    <w:basedOn w:val="Normal"/>
    <w:rsid w:val="006C5B01"/>
    <w:pPr>
      <w:pBdr>
        <w:top w:color="D6D6D6" w:space="8" w:sz="6" w:val="single"/>
        <w:left w:color="D6D6D6" w:space="8" w:sz="6" w:val="single"/>
        <w:bottom w:color="D6D6D6" w:space="8" w:sz="6" w:val="single"/>
        <w:right w:color="D6D6D6" w:space="8" w:sz="6" w:val="single"/>
      </w:pBdr>
      <w:spacing w:after="150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-toggle1" w:type="paragraph">
    <w:name w:val="x-tool-toggle1"/>
    <w:basedOn w:val="Normal"/>
    <w:rsid w:val="006C5B01"/>
    <w:pPr>
      <w:spacing w:after="100" w:afterAutospacing="1" w:before="100" w:beforeAutospacing="1" w:line="432" w:lineRule="atLeast"/>
      <w:ind w:right="45"/>
    </w:pPr>
    <w:rPr>
      <w:rFonts w:ascii="Times New Roman" w:hAnsi="Times New Roman"/>
      <w:sz w:val="26"/>
      <w:szCs w:val="26"/>
      <w:lang w:val="hr-HR"/>
    </w:rPr>
  </w:style>
  <w:style w:customStyle="1" w:styleId="x-btn-text1" w:type="paragraph">
    <w:name w:val="x-btn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center1" w:type="paragraph">
    <w:name w:val="x-btn-center1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text2" w:type="paragraph">
    <w:name w:val="x-btn-tex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text3" w:type="paragraph">
    <w:name w:val="x-btn-text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center2" w:type="paragraph">
    <w:name w:val="x-btn-center2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3" w:type="paragraph">
    <w:name w:val="x-btn-center3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4" w:type="paragraph">
    <w:name w:val="x-btn-center4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left1" w:type="paragraph">
    <w:name w:val="x-btn-left1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1" w:type="paragraph">
    <w:name w:val="x-btn-right1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5" w:type="paragraph">
    <w:name w:val="x-btn-center5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toolbar3" w:type="paragraph">
    <w:name w:val="x-toolbar3"/>
    <w:basedOn w:val="Normal"/>
    <w:rsid w:val="006C5B01"/>
    <w:pP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4" w:type="paragraph">
    <w:name w:val="x-toolbar4"/>
    <w:basedOn w:val="Normal"/>
    <w:rsid w:val="006C5B01"/>
    <w:pP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tem-disabled1" w:type="paragraph">
    <w:name w:val="x-item-disabled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808080"/>
      <w:sz w:val="26"/>
      <w:szCs w:val="26"/>
      <w:lang w:val="hr-HR"/>
    </w:rPr>
  </w:style>
  <w:style w:customStyle="1" w:styleId="x-btn-left2" w:type="paragraph">
    <w:name w:val="x-btn-left2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2" w:type="paragraph">
    <w:name w:val="x-btn-right2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6" w:type="paragraph">
    <w:name w:val="x-btn-center6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left3" w:type="paragraph">
    <w:name w:val="x-btn-left3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3" w:type="paragraph">
    <w:name w:val="x-btn-right3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7" w:type="paragraph">
    <w:name w:val="x-btn-center7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CCCCCC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left4" w:type="paragraph">
    <w:name w:val="x-btn-left4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left5" w:type="paragraph">
    <w:name w:val="x-btn-left5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left6" w:type="paragraph">
    <w:name w:val="x-btn-left6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4" w:type="paragraph">
    <w:name w:val="x-btn-right4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5" w:type="paragraph">
    <w:name w:val="x-btn-right5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right6" w:type="paragraph">
    <w:name w:val="x-btn-right6"/>
    <w:basedOn w:val="Normal"/>
    <w:rsid w:val="006C5B01"/>
    <w:pPr>
      <w:spacing w:after="100" w:afterAutospacing="1" w:before="100" w:beforeAutospacing="1" w:line="15" w:lineRule="atLeast"/>
    </w:pPr>
    <w:rPr>
      <w:rFonts w:ascii="Times New Roman" w:hAnsi="Times New Roman"/>
      <w:sz w:val="2"/>
      <w:szCs w:val="2"/>
      <w:lang w:val="hr-HR"/>
    </w:rPr>
  </w:style>
  <w:style w:customStyle="1" w:styleId="x-btn-center8" w:type="paragraph">
    <w:name w:val="x-btn-center8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9" w:type="paragraph">
    <w:name w:val="x-btn-center9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10" w:type="paragraph">
    <w:name w:val="x-btn-center10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ytb-text1" w:type="paragraph">
    <w:name w:val="ytb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ytb-sep1" w:type="paragraph">
    <w:name w:val="ytb-sep1"/>
    <w:basedOn w:val="Normal"/>
    <w:rsid w:val="006C5B01"/>
    <w:pPr>
      <w:spacing w:line="432" w:lineRule="atLeast"/>
      <w:ind w:left="30" w:right="30"/>
    </w:pPr>
    <w:rPr>
      <w:rFonts w:ascii="Times New Roman" w:hAnsi="Times New Roman"/>
      <w:sz w:val="2"/>
      <w:szCs w:val="2"/>
      <w:lang w:val="hr-HR"/>
    </w:rPr>
  </w:style>
  <w:style w:customStyle="1" w:styleId="ytb-spacer1" w:type="paragraph">
    <w:name w:val="ytb-spac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loading1" w:type="paragraph">
    <w:name w:val="x-tbar-loading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first1" w:type="paragraph">
    <w:name w:val="x-tbar-page-fir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last1" w:type="paragraph">
    <w:name w:val="x-tbar-page-la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next1" w:type="paragraph">
    <w:name w:val="x-tbar-page-n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bar-page-prev1" w:type="paragraph">
    <w:name w:val="x-tbar-page-prev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tatus-text1" w:type="paragraph">
    <w:name w:val="x-status-text1"/>
    <w:basedOn w:val="Normal"/>
    <w:rsid w:val="006C5B01"/>
    <w:pPr>
      <w:spacing w:line="315" w:lineRule="atLeast"/>
    </w:pPr>
    <w:rPr>
      <w:rFonts w:ascii="Tahoma" w:cs="Tahoma" w:hAnsi="Tahoma"/>
      <w:color w:val="000000"/>
      <w:sz w:val="18"/>
      <w:szCs w:val="18"/>
      <w:lang w:val="hr-HR"/>
    </w:rPr>
  </w:style>
  <w:style w:customStyle="1" w:styleId="x-status-busy1" w:type="paragraph">
    <w:name w:val="x-status-busy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tatus-text-panel1" w:type="paragraph">
    <w:name w:val="x-status-text-panel1"/>
    <w:basedOn w:val="Normal"/>
    <w:rsid w:val="006C5B01"/>
    <w:pPr>
      <w:pBdr>
        <w:top w:color="99BBE8" w:space="2" w:sz="6" w:val="single"/>
        <w:left w:color="99BBE8" w:space="4" w:sz="6" w:val="single"/>
        <w:bottom w:color="FFFFFF" w:space="2" w:sz="6" w:val="single"/>
        <w:right w:color="FFFFFF" w:space="6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east1" w:type="paragraph">
    <w:name w:val="x-resizable-handle-east1"/>
    <w:basedOn w:val="Normal"/>
    <w:rsid w:val="006C5B01"/>
    <w:pPr>
      <w:spacing w:after="100" w:afterAutospacing="1" w:before="100" w:beforeAutospacing="1" w:line="432" w:lineRule="atLeast"/>
      <w:ind w:right="-15"/>
    </w:pPr>
    <w:rPr>
      <w:rFonts w:ascii="Times New Roman" w:hAnsi="Times New Roman"/>
      <w:sz w:val="26"/>
      <w:szCs w:val="26"/>
      <w:lang w:val="hr-HR"/>
    </w:rPr>
  </w:style>
  <w:style w:customStyle="1" w:styleId="x-resizable-handle-south1" w:type="paragraph">
    <w:name w:val="x-resizable-handle-south1"/>
    <w:basedOn w:val="Normal"/>
    <w:rsid w:val="006C5B01"/>
    <w:pPr>
      <w:spacing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east2" w:type="paragraph">
    <w:name w:val="x-resizable-handle-ea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east3" w:type="paragraph">
    <w:name w:val="x-resizable-handle-east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west1" w:type="paragraph">
    <w:name w:val="x-resizable-handle-we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west2" w:type="paragraph">
    <w:name w:val="x-resizable-handle-we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2" w:type="paragraph">
    <w:name w:val="x-resizable-handle-south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3" w:type="paragraph">
    <w:name w:val="x-resizable-handle-south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1" w:type="paragraph">
    <w:name w:val="x-resizable-handle-north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2" w:type="paragraph">
    <w:name w:val="x-resizable-handle-north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east1" w:type="paragraph">
    <w:name w:val="x-resizable-handle-southea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east2" w:type="paragraph">
    <w:name w:val="x-resizable-handle-southea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west1" w:type="paragraph">
    <w:name w:val="x-resizable-handle-northwe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west2" w:type="paragraph">
    <w:name w:val="x-resizable-handle-northwe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east1" w:type="paragraph">
    <w:name w:val="x-resizable-handle-northea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northeast2" w:type="paragraph">
    <w:name w:val="x-resizable-handle-northea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west1" w:type="paragraph">
    <w:name w:val="x-resizable-handle-southwes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-southwest2" w:type="paragraph">
    <w:name w:val="x-resizable-handle-southwest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3" w:type="paragraph">
    <w:name w:val="x-panel-body3"/>
    <w:basedOn w:val="Normal"/>
    <w:rsid w:val="006C5B01"/>
    <w:pPr>
      <w:pBdr>
        <w:top w:color="D0D0D0" w:space="0" w:sz="6" w:val="single"/>
        <w:left w:color="D0D0D0" w:space="0" w:sz="6" w:val="single"/>
        <w:bottom w:color="D0D0D0" w:space="0" w:sz="6" w:val="single"/>
        <w:right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marker-hd1" w:type="paragraph">
    <w:name w:val="x-grid3-marker-hd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marker1" w:type="paragraph">
    <w:name w:val="x-grid3-mark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1" w:type="paragraph">
    <w:name w:val="x-grid3-cell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1" w:type="paragraph">
    <w:name w:val="x-grid3-hd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2" w:type="paragraph">
    <w:name w:val="x-grid3-cell-inn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2" w:type="paragraph">
    <w:name w:val="x-grid3-hd-inn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pop-inner1" w:type="paragraph">
    <w:name w:val="x-grid3-header-pop-inner1"/>
    <w:basedOn w:val="Normal"/>
    <w:rsid w:val="006C5B01"/>
    <w:pPr>
      <w:pBdr>
        <w:left w:color="EEEEE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eader-pop-inner2" w:type="paragraph">
    <w:name w:val="x-grid3-header-pop-inner2"/>
    <w:basedOn w:val="Normal"/>
    <w:rsid w:val="006C5B01"/>
    <w:pPr>
      <w:pBdr>
        <w:left w:color="EEEEE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3" w:type="paragraph">
    <w:name w:val="x-grid3-hd-inner3"/>
    <w:basedOn w:val="Normal"/>
    <w:rsid w:val="006C5B01"/>
    <w:pP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4" w:type="paragraph">
    <w:name w:val="x-grid3-hd-inner4"/>
    <w:basedOn w:val="Normal"/>
    <w:rsid w:val="006C5B01"/>
    <w:pP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5" w:type="paragraph">
    <w:name w:val="x-grid3-hd-inner5"/>
    <w:basedOn w:val="Normal"/>
    <w:rsid w:val="006C5B01"/>
    <w:pP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6" w:type="paragraph">
    <w:name w:val="x-grid3-hd-inner6"/>
    <w:basedOn w:val="Normal"/>
    <w:rsid w:val="006C5B01"/>
    <w:pP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sort-icon1" w:type="paragraph">
    <w:name w:val="x-grid3-sort-icon1"/>
    <w:basedOn w:val="Normal"/>
    <w:rsid w:val="006C5B01"/>
    <w:pPr>
      <w:spacing w:after="100" w:afterAutospacing="1" w:before="100" w:beforeAutospacing="1" w:line="432" w:lineRule="atLeast"/>
      <w:ind w:left="45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grid3-sort-icon2" w:type="paragraph">
    <w:name w:val="x-grid3-sort-icon2"/>
    <w:basedOn w:val="Normal"/>
    <w:rsid w:val="006C5B01"/>
    <w:pPr>
      <w:spacing w:after="100" w:afterAutospacing="1" w:before="100" w:beforeAutospacing="1" w:line="432" w:lineRule="atLeast"/>
      <w:ind w:left="45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grid3-hd-inner7" w:type="paragraph">
    <w:name w:val="x-grid3-hd-inner7"/>
    <w:basedOn w:val="Normal"/>
    <w:rsid w:val="006C5B01"/>
    <w:pPr>
      <w:pBdr>
        <w:top w:color="AACCF6" w:space="2" w:sz="6" w:val="single"/>
        <w:left w:color="AACCF6" w:space="2" w:sz="6" w:val="single"/>
        <w:bottom w:color="AACCF6" w:space="2" w:sz="6" w:val="single"/>
        <w:right w:color="AACCF6" w:space="2" w:sz="6" w:val="single"/>
      </w:pBdr>
      <w:shd w:color="auto" w:fill="EBF3FD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text1" w:type="paragraph">
    <w:name w:val="x-grid3-cell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x-toolbar5" w:type="paragraph">
    <w:name w:val="x-toolbar5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6" w:type="paragraph">
    <w:name w:val="x-toolbar6"/>
    <w:basedOn w:val="Normal"/>
    <w:rsid w:val="006C5B01"/>
    <w:pPr>
      <w:pBdr>
        <w:top w:color="A9BFD3" w:space="2" w:sz="6" w:val="single"/>
        <w:lef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1" w:type="paragraph">
    <w:name w:val="x-grid3-cel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3" w:type="paragraph">
    <w:name w:val="x-grid3-cell-inner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name1" w:type="paragraph">
    <w:name w:val="x-grid3-td-name1"/>
    <w:basedOn w:val="Normal"/>
    <w:rsid w:val="006C5B01"/>
    <w:pPr>
      <w:pBdr>
        <w:right w:color="EEEEEE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-icon1" w:type="paragraph">
    <w:name w:val="x-menu-item-icon1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2" w:type="paragraph">
    <w:name w:val="x-menu-item-icon2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3" w:type="paragraph">
    <w:name w:val="x-menu-item-icon3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4" w:type="paragraph">
    <w:name w:val="x-menu-item-icon4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grid3-dd-wrap1" w:type="paragraph">
    <w:name w:val="x-grid3-dd-wrap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btn1" w:type="paragraph">
    <w:name w:val="x-grid3-hd-btn1"/>
    <w:basedOn w:val="Normal"/>
    <w:rsid w:val="006C5B01"/>
    <w:pP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btn2" w:type="paragraph">
    <w:name w:val="x-grid3-hd-btn2"/>
    <w:basedOn w:val="Normal"/>
    <w:rsid w:val="006C5B01"/>
    <w:pPr>
      <w:shd w:color="auto" w:fill="C3DAF9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expander1" w:type="paragraph">
    <w:name w:val="x-grid3-td-expan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checker1" w:type="paragraph">
    <w:name w:val="x-grid3-td-check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numberer1" w:type="paragraph">
    <w:name w:val="x-grid3-td-number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4" w:type="paragraph">
    <w:name w:val="x-grid3-cell-inner4"/>
    <w:basedOn w:val="Normal"/>
    <w:rsid w:val="006C5B01"/>
    <w:pPr>
      <w:spacing w:after="100" w:afterAutospacing="1" w:before="100" w:beforeAutospacing="1" w:line="432" w:lineRule="atLeast"/>
      <w:jc w:val="right"/>
    </w:pPr>
    <w:rPr>
      <w:rFonts w:ascii="Times New Roman" w:hAnsi="Times New Roman"/>
      <w:color w:val="444444"/>
      <w:sz w:val="26"/>
      <w:szCs w:val="26"/>
      <w:lang w:val="hr-HR"/>
    </w:rPr>
  </w:style>
  <w:style w:customStyle="1" w:styleId="x-grid3-td-numberer2" w:type="paragraph">
    <w:name w:val="x-grid3-td-number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checker2" w:type="paragraph">
    <w:name w:val="x-grid3-td-check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td-expander2" w:type="paragraph">
    <w:name w:val="x-grid3-td-expand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-group-body1" w:type="paragraph">
    <w:name w:val="x-grid-group-body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vanish/>
      <w:sz w:val="26"/>
      <w:szCs w:val="26"/>
      <w:lang w:val="hr-HR"/>
    </w:rPr>
  </w:style>
  <w:style w:customStyle="1" w:styleId="x-dd-drag-ghost1" w:type="paragraph">
    <w:name w:val="x-dd-drag-ghost1"/>
    <w:basedOn w:val="Normal"/>
    <w:rsid w:val="006C5B01"/>
    <w:pPr>
      <w:spacing w:after="100" w:afterAutospacing="1" w:before="100" w:beforeAutospacing="1" w:line="432" w:lineRule="atLeast"/>
    </w:pPr>
    <w:rPr>
      <w:rFonts w:cs="Arial"/>
      <w:color w:val="000000"/>
      <w:sz w:val="17"/>
      <w:szCs w:val="17"/>
      <w:lang w:val="hr-HR"/>
    </w:rPr>
  </w:style>
  <w:style w:customStyle="1" w:styleId="x-dd-drop-icon1" w:type="paragraph">
    <w:name w:val="x-dd-drop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2" w:type="paragraph">
    <w:name w:val="x-dd-drop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3" w:type="paragraph">
    <w:name w:val="x-dd-drop-icon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4" w:type="paragraph">
    <w:name w:val="x-panel-body4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icon1" w:type="paragraph">
    <w:name w:val="x-tree-node-icon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-icon2" w:type="paragraph">
    <w:name w:val="x-tree-node-icon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-icon3" w:type="paragraph">
    <w:name w:val="x-tree-node-icon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-icon4" w:type="paragraph">
    <w:name w:val="x-tree-node-icon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icon5" w:type="paragraph">
    <w:name w:val="x-tree-node-icon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elbow1" w:type="paragraph">
    <w:name w:val="x-tree-elbow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plus1" w:type="paragraph">
    <w:name w:val="x-tree-elbow-plus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minus1" w:type="paragraph">
    <w:name w:val="x-tree-elbow-minus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1" w:type="paragraph">
    <w:name w:val="x-tree-elbow-end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plus1" w:type="paragraph">
    <w:name w:val="x-tree-elbow-end-plus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minus1" w:type="paragraph">
    <w:name w:val="x-tree-elbow-end-minus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line1" w:type="paragraph">
    <w:name w:val="x-tree-elbow-line1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2" w:type="paragraph">
    <w:name w:val="x-tree-elbow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plus2" w:type="paragraph">
    <w:name w:val="x-tree-elbow-plus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minus2" w:type="paragraph">
    <w:name w:val="x-tree-elbow-minus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2" w:type="paragraph">
    <w:name w:val="x-tree-elbow-end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plus2" w:type="paragraph">
    <w:name w:val="x-tree-elbow-end-plus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minus2" w:type="paragraph">
    <w:name w:val="x-tree-elbow-end-minus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line2" w:type="paragraph">
    <w:name w:val="x-tree-elbow-line2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3" w:type="paragraph">
    <w:name w:val="x-tree-elbow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plus3" w:type="paragraph">
    <w:name w:val="x-tree-elbow-plus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minus3" w:type="paragraph">
    <w:name w:val="x-tree-elbow-minus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3" w:type="paragraph">
    <w:name w:val="x-tree-elbow-end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plus3" w:type="paragraph">
    <w:name w:val="x-tree-elbow-end-plus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end-minus3" w:type="paragraph">
    <w:name w:val="x-tree-elbow-end-minus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elbow-line3" w:type="paragraph">
    <w:name w:val="x-tree-elbow-line3"/>
    <w:basedOn w:val="Normal"/>
    <w:rsid w:val="006C5B01"/>
    <w:pPr>
      <w:spacing w:line="432" w:lineRule="atLeast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ree-node-inline-icon1" w:type="paragraph">
    <w:name w:val="x-tree-node-inline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node-over1" w:type="paragraph">
    <w:name w:val="x-tree-node-over1"/>
    <w:basedOn w:val="Normal"/>
    <w:rsid w:val="006C5B01"/>
    <w:pPr>
      <w:shd w:color="auto" w:fill="EE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ree-selected1" w:type="paragraph">
    <w:name w:val="x-tree-selected1"/>
    <w:basedOn w:val="Normal"/>
    <w:rsid w:val="006C5B01"/>
    <w:pPr>
      <w:shd w:color="auto" w:fill="D9E8FB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4" w:type="paragraph">
    <w:name w:val="x-dd-drop-icon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5" w:type="paragraph">
    <w:name w:val="x-dd-drop-icon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6" w:type="paragraph">
    <w:name w:val="x-dd-drop-icon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d-drop-icon7" w:type="paragraph">
    <w:name w:val="x-dd-drop-icon7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left7" w:type="paragraph">
    <w:name w:val="x-btn-left7"/>
    <w:basedOn w:val="Normal"/>
    <w:rsid w:val="006C5B01"/>
    <w:pPr>
      <w:spacing w:after="100" w:afterAutospacing="1" w:before="100" w:beforeAutospacing="1" w:line="15" w:lineRule="atLeast"/>
      <w:textAlignment w:val="center"/>
    </w:pPr>
    <w:rPr>
      <w:rFonts w:ascii="Times New Roman" w:hAnsi="Times New Roman"/>
      <w:sz w:val="2"/>
      <w:szCs w:val="2"/>
      <w:lang w:val="hr-HR"/>
    </w:rPr>
  </w:style>
  <w:style w:customStyle="1" w:styleId="x-btn-center11" w:type="paragraph">
    <w:name w:val="x-btn-center11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right7" w:type="paragraph">
    <w:name w:val="x-btn-right7"/>
    <w:basedOn w:val="Normal"/>
    <w:rsid w:val="006C5B01"/>
    <w:pPr>
      <w:spacing w:after="100" w:afterAutospacing="1" w:before="100" w:beforeAutospacing="1" w:line="15" w:lineRule="atLeast"/>
      <w:textAlignment w:val="center"/>
    </w:pPr>
    <w:rPr>
      <w:rFonts w:ascii="Times New Roman" w:hAnsi="Times New Roman"/>
      <w:sz w:val="2"/>
      <w:szCs w:val="2"/>
      <w:lang w:val="hr-HR"/>
    </w:rPr>
  </w:style>
  <w:style w:customStyle="1" w:styleId="x-btn-text4" w:type="paragraph">
    <w:name w:val="x-btn-text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FFFFFF"/>
      <w:sz w:val="26"/>
      <w:szCs w:val="26"/>
      <w:lang w:val="hr-HR"/>
    </w:rPr>
  </w:style>
  <w:style w:customStyle="1" w:styleId="x-date-active1" w:type="paragraph">
    <w:name w:val="x-date-activ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26"/>
      <w:szCs w:val="26"/>
      <w:lang w:val="hr-HR"/>
    </w:rPr>
  </w:style>
  <w:style w:customStyle="1" w:styleId="x-menu-item1" w:type="paragraph">
    <w:name w:val="x-menu-item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000000"/>
      <w:sz w:val="15"/>
      <w:szCs w:val="15"/>
      <w:lang w:val="hr-HR"/>
    </w:rPr>
  </w:style>
  <w:style w:customStyle="1" w:styleId="x-menu-item-icon5" w:type="paragraph">
    <w:name w:val="x-menu-item-icon5"/>
    <w:basedOn w:val="Normal"/>
    <w:rsid w:val="006C5B01"/>
    <w:pPr>
      <w:spacing w:line="432" w:lineRule="atLeast"/>
      <w:ind w:right="75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tip-close1" w:type="paragraph">
    <w:name w:val="x-tip-close1"/>
    <w:basedOn w:val="Normal"/>
    <w:rsid w:val="006C5B01"/>
    <w:pPr>
      <w:spacing w:after="30" w:line="432" w:lineRule="atLeast"/>
      <w:ind w:left="30"/>
    </w:pPr>
    <w:rPr>
      <w:rFonts w:ascii="Times New Roman" w:hAnsi="Times New Roman"/>
      <w:vanish/>
      <w:sz w:val="26"/>
      <w:szCs w:val="26"/>
      <w:lang w:val="hr-HR"/>
    </w:rPr>
  </w:style>
  <w:style w:customStyle="1" w:styleId="x-tip-tc1" w:type="paragraph">
    <w:name w:val="x-tip-t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l1" w:type="paragraph">
    <w:name w:val="x-tip-t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r1" w:type="paragraph">
    <w:name w:val="x-tip-t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c1" w:type="paragraph">
    <w:name w:val="x-tip-b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l1" w:type="paragraph">
    <w:name w:val="x-tip-b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r1" w:type="paragraph">
    <w:name w:val="x-tip-b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c1" w:type="paragraph">
    <w:name w:val="x-tip-mc1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tip-ml1" w:type="paragraph">
    <w:name w:val="x-tip-ml1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r1" w:type="paragraph">
    <w:name w:val="x-tip-m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header1" w:type="paragraph">
    <w:name w:val="x-tip-header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tip-tc2" w:type="paragraph">
    <w:name w:val="x-tip-tc2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tip-header-text1" w:type="paragraph">
    <w:name w:val="x-tip-header-text1"/>
    <w:basedOn w:val="Normal"/>
    <w:rsid w:val="006C5B01"/>
    <w:pPr>
      <w:spacing w:after="30" w:line="432" w:lineRule="atLeast"/>
    </w:pPr>
    <w:rPr>
      <w:rFonts w:ascii="Tahoma" w:cs="Tahoma" w:hAnsi="Tahoma"/>
      <w:b/>
      <w:bCs/>
      <w:color w:val="444444"/>
      <w:sz w:val="17"/>
      <w:szCs w:val="17"/>
      <w:lang w:val="hr-HR"/>
    </w:rPr>
  </w:style>
  <w:style w:customStyle="1" w:styleId="x-tip-body1" w:type="paragraph">
    <w:name w:val="x-tip-body1"/>
    <w:basedOn w:val="Normal"/>
    <w:rsid w:val="006C5B01"/>
    <w:pPr>
      <w:spacing w:after="100" w:afterAutospacing="1" w:before="100" w:beforeAutospacing="1" w:line="210" w:lineRule="atLeast"/>
    </w:pPr>
    <w:rPr>
      <w:rFonts w:ascii="Tahoma" w:cs="Tahoma" w:hAnsi="Tahoma"/>
      <w:color w:val="444444"/>
      <w:sz w:val="17"/>
      <w:szCs w:val="17"/>
      <w:lang w:val="hr-HR"/>
    </w:rPr>
  </w:style>
  <w:style w:customStyle="1" w:styleId="loading-indicator1" w:type="paragraph">
    <w:name w:val="loading-indicator1"/>
    <w:basedOn w:val="Normal"/>
    <w:rsid w:val="006C5B01"/>
    <w:pPr>
      <w:spacing w:line="240" w:lineRule="atLeast"/>
    </w:pPr>
    <w:rPr>
      <w:rFonts w:ascii="Times New Roman" w:hAnsi="Times New Roman"/>
      <w:sz w:val="17"/>
      <w:szCs w:val="17"/>
      <w:lang w:val="hr-HR"/>
    </w:rPr>
  </w:style>
  <w:style w:customStyle="1" w:styleId="x-tip-tc3" w:type="paragraph">
    <w:name w:val="x-tip-tc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l2" w:type="paragraph">
    <w:name w:val="x-tip-t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r2" w:type="paragraph">
    <w:name w:val="x-tip-t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c2" w:type="paragraph">
    <w:name w:val="x-tip-bc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l2" w:type="paragraph">
    <w:name w:val="x-tip-b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l2" w:type="paragraph">
    <w:name w:val="x-tip-m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mr2" w:type="paragraph">
    <w:name w:val="x-tip-m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ody2" w:type="paragraph">
    <w:name w:val="x-tip-body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enu-item-icon6" w:type="paragraph">
    <w:name w:val="x-menu-item-icon6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7" w:type="paragraph">
    <w:name w:val="x-menu-item-icon7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8" w:type="paragraph">
    <w:name w:val="x-menu-item-icon8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menu-item-icon9" w:type="paragraph">
    <w:name w:val="x-menu-item-icon9"/>
    <w:basedOn w:val="Normal"/>
    <w:rsid w:val="006C5B01"/>
    <w:pPr>
      <w:spacing w:line="432" w:lineRule="atLeast"/>
      <w:ind w:right="120"/>
      <w:textAlignment w:val="top"/>
    </w:pPr>
    <w:rPr>
      <w:rFonts w:ascii="Times New Roman" w:hAnsi="Times New Roman"/>
      <w:sz w:val="26"/>
      <w:szCs w:val="26"/>
      <w:lang w:val="hr-HR"/>
    </w:rPr>
  </w:style>
  <w:style w:customStyle="1" w:styleId="x-color-palette1" w:type="paragraph">
    <w:name w:val="x-color-palette1"/>
    <w:basedOn w:val="Normal"/>
    <w:rsid w:val="006C5B01"/>
    <w:pPr>
      <w:spacing w:after="100" w:afterAutospacing="1" w:before="100" w:beforeAutospacing="1" w:line="432" w:lineRule="atLeast"/>
      <w:ind w:left="390" w:right="60"/>
    </w:pPr>
    <w:rPr>
      <w:rFonts w:ascii="Times New Roman" w:hAnsi="Times New Roman"/>
      <w:sz w:val="26"/>
      <w:szCs w:val="26"/>
      <w:lang w:val="hr-HR"/>
    </w:rPr>
  </w:style>
  <w:style w:customStyle="1" w:styleId="x-date-picker1" w:type="paragraph">
    <w:name w:val="x-date-picker1"/>
    <w:basedOn w:val="Normal"/>
    <w:rsid w:val="006C5B01"/>
    <w:pPr>
      <w:pBdr>
        <w:top w:color="A3BAD9" w:space="0" w:sz="6" w:val="single"/>
        <w:left w:color="A3BAD9" w:space="0" w:sz="6" w:val="single"/>
        <w:bottom w:color="A3BAD9" w:space="0" w:sz="6" w:val="single"/>
        <w:right w:color="A3BAD9" w:space="0" w:sz="6" w:val="single"/>
      </w:pBdr>
      <w:shd w:color="auto" w:fill="FFFFFF" w:val="clear"/>
      <w:spacing w:after="30" w:before="30" w:line="432" w:lineRule="atLeast"/>
      <w:ind w:left="390" w:right="60"/>
    </w:pPr>
    <w:rPr>
      <w:rFonts w:ascii="Times New Roman" w:hAnsi="Times New Roman"/>
      <w:sz w:val="17"/>
      <w:szCs w:val="17"/>
      <w:lang w:val="hr-HR"/>
    </w:rPr>
  </w:style>
  <w:style w:customStyle="1" w:styleId="x-color-palette2" w:type="paragraph">
    <w:name w:val="x-color-palette2"/>
    <w:basedOn w:val="Normal"/>
    <w:rsid w:val="006C5B01"/>
    <w:pPr>
      <w:spacing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picker2" w:type="paragraph">
    <w:name w:val="x-date-picker2"/>
    <w:basedOn w:val="Normal"/>
    <w:rsid w:val="006C5B01"/>
    <w:pPr>
      <w:shd w:color="auto" w:fill="FFFFFF" w:val="clear"/>
      <w:spacing w:line="432" w:lineRule="atLeast"/>
    </w:pPr>
    <w:rPr>
      <w:rFonts w:ascii="Times New Roman" w:hAnsi="Times New Roman"/>
      <w:sz w:val="17"/>
      <w:szCs w:val="17"/>
      <w:lang w:val="hr-HR"/>
    </w:rPr>
  </w:style>
  <w:style w:customStyle="1" w:styleId="x-menu-item-checked1" w:type="paragraph">
    <w:name w:val="x-menu-item-checked1"/>
    <w:basedOn w:val="Normal"/>
    <w:rsid w:val="006C5B01"/>
    <w:pPr>
      <w:shd w:color="auto" w:fill="DFE8F6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l1" w:type="paragraph">
    <w:name w:val="x-box-b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r1" w:type="paragraph">
    <w:name w:val="x-box-b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l1" w:type="paragraph">
    <w:name w:val="x-box-t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tr1" w:type="paragraph">
    <w:name w:val="x-box-t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bc1" w:type="paragraph">
    <w:name w:val="x-box-b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c1" w:type="paragraph">
    <w:name w:val="x-box-mc1"/>
    <w:basedOn w:val="Normal"/>
    <w:rsid w:val="006C5B01"/>
    <w:pPr>
      <w:shd w:color="auto" w:fill="C3DAF9" w:val="clear"/>
      <w:spacing w:after="100" w:afterAutospacing="1" w:before="100" w:beforeAutospacing="1" w:line="432" w:lineRule="atLeast"/>
    </w:pPr>
    <w:rPr>
      <w:rFonts w:ascii="Tahoma" w:cs="Tahoma" w:hAnsi="Tahoma"/>
      <w:color w:val="393939"/>
      <w:sz w:val="18"/>
      <w:szCs w:val="18"/>
      <w:lang w:val="hr-HR"/>
    </w:rPr>
  </w:style>
  <w:style w:customStyle="1" w:styleId="x-box-tc1" w:type="paragraph">
    <w:name w:val="x-box-t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l1" w:type="paragraph">
    <w:name w:val="x-box-m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ox-mr1" w:type="paragraph">
    <w:name w:val="x-box-m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-inner1" w:type="paragraph">
    <w:name w:val="x-combo-list-inner1"/>
    <w:basedOn w:val="Normal"/>
    <w:rsid w:val="006C5B01"/>
    <w:pPr>
      <w:pBdr>
        <w:bottom w:color="98C0F4" w:space="0" w:sz="6" w:val="single"/>
      </w:pBd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selected1" w:type="paragraph">
    <w:name w:val="x-combo-selected1"/>
    <w:basedOn w:val="Normal"/>
    <w:rsid w:val="006C5B01"/>
    <w:pPr>
      <w:shd w:color="auto" w:fill="DFE8F6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7" w:type="paragraph">
    <w:name w:val="x-toolbar7"/>
    <w:basedOn w:val="Normal"/>
    <w:rsid w:val="006C5B01"/>
    <w:pPr>
      <w:pBdr>
        <w:top w:color="98C0F4" w:space="2" w:sz="6" w:val="single"/>
        <w:left w:color="D0D0D0" w:space="2" w:sz="2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combo-list-item1" w:type="paragraph">
    <w:name w:val="x-combo-list-item1"/>
    <w:basedOn w:val="Normal"/>
    <w:rsid w:val="006C5B01"/>
    <w:pPr>
      <w:pBdr>
        <w:top w:color="FFFFFF" w:space="2" w:sz="6" w:val="single"/>
        <w:left w:color="FFFFFF" w:space="2" w:sz="6" w:val="single"/>
        <w:bottom w:color="FFFFFF" w:space="2" w:sz="6" w:val="single"/>
        <w:right w:color="FFFFFF" w:space="2" w:sz="6" w:val="single"/>
      </w:pBd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toolbar8" w:type="paragraph">
    <w:name w:val="x-toolbar8"/>
    <w:basedOn w:val="Normal"/>
    <w:rsid w:val="006C5B01"/>
    <w:pPr>
      <w:pBdr>
        <w:left w:color="D0D0D0" w:space="2" w:sz="6" w:val="single"/>
        <w:bottom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9" w:type="paragraph">
    <w:name w:val="x-toolbar9"/>
    <w:basedOn w:val="Normal"/>
    <w:rsid w:val="006C5B01"/>
    <w:pPr>
      <w:pBdr>
        <w:left w:color="D0D0D0" w:space="2" w:sz="6" w:val="single"/>
        <w:bottom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0" w:type="paragraph">
    <w:name w:val="x-toolbar10"/>
    <w:basedOn w:val="Normal"/>
    <w:rsid w:val="006C5B01"/>
    <w:pPr>
      <w:pBdr>
        <w:top w:color="D0D0D0" w:space="2" w:sz="6" w:val="single"/>
        <w:left w:color="D0D0D0" w:space="2" w:sz="2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1" w:type="paragraph">
    <w:name w:val="x-toolbar11"/>
    <w:basedOn w:val="Normal"/>
    <w:rsid w:val="006C5B01"/>
    <w:pPr>
      <w:pBdr>
        <w:top w:color="D0D0D0" w:space="2" w:sz="6" w:val="single"/>
        <w:left w:color="D0D0D0" w:space="2" w:sz="6" w:val="single"/>
        <w:right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5" w:type="paragraph">
    <w:name w:val="x-panel-body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header1" w:type="paragraph">
    <w:name w:val="x-panel-header1"/>
    <w:basedOn w:val="Normal"/>
    <w:rsid w:val="006C5B01"/>
    <w:pPr>
      <w:spacing w:after="100" w:afterAutospacing="1" w:before="100" w:beforeAutospacing="1" w:line="225" w:lineRule="atLeast"/>
    </w:pPr>
    <w:rPr>
      <w:rFonts w:ascii="Tahoma" w:cs="Tahoma" w:hAnsi="Tahoma"/>
      <w:b/>
      <w:bCs/>
      <w:color w:val="333333"/>
      <w:sz w:val="17"/>
      <w:szCs w:val="17"/>
      <w:lang w:val="hr-HR"/>
    </w:rPr>
  </w:style>
  <w:style w:customStyle="1" w:styleId="x-panel-icon1" w:type="paragraph">
    <w:name w:val="x-panel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icon2" w:type="paragraph">
    <w:name w:val="x-panel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footer1" w:type="paragraph">
    <w:name w:val="x-panel-foot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c1" w:type="paragraph">
    <w:name w:val="x-panel-bc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window-bc1" w:type="paragraph">
    <w:name w:val="x-window-bc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resizable-handle1" w:type="paragraph">
    <w:name w:val="x-resizable-handle1"/>
    <w:basedOn w:val="Normal"/>
    <w:rsid w:val="006C5B01"/>
    <w:pPr>
      <w:shd w:color="auto" w:fill="FFFFFF" w:val="clear"/>
      <w:spacing w:after="100" w:afterAutospacing="1" w:before="100" w:beforeAutospacing="1" w:line="90" w:lineRule="atLeast"/>
    </w:pPr>
    <w:rPr>
      <w:rFonts w:ascii="Times New Roman" w:hAnsi="Times New Roman"/>
      <w:vanish/>
      <w:sz w:val="2"/>
      <w:szCs w:val="2"/>
      <w:lang w:val="hr-HR"/>
    </w:rPr>
  </w:style>
  <w:style w:customStyle="1" w:styleId="x-toolbar12" w:type="paragraph">
    <w:name w:val="x-toolbar12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3" w:type="paragraph">
    <w:name w:val="x-toolbar13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2" w:type="paragraph">
    <w:name w:val="x-btn2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sz w:val="17"/>
      <w:szCs w:val="17"/>
      <w:lang w:val="hr-HR"/>
    </w:rPr>
  </w:style>
  <w:style w:customStyle="1" w:styleId="x-panel-btns-center1" w:type="paragraph">
    <w:name w:val="x-panel-btns-center1"/>
    <w:basedOn w:val="Normal"/>
    <w:rsid w:val="006C5B01"/>
    <w:pPr>
      <w:spacing w:after="100" w:afterAutospacing="1" w:before="100" w:beforeAutospacing="1" w:line="432" w:lineRule="atLeast"/>
      <w:jc w:val="center"/>
    </w:pPr>
    <w:rPr>
      <w:rFonts w:ascii="Times New Roman" w:hAnsi="Times New Roman"/>
      <w:sz w:val="26"/>
      <w:szCs w:val="26"/>
      <w:lang w:val="hr-HR"/>
    </w:rPr>
  </w:style>
  <w:style w:customStyle="1" w:styleId="x-window-header1" w:type="paragraph">
    <w:name w:val="x-window-header1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b/>
      <w:bCs/>
      <w:color w:val="555555"/>
      <w:sz w:val="17"/>
      <w:szCs w:val="17"/>
      <w:lang w:val="hr-HR"/>
    </w:rPr>
  </w:style>
  <w:style w:customStyle="1" w:styleId="x-window-footer1" w:type="paragraph">
    <w:name w:val="x-window-footer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window-bl1" w:type="paragraph">
    <w:name w:val="x-window-b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br1" w:type="paragraph">
    <w:name w:val="x-window-b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l1" w:type="paragraph">
    <w:name w:val="x-window-m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r1" w:type="paragraph">
    <w:name w:val="x-window-m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l1" w:type="paragraph">
    <w:name w:val="x-window-t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r1" w:type="paragraph">
    <w:name w:val="x-window-t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footer2" w:type="paragraph">
    <w:name w:val="x-window-foot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c1" w:type="paragraph">
    <w:name w:val="x-window-tc1"/>
    <w:basedOn w:val="Normal"/>
    <w:rsid w:val="006C5B01"/>
    <w:pPr>
      <w:shd w:color="auto" w:fill="FFFFFF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1" w:type="paragraph">
    <w:name w:val="x-window-mc1"/>
    <w:basedOn w:val="Normal"/>
    <w:rsid w:val="006C5B01"/>
    <w:pPr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toolbar14" w:type="paragraph">
    <w:name w:val="x-toolbar14"/>
    <w:basedOn w:val="Normal"/>
    <w:rsid w:val="006C5B01"/>
    <w:pPr>
      <w:pBdr>
        <w:top w:color="D0D0D0" w:space="2" w:sz="2" w:val="single"/>
        <w:bottom w:color="D0D0D0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5" w:type="paragraph">
    <w:name w:val="x-toolbar15"/>
    <w:basedOn w:val="Normal"/>
    <w:rsid w:val="006C5B01"/>
    <w:pPr>
      <w:pBdr>
        <w:top w:color="99BBE8" w:space="2" w:sz="6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l2" w:type="paragraph">
    <w:name w:val="x-window-tl2"/>
    <w:basedOn w:val="Normal"/>
    <w:rsid w:val="006C5B01"/>
    <w:pPr>
      <w:pBdr>
        <w:bottom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tl3" w:type="paragraph">
    <w:name w:val="x-window-tl3"/>
    <w:basedOn w:val="Normal"/>
    <w:rsid w:val="006C5B01"/>
    <w:pPr>
      <w:pBdr>
        <w:bottom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resizable-handle2" w:type="paragraph">
    <w:name w:val="x-resizable-handle2"/>
    <w:basedOn w:val="Normal"/>
    <w:rsid w:val="006C5B01"/>
    <w:pPr>
      <w:shd w:color="auto" w:fill="FFFFFF" w:val="clear"/>
      <w:spacing w:after="100" w:afterAutospacing="1" w:before="100" w:beforeAutospacing="1" w:line="90" w:lineRule="atLeast"/>
    </w:pPr>
    <w:rPr>
      <w:rFonts w:ascii="Times New Roman" w:hAnsi="Times New Roman"/>
      <w:vanish/>
      <w:sz w:val="2"/>
      <w:szCs w:val="2"/>
      <w:lang w:val="hr-HR"/>
    </w:rPr>
  </w:style>
  <w:style w:customStyle="1" w:styleId="x-window-mc2" w:type="paragraph">
    <w:name w:val="x-window-mc2"/>
    <w:basedOn w:val="Normal"/>
    <w:rsid w:val="006C5B01"/>
    <w:pPr>
      <w:pBdr>
        <w:top w:color="D0D0D0" w:space="0" w:sz="6" w:val="single"/>
        <w:left w:color="D0D0D0" w:space="0" w:sz="6" w:val="single"/>
        <w:bottom w:color="EEEEEE" w:space="0" w:sz="6" w:val="single"/>
        <w:right w:color="EEEEEE" w:space="0" w:sz="6" w:val="single"/>
      </w:pBdr>
      <w:shd w:color="auto" w:fill="E8E8E8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window-body1" w:type="paragraph">
    <w:name w:val="x-window-body1"/>
    <w:basedOn w:val="Normal"/>
    <w:rsid w:val="006C5B01"/>
    <w:pPr>
      <w:pBdr>
        <w:top w:color="EEEEEE" w:space="0" w:sz="6" w:val="single"/>
        <w:left w:color="EEEEEE" w:space="0" w:sz="6" w:val="single"/>
        <w:bottom w:color="D0D0D0" w:space="0" w:sz="6" w:val="single"/>
        <w:right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3" w:type="paragraph">
    <w:name w:val="x-window-mc3"/>
    <w:basedOn w:val="Normal"/>
    <w:rsid w:val="006C5B01"/>
    <w:pPr>
      <w:pBdr>
        <w:top w:color="D0D0D0" w:space="0" w:sz="6" w:val="single"/>
        <w:left w:color="D0D0D0" w:space="0" w:sz="6" w:val="single"/>
        <w:bottom w:color="EEEEEE" w:space="0" w:sz="6" w:val="single"/>
        <w:right w:color="EEEEEE" w:space="0" w:sz="6" w:val="single"/>
      </w:pBdr>
      <w:shd w:color="auto" w:fill="E4E4E4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btn-text5" w:type="paragraph">
    <w:name w:val="x-btn-text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inner1" w:type="paragraph">
    <w:name w:val="x-tip-bd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body-noborder1" w:type="paragraph">
    <w:name w:val="x-panel-body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anel-header-noborder1" w:type="paragraph">
    <w:name w:val="x-panel-header-noborder1"/>
    <w:basedOn w:val="Normal"/>
    <w:rsid w:val="006C5B01"/>
    <w:pPr>
      <w:pBdr>
        <w:bottom w:color="D0D0D0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6" w:type="paragraph">
    <w:name w:val="x-toolbar16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7" w:type="paragraph">
    <w:name w:val="x-toolbar17"/>
    <w:basedOn w:val="Normal"/>
    <w:rsid w:val="006C5B01"/>
    <w:pPr>
      <w:pBdr>
        <w:top w:color="D0D0D0" w:space="2" w:sz="6" w:val="single"/>
        <w:left w:color="D0D0D0" w:space="2" w:sz="2" w:val="single"/>
        <w:bottom w:color="D0D0D0" w:space="2" w:sz="2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4" w:type="paragraph">
    <w:name w:val="x-window-mc4"/>
    <w:basedOn w:val="Normal"/>
    <w:rsid w:val="006C5B01"/>
    <w:pPr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window-body-noborder1" w:type="paragraph">
    <w:name w:val="x-window-body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body-noborder1" w:type="paragraph">
    <w:name w:val="x-tab-panel-body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header-noborder1" w:type="paragraph">
    <w:name w:val="x-tab-panel-header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ab-panel-footer-noborder1" w:type="paragraph">
    <w:name w:val="x-tab-panel-footer-nobor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8" w:type="paragraph">
    <w:name w:val="x-toolbar18"/>
    <w:basedOn w:val="Normal"/>
    <w:rsid w:val="006C5B01"/>
    <w:pPr>
      <w:pBdr>
        <w:top w:color="D0D0D0" w:space="2" w:sz="6" w:val="single"/>
        <w:left w:color="D0D0D0" w:space="2" w:sz="2" w:val="single"/>
        <w:bottom w:color="D0D0D0" w:space="2" w:sz="2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oolbar19" w:type="paragraph">
    <w:name w:val="x-toolbar19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1" w:type="paragraph">
    <w:name w:val="x-layout-collapsed1"/>
    <w:basedOn w:val="Normal"/>
    <w:rsid w:val="006C5B01"/>
    <w:pPr>
      <w:pBdr>
        <w:top w:color="E0E0E0" w:space="0" w:sz="6" w:val="single"/>
        <w:left w:color="E0E0E0" w:space="0" w:sz="6" w:val="single"/>
        <w:bottom w:color="E0E0E0" w:space="0" w:sz="6" w:val="single"/>
        <w:right w:color="E0E0E0" w:space="0" w:sz="6" w:val="single"/>
      </w:pBdr>
      <w:shd w:color="auto" w:fill="EEEEE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-tools1" w:type="paragraph">
    <w:name w:val="x-layout-collapsed-tools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collapsed-tools2" w:type="paragraph">
    <w:name w:val="x-layout-collapsed-tools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1" w:type="paragraph">
    <w:name w:val="x-layout-mini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2" w:type="paragraph">
    <w:name w:val="x-layout-mini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3" w:type="paragraph">
    <w:name w:val="x-layout-mini3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4" w:type="paragraph">
    <w:name w:val="x-layout-mini4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5" w:type="paragraph">
    <w:name w:val="x-layout-mini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6" w:type="paragraph">
    <w:name w:val="x-layout-mini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7" w:type="paragraph">
    <w:name w:val="x-layout-mini7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layout-mini8" w:type="paragraph">
    <w:name w:val="x-layout-mini8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text-back1" w:type="paragraph">
    <w:name w:val="x-progress-text-back1"/>
    <w:basedOn w:val="Normal"/>
    <w:rsid w:val="006C5B01"/>
    <w:pPr>
      <w:spacing w:after="100" w:afterAutospacing="1" w:before="100" w:beforeAutospacing="1" w:line="225" w:lineRule="atLeast"/>
    </w:pPr>
    <w:rPr>
      <w:rFonts w:ascii="Times New Roman" w:hAnsi="Times New Roman"/>
      <w:color w:val="396095"/>
      <w:sz w:val="26"/>
      <w:szCs w:val="26"/>
      <w:lang w:val="hr-HR"/>
    </w:rPr>
  </w:style>
  <w:style w:customStyle="1" w:styleId="x-window-body2" w:type="paragraph">
    <w:name w:val="x-window-body2"/>
    <w:basedOn w:val="Normal"/>
    <w:rsid w:val="006C5B01"/>
    <w:pPr>
      <w:pBdr>
        <w:top w:color="CCCCCC" w:space="0" w:sz="6" w:val="single"/>
        <w:bottom w:color="CCCCCC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text1" w:type="paragraph">
    <w:name w:val="ext-mb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8"/>
      <w:szCs w:val="18"/>
      <w:lang w:val="hr-HR"/>
    </w:rPr>
  </w:style>
  <w:style w:customStyle="1" w:styleId="x-window-header-text1" w:type="paragraph">
    <w:name w:val="x-window-header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18"/>
      <w:szCs w:val="18"/>
      <w:lang w:val="hr-HR"/>
    </w:rPr>
  </w:style>
  <w:style w:customStyle="1" w:styleId="ext-mb-input1" w:type="paragraph">
    <w:name w:val="ext-mb-input1"/>
    <w:basedOn w:val="Normal"/>
    <w:rsid w:val="006C5B01"/>
    <w:pPr>
      <w:spacing w:after="100" w:afterAutospacing="1" w:before="6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textarea1" w:type="paragraph">
    <w:name w:val="ext-mb-textarea1"/>
    <w:basedOn w:val="Normal"/>
    <w:rsid w:val="006C5B01"/>
    <w:pPr>
      <w:spacing w:after="100" w:afterAutospacing="1" w:before="60" w:line="432" w:lineRule="atLeast"/>
    </w:pPr>
    <w:rPr>
      <w:rFonts w:ascii="Tahoma" w:cs="Tahoma" w:hAnsi="Tahoma"/>
      <w:sz w:val="18"/>
      <w:szCs w:val="18"/>
      <w:lang w:val="hr-HR"/>
    </w:rPr>
  </w:style>
  <w:style w:customStyle="1" w:styleId="x-progress-wrap1" w:type="paragraph">
    <w:name w:val="x-progress-wrap1"/>
    <w:basedOn w:val="Normal"/>
    <w:rsid w:val="006C5B01"/>
    <w:pPr>
      <w:pBdr>
        <w:top w:color="6593CF" w:space="0" w:sz="6" w:val="single"/>
        <w:left w:color="6593CF" w:space="0" w:sz="6" w:val="single"/>
        <w:bottom w:color="6593CF" w:space="0" w:sz="6" w:val="single"/>
        <w:right w:color="6593CF" w:space="0" w:sz="6" w:val="single"/>
      </w:pBdr>
      <w:spacing w:after="100" w:afterAutospacing="1" w:before="6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progress-wrap2" w:type="paragraph">
    <w:name w:val="x-progress-wrap2"/>
    <w:basedOn w:val="Normal"/>
    <w:rsid w:val="006C5B01"/>
    <w:pPr>
      <w:pBdr>
        <w:top w:color="6593CF" w:space="0" w:sz="6" w:val="single"/>
        <w:left w:color="6593CF" w:space="0" w:sz="6" w:val="single"/>
        <w:bottom w:color="6593CF" w:space="0" w:sz="6" w:val="single"/>
        <w:right w:color="6593CF" w:space="0" w:sz="6" w:val="single"/>
      </w:pBdr>
      <w:spacing w:after="100" w:afterAutospacing="1" w:before="9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msg-box-wait1" w:type="paragraph">
    <w:name w:val="x-msg-box-wait1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ext-mb-icon1" w:type="paragraph">
    <w:name w:val="ext-mb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con2" w:type="paragraph">
    <w:name w:val="ext-mb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info1" w:type="paragraph">
    <w:name w:val="ext-mb-info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warning1" w:type="paragraph">
    <w:name w:val="ext-mb-warning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question1" w:type="paragraph">
    <w:name w:val="ext-mb-questi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ext-mb-error1" w:type="paragraph">
    <w:name w:val="ext-mb-erro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end1" w:type="paragraph">
    <w:name w:val="x-slider-end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inner1" w:type="paragraph">
    <w:name w:val="x-slider-inn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thumb1" w:type="paragraph">
    <w:name w:val="x-slider-thumb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end2" w:type="paragraph">
    <w:name w:val="x-slider-end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inner2" w:type="paragraph">
    <w:name w:val="x-slider-inn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slider-thumb2" w:type="paragraph">
    <w:name w:val="x-slider-thumb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loat-right1" w:type="paragraph">
    <w:name w:val="x-float-right1"/>
    <w:basedOn w:val="Normal"/>
    <w:rsid w:val="006C5B01"/>
    <w:pPr>
      <w:spacing w:after="100" w:afterAutospacing="1" w:before="100" w:beforeAutospacing="1" w:line="432" w:lineRule="atLeast"/>
      <w:ind w:right="60"/>
    </w:pPr>
    <w:rPr>
      <w:rFonts w:ascii="Times New Roman" w:hAnsi="Times New Roman"/>
      <w:sz w:val="26"/>
      <w:szCs w:val="26"/>
      <w:lang w:val="hr-HR"/>
    </w:rPr>
  </w:style>
  <w:style w:customStyle="1" w:styleId="x-panel-header2" w:type="paragraph">
    <w:name w:val="x-panel-header2"/>
    <w:basedOn w:val="Normal"/>
    <w:rsid w:val="006C5B01"/>
    <w:pPr>
      <w:pBdr>
        <w:bottom w:color="D0D0D0" w:space="3" w:sz="6" w:val="single"/>
      </w:pBdr>
      <w:spacing w:after="100" w:afterAutospacing="1" w:before="100" w:beforeAutospacing="1" w:line="225" w:lineRule="atLeast"/>
    </w:pPr>
    <w:rPr>
      <w:rFonts w:ascii="Tahoma" w:cs="Tahoma" w:hAnsi="Tahoma"/>
      <w:b/>
      <w:bCs/>
      <w:color w:val="333333"/>
      <w:sz w:val="17"/>
      <w:szCs w:val="17"/>
      <w:lang w:val="hr-HR"/>
    </w:rPr>
  </w:style>
  <w:style w:customStyle="1" w:styleId="x-tool1" w:type="paragraph">
    <w:name w:val="x-tool1"/>
    <w:basedOn w:val="Normal"/>
    <w:rsid w:val="006C5B01"/>
    <w:pPr>
      <w:spacing w:line="432" w:lineRule="atLeast"/>
      <w:ind w:left="-60"/>
    </w:pPr>
    <w:rPr>
      <w:rFonts w:ascii="Times New Roman" w:hAnsi="Times New Roman"/>
      <w:sz w:val="26"/>
      <w:szCs w:val="26"/>
      <w:lang w:val="hr-HR"/>
    </w:rPr>
  </w:style>
  <w:style w:customStyle="1" w:styleId="x-date-header1" w:type="paragraph">
    <w:name w:val="x-date-hea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btn-text6" w:type="paragraph">
    <w:name w:val="x-btn-text6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FFFFFF"/>
      <w:sz w:val="26"/>
      <w:szCs w:val="26"/>
      <w:lang w:val="hr-HR"/>
    </w:rPr>
  </w:style>
  <w:style w:customStyle="1" w:styleId="x-toolbar20" w:type="paragraph">
    <w:name w:val="x-toolbar20"/>
    <w:basedOn w:val="Normal"/>
    <w:rsid w:val="006C5B01"/>
    <w:pPr>
      <w:pBdr>
        <w:top w:color="D0D0D0" w:space="2" w:sz="2" w:val="single"/>
        <w:left w:color="D0D0D0" w:space="2" w:sz="2" w:val="single"/>
        <w:bottom w:color="D0D0D0" w:space="2" w:sz="6" w:val="single"/>
        <w:right w:color="D0D0D0" w:space="2" w:sz="2" w:val="single"/>
      </w:pBdr>
      <w:shd w:color="auto" w:fill="F0F4F5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date-active-hover1" w:type="paragraph">
    <w:name w:val="x-date-active-hover1"/>
    <w:basedOn w:val="Normal"/>
    <w:rsid w:val="006C5B01"/>
    <w:pPr>
      <w:shd w:color="auto" w:fill="DDECFE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text8" w:type="paragraph">
    <w:name w:val="x-form-text8"/>
    <w:basedOn w:val="Normal"/>
    <w:rsid w:val="006C5B01"/>
    <w:pPr>
      <w:pBdr>
        <w:top w:color="B5B8C8" w:space="1" w:sz="6" w:val="single"/>
        <w:left w:color="B5B8C8" w:space="2" w:sz="6" w:val="single"/>
        <w:bottom w:color="B5B8C8" w:space="1" w:sz="6" w:val="single"/>
        <w:right w:color="B5B8C8" w:space="2" w:sz="6" w:val="single"/>
      </w:pBdr>
      <w:shd w:color="auto" w:fill="FFFFFF" w:val="clear"/>
      <w:spacing w:after="100" w:afterAutospacing="1" w:before="100" w:beforeAutospacing="1" w:line="240" w:lineRule="atLeast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form-check-wrap4" w:type="paragraph">
    <w:name w:val="x-form-check-wrap4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radio-wrap4" w:type="paragraph">
    <w:name w:val="x-form-radio-wrap4"/>
    <w:basedOn w:val="Normal"/>
    <w:rsid w:val="006C5B01"/>
    <w:pPr>
      <w:spacing w:after="100" w:afterAutospacing="1" w:before="100" w:beforeAutospacing="1" w:line="270" w:lineRule="atLeast"/>
    </w:pPr>
    <w:rPr>
      <w:rFonts w:ascii="Times New Roman" w:hAnsi="Times New Roman"/>
      <w:sz w:val="26"/>
      <w:szCs w:val="26"/>
      <w:lang w:val="hr-HR"/>
    </w:rPr>
  </w:style>
  <w:style w:customStyle="1" w:styleId="x-form-file1" w:type="paragraph">
    <w:name w:val="x-form-fil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form-file-text1" w:type="paragraph">
    <w:name w:val="x-form-file-tex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color w:val="777777"/>
      <w:sz w:val="26"/>
      <w:szCs w:val="26"/>
      <w:lang w:val="hr-HR"/>
    </w:rPr>
  </w:style>
  <w:style w:customStyle="1" w:styleId="x-info-header1" w:type="paragraph">
    <w:name w:val="x-info-header1"/>
    <w:basedOn w:val="Normal"/>
    <w:rsid w:val="006C5B01"/>
    <w:pPr>
      <w:spacing w:after="100" w:afterAutospacing="1" w:before="100" w:beforeAutospacing="1"/>
    </w:pPr>
    <w:rPr>
      <w:rFonts w:ascii="Tahoma" w:cs="Tahoma" w:hAnsi="Tahoma"/>
      <w:b/>
      <w:bCs/>
      <w:color w:val="555555"/>
      <w:sz w:val="20"/>
      <w:lang w:val="hr-HR"/>
    </w:rPr>
  </w:style>
  <w:style w:customStyle="1" w:styleId="x-info-icon1" w:type="paragraph">
    <w:name w:val="x-info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icon2" w:type="paragraph">
    <w:name w:val="x-info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body1" w:type="paragraph">
    <w:name w:val="x-info-body1"/>
    <w:basedOn w:val="Normal"/>
    <w:rsid w:val="006C5B01"/>
    <w:pPr>
      <w:spacing w:after="100" w:afterAutospacing="1" w:before="100" w:beforeAutospacing="1" w:line="432" w:lineRule="atLeast"/>
    </w:pPr>
    <w:rPr>
      <w:rFonts w:ascii="Tahoma" w:cs="Tahoma" w:hAnsi="Tahoma"/>
      <w:color w:val="555555"/>
      <w:sz w:val="18"/>
      <w:szCs w:val="18"/>
      <w:lang w:val="hr-HR"/>
    </w:rPr>
  </w:style>
  <w:style w:customStyle="1" w:styleId="x-info-footer1" w:type="paragraph">
    <w:name w:val="x-info-foot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info-bc1" w:type="paragraph">
    <w:name w:val="x-info-bc1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x-info-bc2" w:type="paragraph">
    <w:name w:val="x-info-bc2"/>
    <w:basedOn w:val="Normal"/>
    <w:rsid w:val="006C5B01"/>
    <w:pPr>
      <w:spacing w:after="100" w:afterAutospacing="1" w:before="100" w:beforeAutospacing="1" w:line="0" w:lineRule="auto"/>
    </w:pPr>
    <w:rPr>
      <w:rFonts w:ascii="Times New Roman" w:hAnsi="Times New Roman"/>
      <w:sz w:val="2"/>
      <w:szCs w:val="2"/>
      <w:lang w:val="hr-HR"/>
    </w:rPr>
  </w:style>
  <w:style w:customStyle="1" w:styleId="my-list-notchecked1" w:type="paragraph">
    <w:name w:val="my-list-notchecked1"/>
    <w:basedOn w:val="Normal"/>
    <w:rsid w:val="006C5B01"/>
    <w:pPr>
      <w:spacing w:before="3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checked1" w:type="paragraph">
    <w:name w:val="my-list-checked1"/>
    <w:basedOn w:val="Normal"/>
    <w:rsid w:val="006C5B01"/>
    <w:pPr>
      <w:spacing w:before="30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1" w:type="paragraph">
    <w:name w:val="my-list-item1"/>
    <w:basedOn w:val="Normal"/>
    <w:rsid w:val="006C5B01"/>
    <w:pPr>
      <w:pBdr>
        <w:top w:color="FFFFFF" w:space="0" w:sz="6" w:val="single"/>
        <w:left w:color="FFFFFF" w:space="0" w:sz="6" w:val="single"/>
        <w:bottom w:color="FFFFFF" w:space="0" w:sz="6" w:val="single"/>
        <w:right w:color="FFFFFF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over1" w:type="paragraph">
    <w:name w:val="my-list-item-over1"/>
    <w:basedOn w:val="Normal"/>
    <w:rsid w:val="006C5B01"/>
    <w:pPr>
      <w:pBdr>
        <w:top w:color="B5B4B4" w:space="0" w:sz="6" w:val="dotted"/>
        <w:left w:color="B5B4B4" w:space="0" w:sz="6" w:val="dotted"/>
        <w:bottom w:color="B5B4B4" w:space="0" w:sz="6" w:val="dotted"/>
        <w:right w:color="B5B4B4" w:space="0" w:sz="6" w:val="dotted"/>
      </w:pBdr>
      <w:shd w:color="auto" w:fill="F1F1F1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sel1" w:type="paragraph">
    <w:name w:val="my-list-item-sel1"/>
    <w:basedOn w:val="Normal"/>
    <w:rsid w:val="006C5B01"/>
    <w:pPr>
      <w:pBdr>
        <w:top w:color="9EB8ED" w:space="0" w:sz="6" w:val="dotted"/>
        <w:left w:color="9EB8ED" w:space="0" w:sz="6" w:val="dotted"/>
        <w:bottom w:color="9EB8ED" w:space="0" w:sz="6" w:val="dotted"/>
        <w:right w:color="9EB8ED" w:space="0" w:sz="6" w:val="dotted"/>
      </w:pBdr>
      <w:shd w:color="auto" w:fill="DFE8F6" w:val="clear"/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l1" w:type="paragraph">
    <w:name w:val="my-list-item-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icon1" w:type="paragraph">
    <w:name w:val="my-list-item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ml1" w:type="paragraph">
    <w:name w:val="my-list-item-m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c1" w:type="paragraph">
    <w:name w:val="my-list-item-c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r1" w:type="paragraph">
    <w:name w:val="my-list-item-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l2" w:type="paragraph">
    <w:name w:val="my-list-item-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icon2" w:type="paragraph">
    <w:name w:val="my-list-item-icon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ml2" w:type="paragraph">
    <w:name w:val="my-list-item-ml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c2" w:type="paragraph">
    <w:name w:val="my-list-item-c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list-item-r2" w:type="paragraph">
    <w:name w:val="my-list-item-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overflow1" w:type="paragraph">
    <w:name w:val="my-tbl-item-cell-overflow1"/>
    <w:basedOn w:val="Normal"/>
    <w:rsid w:val="006C5B01"/>
    <w:pPr>
      <w:pBdr>
        <w:right w:color="EDEDED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overflow2" w:type="paragraph">
    <w:name w:val="my-tbl-item-cell-overflow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bl-item-cell-text1" w:type="paragraph">
    <w:name w:val="my-tbl-item-cell-text1"/>
    <w:basedOn w:val="Normal"/>
    <w:rsid w:val="006C5B01"/>
    <w:pPr>
      <w:spacing w:after="100" w:afterAutospacing="1" w:before="100" w:beforeAutospacing="1" w:line="432" w:lineRule="atLeast"/>
    </w:pPr>
    <w:rPr>
      <w:rFonts w:cs="Arial"/>
      <w:sz w:val="17"/>
      <w:szCs w:val="17"/>
      <w:lang w:val="hr-HR"/>
    </w:rPr>
  </w:style>
  <w:style w:customStyle="1" w:styleId="my-tbl-item-cell-widget1" w:type="paragraph">
    <w:name w:val="my-tbl-item-cell-widge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open1" w:type="paragraph">
    <w:name w:val="my-tree-ope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-close1" w:type="paragraph">
    <w:name w:val="my-tree-clos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ree-folder1" w:type="paragraph">
    <w:name w:val="tree-folder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icon1" w:type="paragraph">
    <w:name w:val="my-treetbl-ico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open1" w:type="paragraph">
    <w:name w:val="my-treetbl-open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lose1" w:type="paragraph">
    <w:name w:val="my-treetbl-close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tree-folder2" w:type="paragraph">
    <w:name w:val="tree-folder2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1" w:type="paragraph">
    <w:name w:val="my-treetbl-cell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-overflow1" w:type="paragraph">
    <w:name w:val="my-treetbl-cell-overflow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my-treetbl-cell-text1" w:type="paragraph">
    <w:name w:val="my-treetbl-cell-text1"/>
    <w:basedOn w:val="Normal"/>
    <w:rsid w:val="006C5B01"/>
    <w:pPr>
      <w:spacing w:after="100" w:afterAutospacing="1" w:before="100" w:beforeAutospacing="1" w:line="432" w:lineRule="atLeast"/>
    </w:pPr>
    <w:rPr>
      <w:rFonts w:cs="Arial"/>
      <w:sz w:val="18"/>
      <w:szCs w:val="18"/>
      <w:lang w:val="hr-HR"/>
    </w:rPr>
  </w:style>
  <w:style w:customStyle="1" w:styleId="x-tip-top1" w:type="paragraph">
    <w:name w:val="x-tip-top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-left1" w:type="paragraph">
    <w:name w:val="x-tip-top-le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top-right1" w:type="paragraph">
    <w:name w:val="x-tip-top-righ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1" w:type="paragraph">
    <w:name w:val="x-tip-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-left1" w:type="paragraph">
    <w:name w:val="x-tip-ft-le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ft-right1" w:type="paragraph">
    <w:name w:val="x-tip-ft-righ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left1" w:type="paragraph">
    <w:name w:val="x-tip-bd-lef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tip-bd-right1" w:type="paragraph">
    <w:name w:val="x-tip-bd-right1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window-mc5" w:type="paragraph">
    <w:name w:val="x-window-mc5"/>
    <w:basedOn w:val="Normal"/>
    <w:rsid w:val="006C5B01"/>
    <w:pPr>
      <w:shd w:color="auto" w:fill="E4E4E4" w:val="clear"/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btn-center12" w:type="paragraph">
    <w:name w:val="x-btn-center12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CCCCCC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btn-center13" w:type="paragraph">
    <w:name w:val="x-btn-center13"/>
    <w:basedOn w:val="Normal"/>
    <w:rsid w:val="006C5B01"/>
    <w:pPr>
      <w:pBdr>
        <w:top w:color="AAAAAA" w:space="2" w:sz="6" w:val="single"/>
        <w:left w:color="AAAAAA" w:space="5" w:sz="6" w:val="single"/>
        <w:bottom w:color="AAAAAA" w:space="2" w:sz="6" w:val="single"/>
        <w:right w:color="AAAAAA" w:space="5" w:sz="6" w:val="single"/>
      </w:pBdr>
      <w:shd w:color="auto" w:fill="DDDDDD" w:val="clear"/>
      <w:spacing w:after="100" w:afterAutospacing="1" w:before="100" w:beforeAutospacing="1" w:line="432" w:lineRule="atLeast"/>
      <w:jc w:val="center"/>
      <w:textAlignment w:val="center"/>
    </w:pPr>
    <w:rPr>
      <w:rFonts w:ascii="Times New Roman" w:hAnsi="Times New Roman"/>
      <w:sz w:val="26"/>
      <w:szCs w:val="26"/>
      <w:lang w:val="hr-HR"/>
    </w:rPr>
  </w:style>
  <w:style w:customStyle="1" w:styleId="x-window-mc6" w:type="paragraph">
    <w:name w:val="x-window-mc6"/>
    <w:basedOn w:val="Normal"/>
    <w:rsid w:val="006C5B01"/>
    <w:pPr>
      <w:pBdr>
        <w:top w:color="CCCCCC" w:space="0" w:sz="6" w:val="single"/>
        <w:bottom w:color="CCCCCC" w:space="0" w:sz="6" w:val="single"/>
      </w:pBdr>
      <w:spacing w:line="432" w:lineRule="atLeast"/>
    </w:pPr>
    <w:rPr>
      <w:rFonts w:ascii="Tahoma" w:cs="Tahoma" w:hAnsi="Tahoma"/>
      <w:sz w:val="17"/>
      <w:szCs w:val="17"/>
      <w:lang w:val="hr-HR"/>
    </w:rPr>
  </w:style>
  <w:style w:customStyle="1" w:styleId="x-form-trigger6" w:type="paragraph">
    <w:name w:val="x-form-trigger6"/>
    <w:basedOn w:val="Normal"/>
    <w:rsid w:val="006C5B01"/>
    <w:pPr>
      <w:pBdr>
        <w:bottom w:color="B5B8C8" w:space="0" w:sz="6" w:val="single"/>
      </w:pBd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cell-inner5" w:type="paragraph">
    <w:name w:val="x-grid3-cell-inner5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customStyle="1" w:styleId="x-grid3-hd-inner8" w:type="paragraph">
    <w:name w:val="x-grid3-hd-inner8"/>
    <w:basedOn w:val="Normal"/>
    <w:rsid w:val="006C5B01"/>
    <w:pPr>
      <w:spacing w:after="100" w:afterAutospacing="1" w:before="100" w:beforeAutospacing="1" w:line="432" w:lineRule="atLeast"/>
    </w:pPr>
    <w:rPr>
      <w:rFonts w:ascii="Times New Roman" w:hAnsi="Times New Roman"/>
      <w:sz w:val="26"/>
      <w:szCs w:val="26"/>
      <w:lang w:val="hr-HR"/>
    </w:rPr>
  </w:style>
  <w:style w:styleId="Reetkatablice" w:type="table">
    <w:name w:val="Table Grid"/>
    <w:basedOn w:val="Obinatablica"/>
    <w:rsid w:val="00F63F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190421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90421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3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2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2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2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2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69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4661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14949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6521725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5463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01434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501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6858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0227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7894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534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470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1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2483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91064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464829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41240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06030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8733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02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9349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34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697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050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16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85 dijela spisa</izvorni_sadrzaj>
    <derivirana_varijabla naziv="DomainObject.Predmet.Opis_1">85 dijela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459C29-5B98-450B-8D9E-F1CFDEB40C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3272</properties:Characters>
  <properties:Lines>79</properties:Lines>
  <properties:Paragraphs>30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2018-01-09T08:54:00Z</dcterms:created>
  <dc:creator>rsticn</dc:creator>
  <cp:lastModifiedBy>Vinka Mihalinčić</cp:lastModifiedBy>
  <cp:lastPrinted>2018-01-09T09:28:00Z</cp:lastPrinted>
  <dcterms:modified xmlns:xsi="http://www.w3.org/2001/XMLSchema-instance" xsi:type="dcterms:W3CDTF">2018-01-09T12:56:00Z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