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483b" w14:paraId="665483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836FA7">
        <w:t>2911</w:t>
      </w:r>
      <w:proofErr w:type="spellEnd"/>
      <w:r w:rsidR="00836FA7">
        <w:t>/</w:t>
      </w:r>
      <w:proofErr w:type="spellStart"/>
      <w:r w:rsidR="00836FA7">
        <w:t>2018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836FA7">
        <w:t>2911</w:t>
      </w:r>
      <w:proofErr w:type="spellEnd"/>
      <w:r w:rsidR="00836FA7">
        <w:t>/</w:t>
      </w:r>
      <w:proofErr w:type="spellStart"/>
      <w:r w:rsidR="00836FA7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836FA7">
        <w:t xml:space="preserve">SMEĐI MEDVJED d.o.o., Sesvete (Grad Zagreb), Ulica Miroslava Kraljevića </w:t>
      </w:r>
      <w:proofErr w:type="spellStart"/>
      <w:r w:rsidR="00836FA7">
        <w:t>55</w:t>
      </w:r>
      <w:proofErr w:type="spellEnd"/>
      <w:r w:rsidR="00836FA7">
        <w:t xml:space="preserve">, OIB: </w:t>
      </w:r>
      <w:proofErr w:type="spellStart"/>
      <w:r w:rsidR="00836FA7">
        <w:t>01729456444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836FA7">
        <w:t>12.187</w:t>
      </w:r>
      <w:proofErr w:type="spellEnd"/>
      <w:r w:rsidR="00836FA7">
        <w:t>,</w:t>
      </w:r>
      <w:proofErr w:type="spellStart"/>
      <w:r w:rsidR="00836FA7">
        <w:t>85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B14C96">
        <w:t xml:space="preserve"> </w:t>
      </w:r>
      <w:proofErr w:type="spellStart"/>
      <w:r w:rsidR="00B14C96">
        <w:t>12</w:t>
      </w:r>
      <w:proofErr w:type="spellEnd"/>
      <w:r w:rsidR="00B14C96">
        <w:t xml:space="preserve">. ožujka </w:t>
      </w:r>
      <w:proofErr w:type="spellStart"/>
      <w:r w:rsidR="00F812ED">
        <w:t>201</w:t>
      </w:r>
      <w:r w:rsidR="00E577D8">
        <w:t>9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36FA7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14C96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B6A79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St-2911/2018</izvorni_sadrzaj>
    <derivirana_varijabla naziv="DomainObject.Predmet.OznakaBroj_1">St-2911/2018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SMEĐI MEDVJED d.o.o. zastupanog po punomoćniku Božo Drmić</izvorni_sadrzaj>
    <derivirana_varijabla naziv="DomainObject.Predmet.ProtustrankaFormated_1">  SMEĐI MEDVJED d.o.o. zastupanog po punomoćniku Božo Drmić</derivirana_varijabla>
  </DomainObject.Predmet.ProtustrankaFormated>
  <DomainObject.Predmet.ProtustrankaFormatedOIB>
    <izvorni_sadrzaj>  SMEĐI MEDVJED d.o.o., OIB 01729456444 zastupanog po punomoćniku Božo Drmić</izvorni_sadrzaj>
    <derivirana_varijabla naziv="DomainObject.Predmet.ProtustrankaFormatedOIB_1">  SMEĐI MEDVJED d.o.o., OIB 01729456444 zastupanog po punomoćniku Božo Drmić</derivirana_varijabla>
  </DomainObject.Predmet.ProtustrankaFormatedOIB>
  <DomainObject.Predmet.ProtustrankaFormatedWithAdress>
    <izvorni_sadrzaj> SMEĐI MEDVJED d.o.o., Ulica Miroslava Kraljevića 55, 10360 Sesvete zastupanog po punomoćniku Božo Drmić</izvorni_sadrzaj>
    <derivirana_varijabla naziv="DomainObject.Predmet.ProtustrankaFormatedWithAdress_1"> SMEĐI MEDVJED d.o.o., Ulica Miroslava Kraljevića 55, 10360 Sesvete zastupanog po punomoćniku Božo Drmić</derivirana_varijabla>
  </DomainObject.Predmet.ProtustrankaFormatedWithAdress>
  <DomainObject.Predmet.ProtustrankaFormatedWithAdressOIB>
    <izvorni_sadrzaj> SMEĐI MEDVJED d.o.o., OIB 01729456444, Ulica Miroslava Kraljevića 55, 10360 Sesvete zastupanog po punomoćniku Božo Drmić</izvorni_sadrzaj>
    <derivirana_varijabla naziv="DomainObject.Predmet.ProtustrankaFormatedWithAdressOIB_1"> SMEĐI MEDVJED d.o.o., OIB 01729456444, Ulica Miroslava Kraljevića 55, 10360 Sesvete zastupanog po punomoćniku Božo Drmić</derivirana_varijabla>
  </DomainObject.Predmet.ProtustrankaFormatedWithAdressOIB>
  <DomainObject.Predmet.ProtustrankaWithAdress>
    <izvorni_sadrzaj>SMEĐI MEDVJED d.o.o. Ulica Miroslava Kraljevića 55, 10360 Sesvete</izvorni_sadrzaj>
    <derivirana_varijabla naziv="DomainObject.Predmet.ProtustrankaWithAdress_1">SMEĐI MEDVJED d.o.o. Ulica Miroslava Kraljevića 55, 10360 Sesvete</derivirana_varijabla>
  </DomainObject.Predmet.ProtustrankaWithAdress>
  <DomainObject.Predmet.ProtustrankaWithAdressOIB>
    <izvorni_sadrzaj>SMEĐI MEDVJED d.o.o., OIB 01729456444, Ulica Miroslava Kraljevića 55, 10360 Sesvete</izvorni_sadrzaj>
    <derivirana_varijabla naziv="DomainObject.Predmet.ProtustrankaWithAdressOIB_1">SMEĐI MEDVJED d.o.o., OIB 01729456444, Ulica Miroslava Kraljevića 55, 10360 Sesvete</derivirana_varijabla>
  </DomainObject.Predmet.ProtustrankaWithAdressOIB>
  <DomainObject.Predmet.ProtustrankaNazivFormated>
    <izvorni_sadrzaj>SMEĐI MEDVJED d.o.o.</izvorni_sadrzaj>
    <derivirana_varijabla naziv="DomainObject.Predmet.ProtustrankaNazivFormated_1">SMEĐI MEDVJED d.o.o.</derivirana_varijabla>
  </DomainObject.Predmet.ProtustrankaNazivFormated>
  <DomainObject.Predmet.ProtustrankaNazivFormatedOIB>
    <izvorni_sadrzaj>SMEĐI MEDVJED d.o.o., OIB 01729456444</izvorni_sadrzaj>
    <derivirana_varijabla naziv="DomainObject.Predmet.ProtustrankaNazivFormatedOIB_1">SMEĐI MEDVJED d.o.o., OIB 01729456444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SMEĐI MEDVJED d.o.o. zastupanog po punomoćniku Božo Drmić</item>
    </izvorni_sadrzaj>
    <derivirana_varijabla naziv="DomainObject.Predmet.ProtuStrankaListFormated_1">
      <item>SMEĐI MEDVJED d.o.o. zastupanog po punomoćniku Božo Drmić</item>
    </derivirana_varijabla>
  </DomainObject.Predmet.ProtuStrankaListFormated>
  <DomainObject.Predmet.ProtuStrankaListFormatedOIB>
    <izvorni_sadrzaj>
      <item>SMEĐI MEDVJED d.o.o., OIB 01729456444 zastupanog po punomoćniku Božo Drmić</item>
    </izvorni_sadrzaj>
    <derivirana_varijabla naziv="DomainObject.Predmet.ProtuStrankaListFormatedOIB_1">
      <item>SMEĐI MEDVJED d.o.o., OIB 01729456444 zastupanog po punomoćniku Božo Drmić</item>
    </derivirana_varijabla>
  </DomainObject.Predmet.ProtuStrankaListFormatedOIB>
  <DomainObject.Predmet.ProtuStrankaListFormatedWithAdress>
    <izvorni_sadrzaj>
      <item>SMEĐI MEDVJED d.o.o., Ulica Miroslava Kraljevića 55, 10360 Sesvete zastupanog po punomoćniku Božo Drmić</item>
    </izvorni_sadrzaj>
    <derivirana_varijabla naziv="DomainObject.Predmet.ProtuStrankaListFormatedWithAdress_1">
      <item>SMEĐI MEDVJED d.o.o., Ulica Miroslava Kraljevića 55, 10360 Sesvete zastupanog po punomoćniku Božo Drmić</item>
    </derivirana_varijabla>
  </DomainObject.Predmet.ProtuStrankaListFormatedWithAdress>
  <DomainObject.Predmet.ProtuStrankaListFormatedWithAdressOIB>
    <izvorni_sadrzaj>
      <item>SMEĐI MEDVJED d.o.o., OIB 01729456444, Ulica Miroslava Kraljevića 55, 10360 Sesvete zastupanog po punomoćniku Božo Drmić</item>
    </izvorni_sadrzaj>
    <derivirana_varijabla naziv="DomainObject.Predmet.ProtuStrankaListFormatedWithAdressOIB_1">
      <item>SMEĐI MEDVJED d.o.o., OIB 01729456444, Ulica Miroslava Kraljevića 55, 10360 Sesvete zastupanog po punomoćniku Božo Drmić</item>
    </derivirana_varijabla>
  </DomainObject.Predmet.ProtuStrankaListFormatedWithAdressOIB>
  <DomainObject.Predmet.ProtuStrankaListNazivFormated>
    <izvorni_sadrzaj>
      <item>SMEĐI MEDVJED d.o.o.</item>
    </izvorni_sadrzaj>
    <derivirana_varijabla naziv="DomainObject.Predmet.ProtuStrankaListNazivFormated_1">
      <item>SMEĐI MEDVJED d.o.o.</item>
    </derivirana_varijabla>
  </DomainObject.Predmet.ProtuStrankaListNazivFormated>
  <DomainObject.Predmet.ProtuStrankaListNazivFormatedOIB>
    <izvorni_sadrzaj>
      <item>SMEĐI MEDVJED d.o.o., OIB 01729456444</item>
    </izvorni_sadrzaj>
    <derivirana_varijabla naziv="DomainObject.Predmet.ProtuStrankaListNazivFormatedOIB_1">
      <item>SMEĐI MEDVJED d.o.o., OIB 01729456444</item>
    </derivirana_varijabla>
  </DomainObject.Predmet.ProtuStrankaListNazivFormatedOIB>
  <DomainObject.Predmet.OstaliListFormated>
    <izvorni_sadrzaj>
      <item>Božo Drmić punomoćnik sudionika u postupku SMEĐI MEDVJED d.o.o.</item>
    </izvorni_sadrzaj>
    <derivirana_varijabla naziv="DomainObject.Predmet.OstaliListFormated_1">
      <item>Božo Drmić punomoćnik sudionika u postupku SMEĐI MEDVJED d.o.o.</item>
    </derivirana_varijabla>
  </DomainObject.Predmet.OstaliListFormated>
  <DomainObject.Predmet.OstaliListFormatedOIB>
    <izvorni_sadrzaj>
      <item>Božo Drmić, OIB 17364575280 punomoćnik sudionika u postupku SMEĐI MEDVJED d.o.o.</item>
    </izvorni_sadrzaj>
    <derivirana_varijabla naziv="DomainObject.Predmet.OstaliListFormatedOIB_1">
      <item>Božo Drmić, OIB 17364575280 punomoćnik sudionika u postupku SMEĐI MEDVJED d.o.o.</item>
    </derivirana_varijabla>
  </DomainObject.Predmet.OstaliListFormatedOIB>
  <DomainObject.Predmet.OstaliListFormatedWithAdress>
    <izvorni_sadrzaj>
      <item>Božo Drmić, Vratnička 1, 31000 Osijek punomoćnik sudionika u postupku SMEĐI MEDVJED d.o.o.</item>
    </izvorni_sadrzaj>
    <derivirana_varijabla naziv="DomainObject.Predmet.OstaliListFormatedWithAdress_1">
      <item>Božo Drmić, Vratnička 1, 31000 Osijek punomoćnik sudionika u postupku SMEĐI MEDVJED d.o.o.</item>
    </derivirana_varijabla>
  </DomainObject.Predmet.OstaliListFormatedWithAdress>
  <DomainObject.Predmet.OstaliListFormatedWithAdressOIB>
    <izvorni_sadrzaj>
      <item>Božo Drmić, OIB 17364575280, Vratnička 1, 31000 Osijek punomoćnik sudionika u postupku SMEĐI MEDVJED d.o.o.</item>
    </izvorni_sadrzaj>
    <derivirana_varijabla naziv="DomainObject.Predmet.OstaliListFormatedWithAdressOIB_1">
      <item>Božo Drmić, OIB 17364575280, Vratnička 1, 31000 Osijek punomoćnik sudionika u postupku SMEĐI MEDVJED d.o.o.</item>
    </derivirana_varijabla>
  </DomainObject.Predmet.OstaliListFormatedWithAdressOIB>
  <DomainObject.Predmet.OstaliListNazivFormated>
    <izvorni_sadrzaj>
      <item>Božo Drmić</item>
    </izvorni_sadrzaj>
    <derivirana_varijabla naziv="DomainObject.Predmet.OstaliListNazivFormated_1">
      <item>Božo Drmić</item>
    </derivirana_varijabla>
  </DomainObject.Predmet.OstaliListNazivFormated>
  <DomainObject.Predmet.OstaliListNazivFormatedOIB>
    <izvorni_sadrzaj>
      <item>Božo Drmić, OIB 17364575280</item>
    </izvorni_sadrzaj>
    <derivirana_varijabla naziv="DomainObject.Predmet.OstaliListNazivFormatedOIB_1">
      <item>Božo Drmić, OIB 17364575280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SMEĐI MEDVJED d.o.o.</izvorni_sadrzaj>
    <derivirana_varijabla naziv="DomainObject.Predmet.ProtustrankaIDrugi_1">SMEĐI MEDVJED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SMEĐI MEDVJED d.o.o., OIB 01729456444, Ulica Miroslava Kraljevića 55, 10360 Sesvete</izvorni_sadrzaj>
    <derivirana_varijabla naziv="DomainObject.Predmet.ProtustrankaIDrugiAdressOIB_1">SMEĐI MEDVJED d.o.o., OIB 01729456444, Ulica Miroslava Kraljevića 55,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SMEĐI MEDVJED d.o.o.</item>
      <item>Božo Drmić</item>
    </izvorni_sadrzaj>
    <derivirana_varijabla naziv="DomainObject.Predmet.SudioniciListNaziv_1">
      <item>FINA Regionalni centar Zagreb</item>
      <item>SMEĐI MEDVJED d.o.o.</item>
      <item>Božo Drmić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SMEĐI MEDVJED d.o.o., OIB 01729456444, Ulica Miroslava Kraljevića 55,10360 Sesvete</item>
      <item>Božo Drmić, OIB 17364575280, Vratnička 1,31000 Osijek</item>
    </izvorni_sadrzaj>
    <derivirana_varijabla naziv="DomainObject.Predmet.SudioniciListAdressOIB_1">
      <item>FINA Regionalni centar Zagreb, OIB 85821130368, Trg svibanjskih žrtava 1995. 1,10000 Zagreb</item>
      <item>SMEĐI MEDVJED d.o.o., OIB 01729456444, Ulica Miroslava Kraljevića 55,10360 Sesvete</item>
      <item>Božo Drmić, OIB 17364575280, Vratnička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01729456444</item>
      <item>, OIB 17364575280</item>
    </izvorni_sadrzaj>
    <derivirana_varijabla naziv="DomainObject.Predmet.SudioniciListNazivOIB_1">
      <item>, OIB 85821130368</item>
      <item>, OIB 01729456444</item>
      <item>, OIB 17364575280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1345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2019-03-07T07:53:00Z</dcterms:created>
  <dc:creator>ilukac</dc:creator>
  <cp:lastModifiedBy>Katarina Babić</cp:lastModifiedBy>
  <cp:lastPrinted>2019-03-12T10:19:00Z</cp:lastPrinted>
  <dcterms:modified xmlns:xsi="http://www.w3.org/2001/XMLSchema-instance" xsi:type="dcterms:W3CDTF">2019-03-12T10:19:00Z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(2911-18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