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c1cf" w14:paraId="170c1c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356537" w:rsidRPr="00356537">
        <w:t>IN SITU d.o.o., OIB: 3</w:t>
      </w:r>
      <w:r w:rsidR="00356537">
        <w:t>5700530547, Split, Plitvička 2A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47D0D">
        <w:t xml:space="preserve">28. 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356537" w:rsidRPr="00356537">
        <w:t>IN SITU d.o.o., OIB: 3</w:t>
      </w:r>
      <w:r w:rsidR="00826183">
        <w:t>5700530547, Split, Plitvička 2A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826183">
        <w:t>143</w:t>
      </w:r>
      <w:r w:rsidR="000F2703">
        <w:t>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826183">
        <w:t>5.924,49</w:t>
      </w:r>
      <w:r w:rsidR="008C26D0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D47D0D">
        <w:t>28. prosinca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9A096E">
      <w:t>16</w:t>
    </w:r>
    <w:r w:rsidR="000F2703">
      <w:t>4</w:t>
    </w:r>
    <w:r w:rsidR="00356537">
      <w:t>7</w:t>
    </w:r>
    <w:r w:rsidR="00D47D0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0F2703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56537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26183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C26D0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288"/>
    <w:rsid w:val="00AC6F04"/>
    <w:rsid w:val="00AD128B"/>
    <w:rsid w:val="00AD2623"/>
    <w:rsid w:val="00AD608A"/>
    <w:rsid w:val="00AE11C2"/>
    <w:rsid w:val="00AE7A63"/>
    <w:rsid w:val="00B04760"/>
    <w:rsid w:val="00B06887"/>
    <w:rsid w:val="00B1116F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C617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1647</izvorni_sadrzaj>
    <derivirana_varijabla naziv="DomainObject.Predmet.Broj_1">1647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St-1647/2015</izvorni_sadrzaj>
    <derivirana_varijabla naziv="DomainObject.Predmet.OznakaBroj_1">St-1647/2015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SITU za posredovanje u prometu nekretninama, društvo s ograničenom odgovornošću</izvorni_sadrzaj>
    <derivirana_varijabla naziv="DomainObject.Predmet.ProtustrankaFormated_1">  IN SITU za posredovanje u prometu nekretninama, društvo s ograničenom odgovornošću</derivirana_varijabla>
  </DomainObject.Predmet.ProtustrankaFormated>
  <DomainObject.Predmet.ProtustrankaFormatedOIB>
    <izvorni_sadrzaj>  IN SITU za posredovanje u prometu nekretninama, društvo s ograničenom odgovornošću, OIB 35700530547</izvorni_sadrzaj>
    <derivirana_varijabla naziv="DomainObject.Predmet.ProtustrankaFormatedOIB_1">  IN SITU za posredovanje u prometu nekretninama, društvo s ograničenom odgovornošću, OIB 35700530547</derivirana_varijabla>
  </DomainObject.Predmet.ProtustrankaFormatedOIB>
  <DomainObject.Predmet.ProtustrankaFormatedWithAdress>
    <izvorni_sadrzaj> IN SITU za posredovanje u prometu nekretninama, društvo s ograničenom odgovornošću, Plitvička 2/A, 21000 Split</izvorni_sadrzaj>
    <derivirana_varijabla naziv="DomainObject.Predmet.ProtustrankaFormatedWithAdress_1"> IN SITU za posredovanje u prometu nekretninama, društvo s ograničenom odgovornošću, Plitvička 2/A, 21000 Split</derivirana_varijabla>
  </DomainObject.Predmet.ProtustrankaFormatedWithAdress>
  <DomainObject.Predmet.ProtustrankaFormatedWithAdressOIB>
    <izvorni_sadrzaj> IN SITU za posredovanje u prometu nekretninama, društvo s ograničenom odgovornošću, OIB 35700530547, Plitvička 2/A, 21000 Split</izvorni_sadrzaj>
    <derivirana_varijabla naziv="DomainObject.Predmet.ProtustrankaFormatedWithAdressOIB_1"> IN SITU za posredovanje u prometu nekretninama, društvo s ograničenom odgovornošću, OIB 35700530547, Plitvička 2/A, 21000 Split</derivirana_varijabla>
  </DomainObject.Predmet.ProtustrankaFormatedWithAdressOIB>
  <DomainObject.Predmet.ProtustrankaWithAdress>
    <izvorni_sadrzaj>IN SITU za posredovanje u prometu nekretninama, društvo s ograničenom odgovornošću Plitvička 2/A, 21000 Split</izvorni_sadrzaj>
    <derivirana_varijabla naziv="DomainObject.Predmet.ProtustrankaWithAdress_1">IN SITU za posredovanje u prometu nekretninama, društvo s ograničenom odgovornošću Plitvička 2/A, 21000 Split</derivirana_varijabla>
  </DomainObject.Predmet.ProtustrankaWithAdress>
  <DomainObject.Predmet.ProtustrankaWithAdressOIB>
    <izvorni_sadrzaj>IN SITU za posredovanje u prometu nekretninama, društvo s ograničenom odgovornošću, OIB 35700530547, Plitvička 2/A, 21000 Split</izvorni_sadrzaj>
    <derivirana_varijabla naziv="DomainObject.Predmet.ProtustrankaWithAdressOIB_1">IN SITU za posredovanje u prometu nekretninama, društvo s ograničenom odgovornošću, OIB 35700530547, Plitvička 2/A, 21000 Split</derivirana_varijabla>
  </DomainObject.Predmet.ProtustrankaWithAdressOIB>
  <DomainObject.Predmet.ProtustrankaNazivFormated>
    <izvorni_sadrzaj>IN SITU za posredovanje u prometu nekretninama, društvo s ograničenom odgovornošću</izvorni_sadrzaj>
    <derivirana_varijabla naziv="DomainObject.Predmet.ProtustrankaNazivFormated_1">IN SITU za posredovanje u prometu nekretninama, društvo s ograničenom odgovornošću</derivirana_varijabla>
  </DomainObject.Predmet.ProtustrankaNazivFormated>
  <DomainObject.Predmet.ProtustrankaNazivFormatedOIB>
    <izvorni_sadrzaj>IN SITU za posredovanje u prometu nekretninama, društvo s ograničenom odgovornošću, OIB 35700530547</izvorni_sadrzaj>
    <derivirana_varijabla naziv="DomainObject.Predmet.ProtustrankaNazivFormatedOIB_1">IN SITU za posredovanje u prometu nekretninama, društvo s ograničenom odgovornošću, OIB 35700530547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5924.49</izvorni_sadrzaj>
    <derivirana_varijabla naziv="DomainObject.Predmet.TrenutnaVrijednost_1">5924.49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IN SITU za posredovanje u prometu nekretninama, društvo s ograničenom odgovornošću</item>
    </izvorni_sadrzaj>
    <derivirana_varijabla naziv="DomainObject.Predmet.ProtuStrankaListFormated_1">
      <item>IN SITU za posredovanje u prometu nekretninama, društvo s ograničenom odgovornošću</item>
    </derivirana_varijabla>
  </DomainObject.Predmet.ProtuStrankaListFormated>
  <DomainObject.Predmet.ProtuStrankaListFormatedOIB>
    <izvorni_sadrzaj>
      <item>IN SITU za posredovanje u prometu nekretninama, društvo s ograničenom odgovornošću, OIB 35700530547</item>
    </izvorni_sadrzaj>
    <derivirana_varijabla naziv="DomainObject.Predmet.ProtuStrankaListFormatedOIB_1">
      <item>IN SITU za posredovanje u prometu nekretninama, društvo s ograničenom odgovornošću, OIB 35700530547</item>
    </derivirana_varijabla>
  </DomainObject.Predmet.ProtuStrankaListFormatedOIB>
  <DomainObject.Predmet.ProtuStrankaListFormatedWithAdress>
    <izvorni_sadrzaj>
      <item>IN SITU za posredovanje u prometu nekretninama, društvo s ograničenom odgovornošću, Plitvička 2/A, 21000 Split</item>
    </izvorni_sadrzaj>
    <derivirana_varijabla naziv="DomainObject.Predmet.ProtuStrankaListFormatedWithAdress_1">
      <item>IN SITU za posredovanje u prometu nekretninama, društvo s ograničenom odgovornošću, Plitvička 2/A, 21000 Split</item>
    </derivirana_varijabla>
  </DomainObject.Predmet.ProtuStrankaListFormatedWithAdress>
  <DomainObject.Predmet.ProtuStrankaListFormatedWithAdressOIB>
    <izvorni_sadrzaj>
      <item>IN SITU za posredovanje u prometu nekretninama, društvo s ograničenom odgovornošću, OIB 35700530547, Plitvička 2/A, 21000 Split</item>
    </izvorni_sadrzaj>
    <derivirana_varijabla naziv="DomainObject.Predmet.ProtuStrankaListFormatedWithAdressOIB_1">
      <item>IN SITU za posredovanje u prometu nekretninama, društvo s ograničenom odgovornošću, OIB 35700530547, Plitvička 2/A, 21000 Split</item>
    </derivirana_varijabla>
  </DomainObject.Predmet.ProtuStrankaListFormatedWithAdressOIB>
  <DomainObject.Predmet.ProtuStrankaListNazivFormated>
    <izvorni_sadrzaj>
      <item>IN SITU za posredovanje u prometu nekretninama, društvo s ograničenom odgovornošću</item>
    </izvorni_sadrzaj>
    <derivirana_varijabla naziv="DomainObject.Predmet.ProtuStrankaListNazivFormated_1">
      <item>IN SITU za posredovanje u prometu nekretninama, društvo s ograničenom odgovornošću</item>
    </derivirana_varijabla>
  </DomainObject.Predmet.ProtuStrankaListNazivFormated>
  <DomainObject.Predmet.ProtuStrankaListNazivFormatedOIB>
    <izvorni_sadrzaj>
      <item>IN SITU za posredovanje u prometu nekretninama, društvo s ograničenom odgovornošću, OIB 35700530547</item>
    </izvorni_sadrzaj>
    <derivirana_varijabla naziv="DomainObject.Predmet.ProtuStrankaListNazivFormatedOIB_1">
      <item>IN SITU za posredovanje u prometu nekretninama, društvo s ograničenom odgovornošću, OIB 35700530547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IN SITU za posredovanje u prometu nekretninama, društvo s ograničenom odgovornošću</izvorni_sadrzaj>
    <derivirana_varijabla naziv="DomainObject.Predmet.ProtustrankaIDrugi_1">IN SITU za posredovanje u prometu nekretninama,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IN SITU za posredovanje u prometu nekretninama, društvo s ograničenom odgovornošću, OIB 35700530547, Plitvička 2/A, 21000 Split</izvorni_sadrzaj>
    <derivirana_varijabla naziv="DomainObject.Predmet.ProtustrankaIDrugiAdressOIB_1">IN SITU za posredovanje u prometu nekretninama, društvo s ograničenom odgovornošću, OIB 35700530547, Plitvička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IN SITU za posredovanje u prometu nekretninama, društvo s ograničenom odgovornošću</item>
    </izvorni_sadrzaj>
    <derivirana_varijabla naziv="DomainObject.Predmet.SudioniciListNaziv_1">
      <item>FINANCIJSKA AGENCIJA,RC SPLIT</item>
      <item>IN SITU za posredovanje u prometu nekretninama, društvo s ograničenom odgovornošću</item>
    </derivirana_varijabla>
  </DomainObject.Predmet.SudioniciListNaziv>
  <DomainObject.Predmet.SudioniciListAdressOIB>
    <izvorni_sadrzaj>
      <item>FINANCIJSKA AGENCIJA,RC SPLIT, OIB 85821130368, Mažuranićevo šetalište 24b,21000 Split</item>
      <item>IN SITU za posredovanje u prometu nekretninama, društvo s ograničenom odgovornošću, OIB 35700530547, Plitvička 2/A,21000 Split</item>
    </izvorni_sadrzaj>
    <derivirana_varijabla naziv="DomainObject.Predmet.SudioniciListAdressOIB_1">
      <item>FINANCIJSKA AGENCIJA,RC SPLIT, OIB 85821130368, Mažuranićevo šetalište 24b,21000 Split</item>
      <item>IN SITU za posredovanje u prometu nekretninama, društvo s ograničenom odgovornošću, OIB 35700530547, Plitvička 2/A,21000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35700530547</item>
    </izvorni_sadrzaj>
    <derivirana_varijabla naziv="DomainObject.Predmet.SudioniciListNazivOIB_1">
      <item>, OIB 85821130368</item>
      <item>, OIB 35700530547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21B741-1358-45F9-A998-C9665E42D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1798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2016-12-28T13:10:00Z</dcterms:created>
  <dc:creator>nmarkovic</dc:creator>
  <cp:lastModifiedBy>Ana Golub Gruić</cp:lastModifiedBy>
  <cp:lastPrinted>2016-12-28T13:10:00Z</cp:lastPrinted>
  <dcterms:modified xmlns:xsi="http://www.w3.org/2001/XMLSchema-instance" xsi:type="dcterms:W3CDTF">2016-12-28T13:42:00Z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