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4D19DD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4D19DD">
              <w:rPr>
                <w:noProof/>
              </w:rPr>
              <w:t>331/2017</w:t>
            </w:r>
          </w:p>
        </w:tc>
      </w:tr>
    </w:tbl>
    <w:p w14:textId="f2ee4c7" w14:paraId="f2ee4c7" w:rsidRDefault="0067708B" w:rsidP="0067708B" w:rsidR="0067708B">
      <w:pPr>
        <w15:collapsed w:val="false"/>
      </w:pPr>
      <w:r>
        <w:tab/>
      </w:r>
    </w:p>
    <w:p w:rsidRDefault="0067708B" w:rsidP="004D19DD" w:rsidR="0067708B">
      <w:pPr>
        <w:spacing w:after="160" w:before="160"/>
        <w:jc w:val="center"/>
      </w:pPr>
      <w:r>
        <w:t xml:space="preserve">R E P U B L I K A    H R V A T S K A </w:t>
      </w:r>
    </w:p>
    <w:p w:rsidRDefault="0067708B" w:rsidP="004D19DD" w:rsidR="0067708B">
      <w:pPr>
        <w:pStyle w:val="Naslov1"/>
        <w:spacing w:after="160" w:before="160"/>
        <w:rPr>
          <w:b w:val="false"/>
        </w:rPr>
      </w:pPr>
      <w:r>
        <w:rPr>
          <w:b w:val="false"/>
        </w:rPr>
        <w:t>Z A K L J U Č A K</w:t>
      </w: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Pr="00AB0575">
        <w:t xml:space="preserve">u </w:t>
      </w:r>
      <w:r w:rsidR="00034958">
        <w:t xml:space="preserve">stečajnom </w:t>
      </w:r>
      <w:r w:rsidRPr="00AB0575">
        <w:t xml:space="preserve">postupku </w:t>
      </w:r>
      <w:r w:rsidR="00034958">
        <w:t xml:space="preserve">nad dužnikom </w:t>
      </w:r>
      <w:r w:rsidR="004D19DD" w:rsidRPr="004D19DD">
        <w:t xml:space="preserve">HRGA GRADNJA d.o.o. u stečaju, OIB: 70241709472, Kaštel Stari, </w:t>
      </w:r>
      <w:proofErr w:type="spellStart"/>
      <w:r w:rsidR="004D19DD" w:rsidRPr="004D19DD">
        <w:t>Radun</w:t>
      </w:r>
      <w:proofErr w:type="spellEnd"/>
      <w:r w:rsidR="004D19DD" w:rsidRPr="004D19DD">
        <w:t xml:space="preserve"> 35</w:t>
      </w:r>
      <w:r w:rsidR="00034958" w:rsidRPr="00034958">
        <w:t xml:space="preserve">, </w:t>
      </w:r>
      <w:r w:rsidR="004D19DD">
        <w:t>21. svibnja</w:t>
      </w:r>
      <w:r w:rsidR="00034958">
        <w:t xml:space="preserve"> 2018</w:t>
      </w:r>
      <w:r>
        <w:t>.</w:t>
      </w:r>
    </w:p>
    <w:p w:rsidRDefault="00F050DD" w:rsidP="004D19DD" w:rsidR="00F050DD" w:rsidRPr="00561F3C">
      <w:pPr>
        <w:pStyle w:val="Tijeloteksta"/>
        <w:tabs>
          <w:tab w:pos="1080" w:val="left"/>
        </w:tabs>
        <w:spacing w:after="160" w:before="160"/>
        <w:jc w:val="center"/>
      </w:pPr>
      <w:r w:rsidRPr="00561F3C">
        <w:t xml:space="preserve">z a k l j u č i o    j e </w:t>
      </w:r>
    </w:p>
    <w:p w:rsidRDefault="00F050DD" w:rsidP="008C125D" w:rsidR="00577EC2">
      <w:pPr>
        <w:pStyle w:val="Uvuenotijeloteksta"/>
        <w:ind w:firstLine="708" w:left="0"/>
        <w:jc w:val="both"/>
        <w:rPr>
          <w:bCs/>
        </w:rPr>
      </w:pPr>
      <w:r>
        <w:rPr>
          <w:bCs/>
        </w:rPr>
        <w:t xml:space="preserve">Ročište radi izjašnjavanja o vrijednosti </w:t>
      </w:r>
      <w:r w:rsidR="00AB0575">
        <w:rPr>
          <w:bCs/>
        </w:rPr>
        <w:t>imovine</w:t>
      </w:r>
      <w:r w:rsidR="00AB0575" w:rsidRPr="00AB0575">
        <w:rPr>
          <w:bCs/>
        </w:rPr>
        <w:t xml:space="preserve"> stečajnog dužnika</w:t>
      </w:r>
      <w:r w:rsidR="00577EC2">
        <w:rPr>
          <w:bCs/>
        </w:rPr>
        <w:t>:</w:t>
      </w:r>
    </w:p>
    <w:p w:rsidRDefault="004D19DD" w:rsidP="004D19DD" w:rsidR="004D19DD">
      <w:pPr>
        <w:spacing w:before="100"/>
        <w:ind w:firstLine="709"/>
        <w:jc w:val="both"/>
      </w:pPr>
      <w:r>
        <w:t xml:space="preserve">a) čest. </w:t>
      </w:r>
      <w:proofErr w:type="spellStart"/>
      <w:r>
        <w:t>zgr</w:t>
      </w:r>
      <w:proofErr w:type="spellEnd"/>
      <w:r>
        <w:t xml:space="preserve">. 117/1 Z.U. 223 K.O. Kaštel </w:t>
      </w:r>
      <w:proofErr w:type="spellStart"/>
      <w:r>
        <w:t>Kambelovac</w:t>
      </w:r>
      <w:proofErr w:type="spellEnd"/>
      <w:r>
        <w:t xml:space="preserve">, uknjiženog prava vlasništva </w:t>
      </w:r>
      <w:r w:rsidRPr="009A40A1">
        <w:t xml:space="preserve">HRGA GRADNJA </w:t>
      </w:r>
      <w:r>
        <w:t>d.o.o. Kaštel Stari, za cijelo;</w:t>
      </w:r>
    </w:p>
    <w:p w:rsidRDefault="004D19DD" w:rsidP="004D19DD" w:rsidR="004D19DD" w:rsidRPr="009A40A1">
      <w:pPr>
        <w:spacing w:before="100"/>
        <w:ind w:firstLine="709"/>
        <w:jc w:val="both"/>
      </w:pPr>
      <w:r>
        <w:t xml:space="preserve">b) </w:t>
      </w:r>
      <w:r w:rsidRPr="009A40A1">
        <w:t>14/1705 dijela kat. čest. 1118/3 Z.U. 1037 K.O. Mravinci, u naravi u A</w:t>
      </w:r>
      <w:r>
        <w:t xml:space="preserve"> </w:t>
      </w:r>
      <w:r w:rsidRPr="009A40A1">
        <w:t xml:space="preserve">I (jedan) PODRUMSKI PARKIRALIŠNI PROSTOR 7-G7, u podrumu, koji ima ukupnu </w:t>
      </w:r>
      <w:proofErr w:type="spellStart"/>
      <w:r w:rsidRPr="009A40A1">
        <w:t>netto</w:t>
      </w:r>
      <w:proofErr w:type="spellEnd"/>
      <w:r w:rsidRPr="009A40A1">
        <w:t xml:space="preserve"> površinu od 13,75 m</w:t>
      </w:r>
      <w:r w:rsidRPr="009A40A1">
        <w:rPr>
          <w:vertAlign w:val="superscript"/>
        </w:rPr>
        <w:t>2</w:t>
      </w:r>
      <w:r w:rsidRPr="009A40A1">
        <w:t>, uknjiženog prava vlasništva HRGA GRADNJA d.o.o., Ka</w:t>
      </w:r>
      <w:r>
        <w:t xml:space="preserve">štel Stari, </w:t>
      </w:r>
      <w:proofErr w:type="spellStart"/>
      <w:r>
        <w:t>Radun</w:t>
      </w:r>
      <w:proofErr w:type="spellEnd"/>
      <w:r>
        <w:t xml:space="preserve"> 35, za cijelo;</w:t>
      </w:r>
    </w:p>
    <w:p w:rsidRDefault="004D19DD" w:rsidP="004D19DD" w:rsidR="004D19DD">
      <w:pPr>
        <w:spacing w:before="100"/>
        <w:ind w:firstLine="709"/>
        <w:jc w:val="both"/>
      </w:pPr>
      <w:r>
        <w:t>c</w:t>
      </w:r>
      <w:r w:rsidRPr="009A40A1">
        <w:t>) 14/1705 dijela kat. čest. 1118/3 Z.U. 1037 K.O. Mravinci, u naravi u A</w:t>
      </w:r>
      <w:r>
        <w:t xml:space="preserve"> </w:t>
      </w:r>
      <w:r w:rsidRPr="009A40A1">
        <w:t xml:space="preserve">I (jedan) PODRUMSKI PARKIRALIŠNI PROSTOR 20-G20, u podrumu, koji ima ukupnu </w:t>
      </w:r>
      <w:proofErr w:type="spellStart"/>
      <w:r w:rsidRPr="009A40A1">
        <w:t>netto</w:t>
      </w:r>
      <w:proofErr w:type="spellEnd"/>
      <w:r w:rsidRPr="009A40A1">
        <w:t xml:space="preserve"> površinu od 13,75 m</w:t>
      </w:r>
      <w:r w:rsidRPr="009A40A1">
        <w:rPr>
          <w:vertAlign w:val="superscript"/>
        </w:rPr>
        <w:t>2</w:t>
      </w:r>
      <w:r w:rsidRPr="009A40A1">
        <w:t>, uknjiženog prava vlasništva HRGA GRADNJA d.o.o., Kašt</w:t>
      </w:r>
      <w:r>
        <w:t xml:space="preserve">el Stari, </w:t>
      </w:r>
      <w:proofErr w:type="spellStart"/>
      <w:r>
        <w:t>Radun</w:t>
      </w:r>
      <w:proofErr w:type="spellEnd"/>
      <w:r>
        <w:t xml:space="preserve"> 35, za ½ dijela;</w:t>
      </w:r>
    </w:p>
    <w:p w:rsidRDefault="004D19DD" w:rsidP="004D19DD" w:rsidR="004D19DD">
      <w:pPr>
        <w:spacing w:before="100"/>
        <w:ind w:firstLine="709"/>
        <w:jc w:val="both"/>
      </w:pPr>
      <w:r>
        <w:t xml:space="preserve">d) </w:t>
      </w:r>
      <w:r w:rsidRPr="004D19DD">
        <w:t xml:space="preserve">posebnog dijela nekretnine označene kao 14/1705 dijela kat. čest. 1118/3 Z.U. 1037 K.O. Mravinci, u naravi PODRUMSKI PARKIRALIŠNI PROSTOR  19-G19 u podrumu, koji ima ukupnu </w:t>
      </w:r>
      <w:proofErr w:type="spellStart"/>
      <w:r w:rsidRPr="004D19DD">
        <w:t>netto</w:t>
      </w:r>
      <w:proofErr w:type="spellEnd"/>
      <w:r w:rsidRPr="004D19DD">
        <w:t xml:space="preserve"> površinu od 13,60 m2 , uknjiženog prava vlasništva </w:t>
      </w:r>
      <w:proofErr w:type="spellStart"/>
      <w:r w:rsidRPr="004D19DD">
        <w:t>Hrga</w:t>
      </w:r>
      <w:proofErr w:type="spellEnd"/>
      <w:r w:rsidRPr="004D19DD">
        <w:t xml:space="preserve"> gradnja d.o.o., OIB: 70241709472, Kaštel Stari, </w:t>
      </w:r>
      <w:proofErr w:type="spellStart"/>
      <w:r w:rsidRPr="004D19DD">
        <w:t>Radun</w:t>
      </w:r>
      <w:proofErr w:type="spellEnd"/>
      <w:r w:rsidRPr="004D19DD">
        <w:t xml:space="preserve"> 35, za ½ dijela,</w:t>
      </w:r>
    </w:p>
    <w:p w:rsidRDefault="004D19DD" w:rsidP="00577EC2" w:rsidR="004D19DD">
      <w:pPr>
        <w:pStyle w:val="Uvuenotijeloteksta"/>
        <w:ind w:left="0"/>
        <w:jc w:val="both"/>
        <w:rPr>
          <w:bCs/>
        </w:rPr>
      </w:pPr>
    </w:p>
    <w:p w:rsidRDefault="00F050DD" w:rsidP="00577EC2" w:rsidR="00F050DD">
      <w:pPr>
        <w:pStyle w:val="Uvuenotijeloteksta"/>
        <w:ind w:left="0"/>
        <w:jc w:val="both"/>
        <w:rPr>
          <w:bCs/>
        </w:rPr>
      </w:pPr>
      <w:r>
        <w:rPr>
          <w:bCs/>
        </w:rPr>
        <w:t xml:space="preserve">određuje se </w:t>
      </w:r>
      <w:r w:rsidRPr="00A00714">
        <w:rPr>
          <w:bCs/>
        </w:rPr>
        <w:t>za dan</w:t>
      </w:r>
      <w:r w:rsidR="00A00714">
        <w:rPr>
          <w:bCs/>
        </w:rPr>
        <w:t xml:space="preserve"> </w:t>
      </w:r>
      <w:r w:rsidR="00717D20">
        <w:rPr>
          <w:bCs/>
        </w:rPr>
        <w:t>3. srpnja</w:t>
      </w:r>
      <w:r w:rsidR="00AB0575" w:rsidRPr="00A00714">
        <w:rPr>
          <w:bCs/>
        </w:rPr>
        <w:t xml:space="preserve"> 2018.</w:t>
      </w:r>
      <w:r w:rsidRPr="00A00714">
        <w:rPr>
          <w:bCs/>
        </w:rPr>
        <w:t xml:space="preserve"> u </w:t>
      </w:r>
      <w:r w:rsidR="00717D20">
        <w:rPr>
          <w:bCs/>
        </w:rPr>
        <w:t>09</w:t>
      </w:r>
      <w:r w:rsidR="00034958" w:rsidRPr="00A00714">
        <w:rPr>
          <w:bCs/>
        </w:rPr>
        <w:t>:</w:t>
      </w:r>
      <w:r w:rsidR="004D19DD">
        <w:rPr>
          <w:bCs/>
        </w:rPr>
        <w:t>3</w:t>
      </w:r>
      <w:r w:rsidRPr="00A00714">
        <w:rPr>
          <w:bCs/>
        </w:rPr>
        <w:t>0</w:t>
      </w:r>
      <w:r w:rsidR="00A82A72">
        <w:rPr>
          <w:bCs/>
        </w:rPr>
        <w:t xml:space="preserve"> sati i isto će se održati </w:t>
      </w: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4D19DD" w:rsidR="00F050DD">
      <w:pPr>
        <w:pStyle w:val="Tijeloteksta"/>
        <w:tabs>
          <w:tab w:pos="709" w:val="left"/>
        </w:tabs>
        <w:spacing w:before="200"/>
        <w:jc w:val="center"/>
      </w:pPr>
      <w:r w:rsidRPr="00561F3C">
        <w:t>U Splitu</w:t>
      </w:r>
      <w:r w:rsidR="00AB0575">
        <w:t xml:space="preserve"> </w:t>
      </w:r>
      <w:r w:rsidR="004D19DD">
        <w:t>21. svibnja</w:t>
      </w:r>
      <w:r w:rsidR="00034958">
        <w:t xml:space="preserve"> 2018</w:t>
      </w:r>
      <w:r w:rsidR="00AB0575">
        <w:t>.</w:t>
      </w:r>
    </w:p>
    <w:p w:rsidRDefault="00AB0575" w:rsidP="004D19DD" w:rsidR="00F050DD">
      <w:pPr>
        <w:spacing w:before="200"/>
        <w:ind w:firstLine="708" w:left="5664"/>
        <w:jc w:val="center"/>
      </w:pPr>
      <w:r>
        <w:t>Sutkinja</w:t>
      </w:r>
    </w:p>
    <w:p w:rsidRDefault="00AB0575" w:rsidP="00F050DD" w:rsidR="00F050DD">
      <w:pPr>
        <w:ind w:firstLine="708" w:left="5664"/>
        <w:jc w:val="center"/>
      </w:pPr>
      <w:r>
        <w:t>Ana Golub Gruić</w:t>
      </w:r>
    </w:p>
    <w:p w:rsidRDefault="00F050DD" w:rsidP="00F050DD" w:rsidR="00F050DD">
      <w:pPr>
        <w:ind w:firstLine="708"/>
        <w:jc w:val="both"/>
      </w:pPr>
    </w:p>
    <w:p w:rsidRDefault="00AB0575" w:rsidP="004D19DD" w:rsidR="00F050DD" w:rsidRPr="00BE3146">
      <w:pPr>
        <w:spacing w:before="100"/>
      </w:pPr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p w:rsidRDefault="00AB0575" w:rsidP="004D19DD" w:rsidR="00F050DD" w:rsidRPr="00BE3146">
      <w:pPr>
        <w:spacing w:before="100"/>
      </w:pPr>
      <w:r>
        <w:t>Dna</w:t>
      </w:r>
      <w:r w:rsidR="00F050DD" w:rsidRPr="00BE3146">
        <w:t>:</w:t>
      </w:r>
    </w:p>
    <w:p w:rsidRDefault="00034958" w:rsidP="00F050DD" w:rsidR="00F050DD">
      <w:pPr>
        <w:pStyle w:val="Odlomakpopisa"/>
        <w:numPr>
          <w:ilvl w:val="0"/>
          <w:numId w:val="4"/>
        </w:numPr>
      </w:pPr>
      <w:r w:rsidRPr="00717D20">
        <w:t>stečajn</w:t>
      </w:r>
      <w:r w:rsidR="004D19DD">
        <w:t>i upravitelj</w:t>
      </w:r>
      <w:r w:rsidRPr="00717D20">
        <w:t xml:space="preserve"> </w:t>
      </w:r>
      <w:r w:rsidR="004D19DD">
        <w:t xml:space="preserve">Draško </w:t>
      </w:r>
      <w:proofErr w:type="spellStart"/>
      <w:r w:rsidR="004D19DD">
        <w:t>Lambaša</w:t>
      </w:r>
      <w:proofErr w:type="spellEnd"/>
    </w:p>
    <w:p w:rsidRDefault="004D19DD" w:rsidP="00F050DD" w:rsidR="004D19DD" w:rsidRPr="00717D20">
      <w:pPr>
        <w:pStyle w:val="Odlomakpopisa"/>
        <w:numPr>
          <w:ilvl w:val="0"/>
          <w:numId w:val="4"/>
        </w:numPr>
      </w:pPr>
      <w:r>
        <w:t xml:space="preserve">Produkt – </w:t>
      </w:r>
      <w:proofErr w:type="spellStart"/>
      <w:r>
        <w:t>Invest</w:t>
      </w:r>
      <w:proofErr w:type="spellEnd"/>
      <w:r>
        <w:t xml:space="preserve"> d.o.o. Split</w:t>
      </w:r>
    </w:p>
    <w:p w:rsidRDefault="00F050DD" w:rsidP="004D19DD" w:rsidR="004D19DD">
      <w:pPr>
        <w:pStyle w:val="Odlomakpopisa"/>
        <w:numPr>
          <w:ilvl w:val="0"/>
          <w:numId w:val="4"/>
        </w:numPr>
      </w:pPr>
      <w:r w:rsidRPr="00717D20">
        <w:t xml:space="preserve">mrežna stranica e-Oglasna ploča sudova </w:t>
      </w:r>
    </w:p>
    <w:p w:rsidRDefault="00F050DD" w:rsidP="004D19DD" w:rsidR="0067708B">
      <w:pPr>
        <w:pStyle w:val="Odlomakpopisa"/>
        <w:numPr>
          <w:ilvl w:val="0"/>
          <w:numId w:val="4"/>
        </w:numPr>
      </w:pPr>
      <w:r w:rsidRPr="00BE3146">
        <w:t>u spis</w:t>
      </w:r>
    </w:p>
    <w:sectPr w:rsidSect="00C160B7" w:rsidR="0067708B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9DD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</w:t>
    </w:r>
    <w:r w:rsidR="00F050DD">
      <w:t>9</w:t>
    </w:r>
    <w:r w:rsidR="00C5488C">
      <w:t>7</w:t>
    </w:r>
    <w:r w:rsidR="00F050DD">
      <w:t>1</w:t>
    </w:r>
    <w:r w:rsidR="00C548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34958"/>
    <w:rsid w:val="000572DC"/>
    <w:rsid w:val="0006335D"/>
    <w:rsid w:val="000F513F"/>
    <w:rsid w:val="00136005"/>
    <w:rsid w:val="001458BB"/>
    <w:rsid w:val="00153A32"/>
    <w:rsid w:val="00164004"/>
    <w:rsid w:val="00172925"/>
    <w:rsid w:val="001C4F38"/>
    <w:rsid w:val="001E2BA7"/>
    <w:rsid w:val="00207591"/>
    <w:rsid w:val="00212E54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D19DD"/>
    <w:rsid w:val="004E3C38"/>
    <w:rsid w:val="004F23C9"/>
    <w:rsid w:val="005166D4"/>
    <w:rsid w:val="0052542C"/>
    <w:rsid w:val="005528D4"/>
    <w:rsid w:val="00561F3C"/>
    <w:rsid w:val="00573052"/>
    <w:rsid w:val="00577EC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17D20"/>
    <w:rsid w:val="00724D34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415E"/>
    <w:rsid w:val="008C125D"/>
    <w:rsid w:val="008C6EC4"/>
    <w:rsid w:val="009064D5"/>
    <w:rsid w:val="00935136"/>
    <w:rsid w:val="00937889"/>
    <w:rsid w:val="00946718"/>
    <w:rsid w:val="00981599"/>
    <w:rsid w:val="0099760A"/>
    <w:rsid w:val="009D1583"/>
    <w:rsid w:val="00A00714"/>
    <w:rsid w:val="00A05E62"/>
    <w:rsid w:val="00A23DAE"/>
    <w:rsid w:val="00A32A4B"/>
    <w:rsid w:val="00A32A74"/>
    <w:rsid w:val="00A36AA3"/>
    <w:rsid w:val="00A41783"/>
    <w:rsid w:val="00A6224E"/>
    <w:rsid w:val="00A764A8"/>
    <w:rsid w:val="00A82A72"/>
    <w:rsid w:val="00A87138"/>
    <w:rsid w:val="00AB0575"/>
    <w:rsid w:val="00AE15F1"/>
    <w:rsid w:val="00AF4930"/>
    <w:rsid w:val="00AF7FB4"/>
    <w:rsid w:val="00B076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54852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8C1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8C1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D1B17-5518-43E5-85C7-BAC773988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300</properties:Words>
  <properties:Characters>1444</properties:Characters>
  <properties:Lines>47</properties:Lines>
  <properties:Paragraphs>23</properties:Paragraphs>
  <properties:TotalTime>176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2018-05-21T08:19:00Z</cp:lastPrinted>
  <dcterms:modified xmlns:xsi="http://www.w3.org/2001/XMLSchema-instance" xsi:type="dcterms:W3CDTF">2018-05-21T09:35:00Z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(St-331-2017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