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8716" w14:paraId="1e28716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 w:rsidR="00690308">
        <w:t>244/16-41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690308">
        <w:rPr>
          <w:b/>
        </w:rPr>
        <w:t>AGROKONTROLA d.o.o. za kontrolu kvaliteta i kvantiteta robe „u stečaju“, Vinkovci, D. Žanića-Karle 13, MBS: 030031613, OIB: 27761991405</w:t>
      </w:r>
      <w:r w:rsidR="00580354">
        <w:rPr>
          <w:b/>
        </w:rPr>
        <w:t xml:space="preserve">, </w:t>
      </w:r>
      <w:r>
        <w:rPr>
          <w:bCs/>
        </w:rPr>
        <w:t xml:space="preserve">dana </w:t>
      </w:r>
      <w:r w:rsidR="00690308">
        <w:rPr>
          <w:bCs/>
        </w:rPr>
        <w:t>14. svibnja</w:t>
      </w:r>
      <w:r w:rsidR="00580354">
        <w:rPr>
          <w:bCs/>
        </w:rPr>
        <w:t xml:space="preserve">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5C2D65" w:rsidR="00134A35">
      <w:pPr>
        <w:ind w:firstLine="709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</w:t>
      </w:r>
      <w:r w:rsidR="00690308">
        <w:t>244/16 od 10. travnja 2018</w:t>
      </w:r>
      <w:r w:rsidR="005C2D65">
        <w:t xml:space="preserve">. g. </w:t>
      </w:r>
      <w:r>
        <w:t xml:space="preserve">u stečajnom postupku nad stečajnim dužnikom </w:t>
      </w:r>
      <w:r w:rsidR="00690308">
        <w:rPr>
          <w:b/>
        </w:rPr>
        <w:t xml:space="preserve">AGROKONTROLA d.o.o. za kontrolu kvaliteta i kvantiteta robe „u stečaju“, Vinkovci, D. Žanića-Karle 13, MBS: 030031613, OIB: 27761991405 </w:t>
      </w:r>
      <w:r>
        <w:rPr>
          <w:bCs/>
        </w:rPr>
        <w:t xml:space="preserve">a plaćanje pokrića troškova provedene prodaje električnom javnom dražbom Financijskoj agenciji naplatiti će se iz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kada se nekretnina unovči</w:t>
      </w:r>
      <w:r w:rsidR="005C2D65">
        <w:rPr>
          <w:bCs/>
        </w:rPr>
        <w:t xml:space="preserve"> odnosno iz Fonda za pokriće troškova stečajnog postupka kod Trgovačkog suda u Osijeku</w:t>
      </w:r>
      <w:r>
        <w:rPr>
          <w:bCs/>
        </w:rPr>
        <w:t>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5C2D65" w:rsidP="00134A35" w:rsidR="005C2D6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690308">
        <w:t>14. svibnja</w:t>
      </w:r>
      <w:r w:rsidR="00580354">
        <w:t xml:space="preserve">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2F5F3A" w:rsidR="002F5F3A">
      <w:pPr>
        <w:jc w:val="both"/>
      </w:pPr>
      <w:r>
        <w:t>D N A :</w:t>
      </w:r>
    </w:p>
    <w:p w:rsidRDefault="002F5F3A" w:rsidP="002F5F3A" w:rsidR="00134A35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580354">
        <w:t>e-</w:t>
      </w:r>
      <w:proofErr w:type="spellStart"/>
      <w:r w:rsidR="00580354">
        <w:t>ogl</w:t>
      </w:r>
      <w:proofErr w:type="spellEnd"/>
      <w:r w:rsidR="00580354">
        <w:t>. pl.</w:t>
      </w:r>
    </w:p>
    <w:p w:rsidRDefault="002F5F3A" w:rsidP="002F5F3A" w:rsidR="002F5F3A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</w:t>
      </w:r>
      <w:r w:rsidR="00690308">
        <w:t>9.7.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8161A8" w:rsidP="00C50E5B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5F3A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5560F"/>
    <w:rsid w:val="005709F5"/>
    <w:rsid w:val="00580354"/>
    <w:rsid w:val="00596B1D"/>
    <w:rsid w:val="005A4A48"/>
    <w:rsid w:val="005C2D65"/>
    <w:rsid w:val="005C5406"/>
    <w:rsid w:val="005E3291"/>
    <w:rsid w:val="006127EF"/>
    <w:rsid w:val="006140A8"/>
    <w:rsid w:val="00614B56"/>
    <w:rsid w:val="0062505C"/>
    <w:rsid w:val="00636F03"/>
    <w:rsid w:val="00665EDE"/>
    <w:rsid w:val="00690308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50E5B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E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0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E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0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AGROKONTROLA d.o.o. za kontrolu kvaliteta i kvantiteta robe</izvorni_sadrzaj>
    <derivirana_varijabla naziv="DomainObject.Predmet.ProtustrankaFormated_1">  AGROKONTROLA d.o.o. za kontrolu kvaliteta i kvantiteta robe</derivirana_varijabla>
  </DomainObject.Predmet.ProtustrankaFormated>
  <DomainObject.Predmet.ProtustrankaFormatedOIB>
    <izvorni_sadrzaj>  AGROKONTROLA d.o.o. za kontrolu kvaliteta i kvantiteta robe, OIB 27761991405</izvorni_sadrzaj>
    <derivirana_varijabla naziv="DomainObject.Predmet.ProtustrankaFormatedOIB_1">  AGROKONTROLA d.o.o. za kontrolu kvaliteta i kvantiteta robe, OIB 27761991405</derivirana_varijabla>
  </DomainObject.Predmet.ProtustrankaFormatedOIB>
  <DomainObject.Predmet.ProtustrankaFormatedWithAdress>
    <izvorni_sadrzaj> AGROKONTROLA d.o.o. za kontrolu kvaliteta i kvantiteta robe, Dragutina Žanića-Karle 13 , 32100 Vinkovci</izvorni_sadrzaj>
    <derivirana_varijabla naziv="DomainObject.Predmet.ProtustrankaFormatedWithAdress_1"> AGROKONTROLA d.o.o. za kontrolu kvaliteta i kvantiteta robe, Dragutina Žanića-Karle 13 , 32100 Vinkovci</derivirana_varijabla>
  </DomainObject.Predmet.ProtustrankaFormatedWithAdress>
  <DomainObject.Predmet.ProtustrankaFormatedWithAdressOIB>
    <izvorni_sadrzaj> AGROKONTROLA d.o.o. za kontrolu kvaliteta i kvantiteta robe, OIB 27761991405, Dragutina Žanića-Karle 13 , 32100 Vinkovci</izvorni_sadrzaj>
    <derivirana_varijabla naziv="DomainObject.Predmet.ProtustrankaFormatedWithAdressOIB_1"> AGROKONTROLA d.o.o. za kontrolu kvaliteta i kvantiteta robe, OIB 27761991405, Dragutina Žanića-Karle 13 , 32100 Vinkovci</derivirana_varijabla>
  </DomainObject.Predmet.ProtustrankaFormatedWithAdressOIB>
  <DomainObject.Predmet.ProtustrankaWithAdress>
    <izvorni_sadrzaj>AGROKONTROLA d.o.o. za kontrolu kvaliteta i kvantiteta robe Dragutina Žanića-Karle 13 , 32100 Vinkovci</izvorni_sadrzaj>
    <derivirana_varijabla naziv="DomainObject.Predmet.ProtustrankaWithAdress_1">AGROKONTROLA d.o.o. za kontrolu kvaliteta i kvantiteta robe Dragutina Žanića-Karle 13 , 32100 Vinkovci</derivirana_varijabla>
  </DomainObject.Predmet.ProtustrankaWithAdress>
  <DomainObject.Predmet.ProtustrankaWithAdressOIB>
    <izvorni_sadrzaj>AGROKONTROLA d.o.o. za kontrolu kvaliteta i kvantiteta robe, OIB 27761991405, Dragutina Žanića-Karle 13 , 32100 Vinkovci</izvorni_sadrzaj>
    <derivirana_varijabla naziv="DomainObject.Predmet.ProtustrankaWithAdressOIB_1">AGROKONTROLA d.o.o. za kontrolu kvaliteta i kvantiteta robe, OIB 27761991405, Dragutina Žanića-Karle 13 , 32100 Vinkovci</derivirana_varijabla>
  </DomainObject.Predmet.ProtustrankaWithAdressOIB>
  <DomainObject.Predmet.ProtustrankaNazivFormated>
    <izvorni_sadrzaj>AGROKONTROLA d.o.o. za kontrolu kvaliteta i kvantiteta robe</izvorni_sadrzaj>
    <derivirana_varijabla naziv="DomainObject.Predmet.ProtustrankaNazivFormated_1">AGROKONTROLA d.o.o. za kontrolu kvaliteta i kvantiteta robe</derivirana_varijabla>
  </DomainObject.Predmet.ProtustrankaNazivFormated>
  <DomainObject.Predmet.ProtustrankaNazivFormatedOIB>
    <izvorni_sadrzaj>AGROKONTROLA d.o.o. za kontrolu kvaliteta i kvantiteta robe, OIB 27761991405</izvorni_sadrzaj>
    <derivirana_varijabla naziv="DomainObject.Predmet.ProtustrankaNazivFormatedOIB_1">AGROKONTROLA d.o.o. za kontrolu kvaliteta i kvantiteta robe, OIB 27761991405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SLAVONE I BARANJE  POREZNO MJESTO VUKOVAR</izvorni_sadrzaj>
    <derivirana_varijabla naziv="DomainObject.Predmet.StrankaFormated_1">  RH MF PU PODRUČNI URED SLAVONE I BARANJE  POREZNO MJESTO VUKOVAR</derivirana_varijabla>
  </DomainObject.Predmet.StrankaFormated>
  <DomainObject.Predmet.StrankaFormatedOIB>
    <izvorni_sadrzaj>  RH MF PU PODRUČNI URED SLAVONE I BARANJE  POREZNO MJESTO VUKOVAR, OIB 18683136487</izvorni_sadrzaj>
    <derivirana_varijabla naziv="DomainObject.Predmet.StrankaFormatedOIB_1">  RH MF PU PODRUČNI URED SLAVONE I BARANJE  POREZNO MJESTO VUKOVAR, OIB 18683136487</derivirana_varijabla>
  </DomainObject.Predmet.StrankaFormatedOIB>
  <DomainObject.Predmet.StrankaFormatedWithAdress>
    <izvorni_sadrzaj> RH MF PU PODRUČNI URED SLAVONE I BARANJE  POREZNO MJESTO VUKOVAR</izvorni_sadrzaj>
    <derivirana_varijabla naziv="DomainObject.Predmet.StrankaFormatedWithAdress_1"> RH MF PU PODRUČNI URED SLAVONE I BARANJE  POREZNO MJESTO VUKOVAR</derivirana_varijabla>
  </DomainObject.Predmet.StrankaFormatedWithAdress>
  <DomainObject.Predmet.StrankaFormatedWithAdressOIB>
    <izvorni_sadrzaj> RH MF PU PODRUČNI URED SLAVONE I BARANJE  POREZNO MJESTO VUKOVAR, OIB 18683136487</izvorni_sadrzaj>
    <derivirana_varijabla naziv="DomainObject.Predmet.StrankaFormatedWithAdressOIB_1"> RH MF PU PODRUČNI URED SLAVONE I BARANJE  POREZNO MJESTO VUKOVAR, OIB 18683136487</derivirana_varijabla>
  </DomainObject.Predmet.StrankaFormatedWithAdressOIB>
  <DomainObject.Predmet.StrankaWithAdress>
    <izvorni_sadrzaj>RH MF PU PODRUČNI URED SLAVONE I BARANJE  POREZNO MJESTO VUKOVAR </izvorni_sadrzaj>
    <derivirana_varijabla naziv="DomainObject.Predmet.StrankaWithAdress_1">RH MF PU PODRUČNI URED SLAVONE I BARANJE  POREZNO MJESTO VUKOVAR </derivirana_varijabla>
  </DomainObject.Predmet.StrankaWithAdress>
  <DomainObject.Predmet.StrankaWithAdressOIB>
    <izvorni_sadrzaj>RH MF PU PODRUČNI URED SLAVONE I BARANJE  POREZNO MJESTO VUKOVAR, OIB 18683136487</izvorni_sadrzaj>
    <derivirana_varijabla naziv="DomainObject.Predmet.StrankaWithAdressOIB_1">RH MF PU PODRUČNI URED SLAVONE I BARANJE  POREZNO MJESTO VUKOVAR, OIB 18683136487</derivirana_varijabla>
  </DomainObject.Predmet.StrankaWithAdressOIB>
  <DomainObject.Predmet.StrankaNazivFormated>
    <izvorni_sadrzaj>RH MF PU PODRUČNI URED SLAVONE I BARANJE  POREZNO MJESTO VUKOVAR</izvorni_sadrzaj>
    <derivirana_varijabla naziv="DomainObject.Predmet.StrankaNazivFormated_1">RH MF PU PODRUČNI URED SLAVONE I BARANJE  POREZNO MJESTO VUKOVAR</derivirana_varijabla>
  </DomainObject.Predmet.StrankaNazivFormated>
  <DomainObject.Predmet.StrankaNazivFormatedOIB>
    <izvorni_sadrzaj>RH MF PU PODRUČNI URED SLAVONE I BARANJE  POREZNO MJESTO VUKOVAR, OIB 18683136487</izvorni_sadrzaj>
    <derivirana_varijabla naziv="DomainObject.Predmet.StrankaNazivFormatedOIB_1">RH MF PU PODRUČNI URED SLAVONE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SLAVONE I BARANJE  POREZNO MJESTO VUKOVAR</item>
    </izvorni_sadrzaj>
    <derivirana_varijabla naziv="DomainObject.Predmet.StrankaListFormated_1">
      <item>RH MF PU PODRUČNI URED SLAVONE I BARANJE  POREZNO MJESTO VUKOVAR</item>
    </derivirana_varijabla>
  </DomainObject.Predmet.StrankaListFormated>
  <DomainObject.Predmet.StrankaListFormatedOIB>
    <izvorni_sadrzaj>
      <item>RH MF PU PODRUČNI URED SLAVONE I BARANJE  POREZNO MJESTO VUKOVAR, OIB 18683136487</item>
    </izvorni_sadrzaj>
    <derivirana_varijabla naziv="DomainObject.Predmet.StrankaListFormatedOIB_1">
      <item>RH MF PU PODRUČNI URED SLAVONE I BARANJE  POREZNO MJESTO VUKOVAR, OIB 18683136487</item>
    </derivirana_varijabla>
  </DomainObject.Predmet.StrankaListFormatedOIB>
  <DomainObject.Predmet.StrankaListFormatedWithAdress>
    <izvorni_sadrzaj>
      <item>RH MF PU PODRUČNI URED SLAVONE I BARANJE  POREZNO MJESTO VUKOVAR</item>
    </izvorni_sadrzaj>
    <derivirana_varijabla naziv="DomainObject.Predmet.StrankaListFormatedWithAdress_1">
      <item>RH MF PU PODRUČNI URED SLAVONE I BARANJE  POREZNO MJESTO VUKOVAR</item>
    </derivirana_varijabla>
  </DomainObject.Predmet.StrankaListFormatedWithAdress>
  <DomainObject.Predmet.StrankaListFormatedWithAdressOIB>
    <izvorni_sadrzaj>
      <item>RH MF PU PODRUČNI URED SLAVONE I BARANJE  POREZNO MJESTO VUKOVAR, OIB 18683136487</item>
    </izvorni_sadrzaj>
    <derivirana_varijabla naziv="DomainObject.Predmet.StrankaListFormatedWithAdressOIB_1">
      <item>RH MF PU PODRUČNI URED SLAVONE I BARANJE  POREZNO MJESTO VUKOVAR, OIB 18683136487</item>
    </derivirana_varijabla>
  </DomainObject.Predmet.StrankaListFormatedWithAdressOIB>
  <DomainObject.Predmet.StrankaListNazivFormated>
    <izvorni_sadrzaj>
      <item>RH MF PU PODRUČNI URED SLAVONE I BARANJE  POREZNO MJESTO VUKOVAR</item>
    </izvorni_sadrzaj>
    <derivirana_varijabla naziv="DomainObject.Predmet.StrankaListNazivFormated_1">
      <item>RH MF PU PODRUČNI URED SLAVONE I BARANJE  POREZNO MJESTO VUKOVAR</item>
    </derivirana_varijabla>
  </DomainObject.Predmet.StrankaListNazivFormated>
  <DomainObject.Predmet.StrankaListNazivFormatedOIB>
    <izvorni_sadrzaj>
      <item>RH MF PU PODRUČNI URED SLAVONE I BARANJE  POREZNO MJESTO VUKOVAR, OIB 18683136487</item>
    </izvorni_sadrzaj>
    <derivirana_varijabla naziv="DomainObject.Predmet.StrankaListNazivFormatedOIB_1">
      <item>RH MF PU PODRUČNI URED SLAVONE I BARANJE  POREZNO MJESTO VUKOVAR, OIB 18683136487</item>
    </derivirana_varijabla>
  </DomainObject.Predmet.StrankaListNazivFormatedOIB>
  <DomainObject.Predmet.ProtuStrankaListFormated>
    <izvorni_sadrzaj>
      <item>AGROKONTROLA d.o.o. za kontrolu kvaliteta i kvantiteta robe</item>
    </izvorni_sadrzaj>
    <derivirana_varijabla naziv="DomainObject.Predmet.ProtuStrankaListFormated_1">
      <item>AGROKONTROLA d.o.o. za kontrolu kvaliteta i kvantiteta robe</item>
    </derivirana_varijabla>
  </DomainObject.Predmet.ProtuStrankaListFormated>
  <DomainObject.Predmet.ProtuStrankaListFormatedOIB>
    <izvorni_sadrzaj>
      <item>AGROKONTROLA d.o.o. za kontrolu kvaliteta i kvantiteta robe, OIB 27761991405</item>
    </izvorni_sadrzaj>
    <derivirana_varijabla naziv="DomainObject.Predmet.ProtuStrankaListFormatedOIB_1">
      <item>AGROKONTROLA d.o.o. za kontrolu kvaliteta i kvantiteta robe, OIB 27761991405</item>
    </derivirana_varijabla>
  </DomainObject.Predmet.ProtuStrankaListFormatedOIB>
  <DomainObject.Predmet.ProtuStrankaListFormatedWithAdress>
    <izvorni_sadrzaj>
      <item>AGROKONTROLA d.o.o. za kontrolu kvaliteta i kvantiteta robe, Dragutina Žanića-Karle 13 , 32100 Vinkovci</item>
    </izvorni_sadrzaj>
    <derivirana_varijabla naziv="DomainObject.Predmet.ProtuStrankaListFormatedWithAdress_1">
      <item>AGROKONTROLA d.o.o. za kontrolu kvaliteta i kvantiteta robe, Dragutina Žanića-Karle 13 , 32100 Vinkovci</item>
    </derivirana_varijabla>
  </DomainObject.Predmet.ProtuStrankaListFormatedWithAdress>
  <DomainObject.Predmet.ProtuStrankaListFormatedWithAdressOIB>
    <izvorni_sadrzaj>
      <item>AGROKONTROLA d.o.o. za kontrolu kvaliteta i kvantiteta robe, OIB 27761991405, Dragutina Žanića-Karle 13 , 32100 Vinkovci</item>
    </izvorni_sadrzaj>
    <derivirana_varijabla naziv="DomainObject.Predmet.ProtuStrankaListFormatedWithAdressOIB_1">
      <item>AGROKONTROLA d.o.o. za kontrolu kvaliteta i kvantiteta robe, OIB 27761991405, Dragutina Žanića-Karle 13 , 32100 Vinkovci</item>
    </derivirana_varijabla>
  </DomainObject.Predmet.ProtuStrankaListFormatedWithAdressOIB>
  <DomainObject.Predmet.ProtuStrankaListNazivFormated>
    <izvorni_sadrzaj>
      <item>AGROKONTROLA d.o.o. za kontrolu kvaliteta i kvantiteta robe</item>
    </izvorni_sadrzaj>
    <derivirana_varijabla naziv="DomainObject.Predmet.ProtuStrankaListNazivFormated_1">
      <item>AGROKONTROLA d.o.o. za kontrolu kvaliteta i kvantiteta robe</item>
    </derivirana_varijabla>
  </DomainObject.Predmet.ProtuStrankaListNazivFormated>
  <DomainObject.Predmet.ProtuStrankaListNazivFormatedOIB>
    <izvorni_sadrzaj>
      <item>AGROKONTROLA d.o.o. za kontrolu kvaliteta i kvantiteta robe, OIB 27761991405</item>
    </izvorni_sadrzaj>
    <derivirana_varijabla naziv="DomainObject.Predmet.ProtuStrankaListNazivFormatedOIB_1">
      <item>AGROKONTROLA d.o.o. za kontrolu kvaliteta i kvantiteta robe, OIB 27761991405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SLAVONE I BARANJE  POREZNO MJESTO VUKOVAR</izvorni_sadrzaj>
    <derivirana_varijabla naziv="DomainObject.Predmet.StrankaIDrugi_1">RH MF PU PODRUČNI URED SLAVONE I BARANJE  POREZNO MJESTO VUKOVAR</derivirana_varijabla>
  </DomainObject.Predmet.StrankaIDrugi>
  <DomainObject.Predmet.ProtustrankaIDrugi>
    <izvorni_sadrzaj>AGROKONTROLA d.o.o. za kontrolu kvaliteta i kvantiteta robe</izvorni_sadrzaj>
    <derivirana_varijabla naziv="DomainObject.Predmet.ProtustrankaIDrugi_1">AGROKONTROLA d.o.o. za kontrolu kvaliteta i kvantiteta robe</derivirana_varijabla>
  </DomainObject.Predmet.ProtustrankaIDrugi>
  <DomainObject.Predmet.StrankaIDrugiAdressOIB>
    <izvorni_sadrzaj>RH MF PU PODRUČNI URED SLAVONE I BARANJE  POREZNO MJESTO VUKOVAR, OIB 18683136487</izvorni_sadrzaj>
    <derivirana_varijabla naziv="DomainObject.Predmet.StrankaIDrugiAdressOIB_1">RH MF PU PODRUČNI URED SLAVONE I BARANJE  POREZNO MJESTO VUKOVAR, OIB 18683136487</derivirana_varijabla>
  </DomainObject.Predmet.StrankaIDrugiAdressOIB>
  <DomainObject.Predmet.ProtustrankaIDrugiAdressOIB>
    <izvorni_sadrzaj>AGROKONTROLA d.o.o. za kontrolu kvaliteta i kvantiteta robe, OIB 27761991405, Dragutina Žanića-Karle 13 , 32100 Vinkovci</izvorni_sadrzaj>
    <derivirana_varijabla naziv="DomainObject.Predmet.ProtustrankaIDrugiAdressOIB_1">AGROKONTROLA d.o.o. za kontrolu kvaliteta i kvantiteta robe, OIB 27761991405, Dragutina Žanića-Karle 13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AGROKONTROLA d.o.o. za kontrolu kvaliteta i kvantiteta robe</item>
      <item>RH MF PU PODRUČNI URED SLAVONE I BARANJE  POREZNO MJESTO VUKOVAR</item>
    </izvorni_sadrzaj>
    <derivirana_varijabla naziv="DomainObject.Predmet.SudioniciListNaziv_1">
      <item>AGROKONTROLA d.o.o. za kontrolu kvaliteta i kvantiteta robe</item>
      <item>RH MF PU PODRUČNI URED SLAVONE I BARANJE  POREZNO MJESTO VUKOVAR</item>
    </derivirana_varijabla>
  </DomainObject.Predmet.SudioniciListNaziv>
  <DomainObject.Predmet.SudioniciListAdressOIB>
    <izvorni_sadrzaj>
      <item>AGROKONTROLA d.o.o. za kontrolu kvaliteta i kvantiteta robe, OIB 27761991405, Dragutina Žanića-Karle 13 ,32100 Vinkovci</item>
      <item>RH MF PU PODRUČNI URED SLAVONE I BARANJE  POREZNO MJESTO VUKOVAR, OIB 18683136487</item>
    </izvorni_sadrzaj>
    <derivirana_varijabla naziv="DomainObject.Predmet.SudioniciListAdressOIB_1">
      <item>AGROKONTROLA d.o.o. za kontrolu kvaliteta i kvantiteta robe, OIB 27761991405, Dragutina Žanića-Karle 13 ,32100 Vinkovci</item>
      <item>RH MF PU PODRUČNI URED SLAVONE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27761991405</item>
      <item>, OIB 18683136487</item>
    </izvorni_sadrzaj>
    <derivirana_varijabla naziv="DomainObject.Predmet.SudioniciListNazivOIB_1">
      <item>, OIB 27761991405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26DA6-3F0A-498E-9907-3107C8380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923</properties:Characters>
  <properties:Lines>55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2018-05-14T10:27:00Z</cp:lastPrinted>
  <dcterms:modified xmlns:xsi="http://www.w3.org/2001/XMLSchema-instance" xsi:type="dcterms:W3CDTF">2018-05-14T10:28:00Z</dcterms:modified>
  <cp:revision>8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TROŠKOVE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