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8cfb" w14:paraId="af58cfb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F50341" w:rsidRPr="00F50341">
        <w:t>AEROLIT d.o.o., OIB: 15966468785, Grubine, Dr. Franje Tuđmana 26A</w:t>
      </w:r>
      <w:r w:rsidRPr="001045D2">
        <w:t xml:space="preserve">, dana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F50341">
        <w:t>26</w:t>
      </w:r>
      <w:r>
        <w:t>. lipnja 2017</w:t>
      </w:r>
      <w:r w:rsidR="007F6FFF">
        <w:t xml:space="preserve">. godine sa početkom u </w:t>
      </w:r>
      <w:r w:rsidR="000A50A6">
        <w:t>08</w:t>
      </w:r>
      <w:r w:rsidR="00A17B3D">
        <w:t>:</w:t>
      </w:r>
      <w:r w:rsidR="00F50341">
        <w:t>15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F50341">
      <w:t>1501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27959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50341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7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7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AEROLIT, društvo s ograničenom odgovornošću za trgovinu i građenje</izvorni_sadrzaj>
    <derivirana_varijabla naziv="DomainObject.Predmet.ProtustrankaFormated_1">  AEROLIT, društvo s ograničenom odgovornošću za trgovinu i građenje</derivirana_varijabla>
  </DomainObject.Predmet.ProtustrankaFormated>
  <DomainObject.Predmet.ProtustrankaFormatedOIB>
    <izvorni_sadrzaj>  AEROLIT, društvo s ograničenom odgovornošću za trgovinu i građenje, OIB 15966468785</izvorni_sadrzaj>
    <derivirana_varijabla naziv="DomainObject.Predmet.ProtustrankaFormatedOIB_1">  AEROLIT, društvo s ograničenom odgovornošću za trgovinu i građenje, OIB 15966468785</derivirana_varijabla>
  </DomainObject.Predmet.ProtustrankaFormatedOIB>
  <DomainObject.Predmet.ProtustrankaFormatedWithAdress>
    <izvorni_sadrzaj> AEROLIT, društvo s ograničenom odgovornošću za trgovinu i građenje, Dr. Franje Tuđmana 26/A, 21260 Grubine</izvorni_sadrzaj>
    <derivirana_varijabla naziv="DomainObject.Predmet.ProtustrankaFormatedWithAdress_1"> AEROLIT, društvo s ograničenom odgovornošću za trgovinu i građenje, Dr. Franje Tuđmana 26/A, 21260 Grubine</derivirana_varijabla>
  </DomainObject.Predmet.ProtustrankaFormatedWithAdress>
  <DomainObject.Predmet.ProtustrankaFormatedWithAdressOIB>
    <izvorni_sadrzaj> AEROLIT, društvo s ograničenom odgovornošću za trgovinu i građenje, OIB 15966468785, Dr. Franje Tuđmana 26/A, 21260 Grubine</izvorni_sadrzaj>
    <derivirana_varijabla naziv="DomainObject.Predmet.ProtustrankaFormatedWithAdressOIB_1"> AEROLIT, društvo s ograničenom odgovornošću za trgovinu i građenje, OIB 15966468785, Dr. Franje Tuđmana 26/A, 21260 Grubine</derivirana_varijabla>
  </DomainObject.Predmet.ProtustrankaFormatedWithAdressOIB>
  <DomainObject.Predmet.ProtustrankaWithAdress>
    <izvorni_sadrzaj>AEROLIT, društvo s ograničenom odgovornošću za trgovinu i građenje Dr. Franje Tuđmana 26/A, 21260 Grubine</izvorni_sadrzaj>
    <derivirana_varijabla naziv="DomainObject.Predmet.ProtustrankaWithAdress_1">AEROLIT, društvo s ograničenom odgovornošću za trgovinu i građenje Dr. Franje Tuđmana 26/A, 21260 Grubine</derivirana_varijabla>
  </DomainObject.Predmet.ProtustrankaWithAdress>
  <DomainObject.Predmet.ProtustrankaWithAdressOIB>
    <izvorni_sadrzaj>AEROLIT, društvo s ograničenom odgovornošću za trgovinu i građenje, OIB 15966468785, Dr. Franje Tuđmana 26/A, 21260 Grubine</izvorni_sadrzaj>
    <derivirana_varijabla naziv="DomainObject.Predmet.ProtustrankaWithAdressOIB_1">AEROLIT, društvo s ograničenom odgovornošću za trgovinu i građenje, OIB 15966468785, Dr. Franje Tuđmana 26/A, 21260 Grubine</derivirana_varijabla>
  </DomainObject.Predmet.ProtustrankaWithAdressOIB>
  <DomainObject.Predmet.ProtustrankaNazivFormated>
    <izvorni_sadrzaj>AEROLIT, društvo s ograničenom odgovornošću za trgovinu i građenje</izvorni_sadrzaj>
    <derivirana_varijabla naziv="DomainObject.Predmet.ProtustrankaNazivFormated_1">AEROLIT, društvo s ograničenom odgovornošću za trgovinu i građenje</derivirana_varijabla>
  </DomainObject.Predmet.ProtustrankaNazivFormated>
  <DomainObject.Predmet.ProtustrankaNazivFormatedOIB>
    <izvorni_sadrzaj>AEROLIT, društvo s ograničenom odgovornošću za trgovinu i građenje, OIB 15966468785</izvorni_sadrzaj>
    <derivirana_varijabla naziv="DomainObject.Predmet.ProtustrankaNazivFormatedOIB_1">AEROLIT, društvo s ograničenom odgovornošću za trgovinu i građenje, OIB 15966468785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199331.98</izvorni_sadrzaj>
    <derivirana_varijabla naziv="DomainObject.Predmet.TrenutnaVrijednost_1">199331.98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AEROLIT, društvo s ograničenom odgovornošću za trgovinu i građenje</item>
    </izvorni_sadrzaj>
    <derivirana_varijabla naziv="DomainObject.Predmet.ProtuStrankaListFormated_1">
      <item>AEROLIT, društvo s ograničenom odgovornošću za trgovinu i građenje</item>
    </derivirana_varijabla>
  </DomainObject.Predmet.ProtuStrankaListFormated>
  <DomainObject.Predmet.ProtuStrankaListFormatedOIB>
    <izvorni_sadrzaj>
      <item>AEROLIT, društvo s ograničenom odgovornošću za trgovinu i građenje, OIB 15966468785</item>
    </izvorni_sadrzaj>
    <derivirana_varijabla naziv="DomainObject.Predmet.ProtuStrankaListFormatedOIB_1">
      <item>AEROLIT, društvo s ograničenom odgovornošću za trgovinu i građenje, OIB 15966468785</item>
    </derivirana_varijabla>
  </DomainObject.Predmet.ProtuStrankaListFormatedOIB>
  <DomainObject.Predmet.ProtuStrankaListFormatedWithAdress>
    <izvorni_sadrzaj>
      <item>AEROLIT, društvo s ograničenom odgovornošću za trgovinu i građenje, Dr. Franje Tuđmana 26/A, 21260 Grubine</item>
    </izvorni_sadrzaj>
    <derivirana_varijabla naziv="DomainObject.Predmet.ProtuStrankaListFormatedWithAdress_1">
      <item>AEROLIT, društvo s ograničenom odgovornošću za trgovinu i građenje, Dr. Franje Tuđmana 26/A, 21260 Grubine</item>
    </derivirana_varijabla>
  </DomainObject.Predmet.ProtuStrankaListFormatedWithAdress>
  <DomainObject.Predmet.ProtuStrankaListFormatedWithAdressOIB>
    <izvorni_sadrzaj>
      <item>AEROLIT, društvo s ograničenom odgovornošću za trgovinu i građenje, OIB 15966468785, Dr. Franje Tuđmana 26/A, 21260 Grubine</item>
    </izvorni_sadrzaj>
    <derivirana_varijabla naziv="DomainObject.Predmet.ProtuStrankaListFormatedWithAdressOIB_1">
      <item>AEROLIT, društvo s ograničenom odgovornošću za trgovinu i građenje, OIB 15966468785, Dr. Franje Tuđmana 26/A, 21260 Grubine</item>
    </derivirana_varijabla>
  </DomainObject.Predmet.ProtuStrankaListFormatedWithAdressOIB>
  <DomainObject.Predmet.ProtuStrankaListNazivFormated>
    <izvorni_sadrzaj>
      <item>AEROLIT, društvo s ograničenom odgovornošću za trgovinu i građenje</item>
    </izvorni_sadrzaj>
    <derivirana_varijabla naziv="DomainObject.Predmet.ProtuStrankaListNazivFormated_1">
      <item>AEROLIT, društvo s ograničenom odgovornošću za trgovinu i građenje</item>
    </derivirana_varijabla>
  </DomainObject.Predmet.ProtuStrankaListNazivFormated>
  <DomainObject.Predmet.ProtuStrankaListNazivFormatedOIB>
    <izvorni_sadrzaj>
      <item>AEROLIT, društvo s ograničenom odgovornošću za trgovinu i građenje, OIB 15966468785</item>
    </izvorni_sadrzaj>
    <derivirana_varijabla naziv="DomainObject.Predmet.ProtuStrankaListNazivFormatedOIB_1">
      <item>AEROLIT, društvo s ograničenom odgovornošću za trgovinu i građenje, OIB 15966468785</item>
    </derivirana_varijabla>
  </DomainObject.Predmet.ProtuStrankaListNazivFormatedOIB>
  <DomainObject.Predmet.OstaliListFormated>
    <izvorni_sadrzaj>
      <item>Mario Žužul</item>
    </izvorni_sadrzaj>
    <derivirana_varijabla naziv="DomainObject.Predmet.OstaliListFormated_1">
      <item>Mario Žužul</item>
    </derivirana_varijabla>
  </DomainObject.Predmet.OstaliListFormated>
  <DomainObject.Predmet.OstaliListFormatedOIB>
    <izvorni_sadrzaj>
      <item>Mario Žužul, OIB 64331045365</item>
    </izvorni_sadrzaj>
    <derivirana_varijabla naziv="DomainObject.Predmet.OstaliListFormatedOIB_1">
      <item>Mario Žužul, OIB 64331045365</item>
    </derivirana_varijabla>
  </DomainObject.Predmet.OstaliListFormatedOIB>
  <DomainObject.Predmet.OstaliListFormatedWithAdress>
    <izvorni_sadrzaj>
      <item>Mario Žužul, Šibenska 9, 21000 Split</item>
    </izvorni_sadrzaj>
    <derivirana_varijabla naziv="DomainObject.Predmet.OstaliListFormatedWithAdress_1">
      <item>Mario Žužul, Šibenska 9, 21000 Split</item>
    </derivirana_varijabla>
  </DomainObject.Predmet.OstaliListFormatedWithAdress>
  <DomainObject.Predmet.OstaliListFormatedWithAdressOIB>
    <izvorni_sadrzaj>
      <item>Mario Žužul, OIB 64331045365, Šibenska 9, 21000 Split</item>
    </izvorni_sadrzaj>
    <derivirana_varijabla naziv="DomainObject.Predmet.OstaliListFormatedWithAdressOIB_1">
      <item>Mario Žužul, OIB 64331045365, Šibenska 9, 21000 Split</item>
    </derivirana_varijabla>
  </DomainObject.Predmet.OstaliListFormatedWithAdressOIB>
  <DomainObject.Predmet.OstaliListNazivFormated>
    <izvorni_sadrzaj>
      <item>Mario Žužul</item>
    </izvorni_sadrzaj>
    <derivirana_varijabla naziv="DomainObject.Predmet.OstaliListNazivFormated_1">
      <item>Mario Žužul</item>
    </derivirana_varijabla>
  </DomainObject.Predmet.OstaliListNazivFormated>
  <DomainObject.Predmet.OstaliListNazivFormatedOIB>
    <izvorni_sadrzaj>
      <item>Mario Žužul, OIB 64331045365</item>
    </izvorni_sadrzaj>
    <derivirana_varijabla naziv="DomainObject.Predmet.OstaliListNazivFormatedOIB_1">
      <item>Mario Žužul, OIB 64331045365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AEROLIT, društvo s ograničenom odgovornošću za trgovinu i građenje</izvorni_sadrzaj>
    <derivirana_varijabla naziv="DomainObject.Predmet.ProtustrankaIDrugi_1">AEROLIT,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AEROLIT, društvo s ograničenom odgovornošću za trgovinu i građenje, OIB 15966468785, Dr. Franje Tuđmana 26/A, 21260 Grubine</izvorni_sadrzaj>
    <derivirana_varijabla naziv="DomainObject.Predmet.ProtustrankaIDrugiAdressOIB_1">AEROLIT, društvo s ograničenom odgovornošću za trgovinu i građenje, OIB 15966468785, Dr. Franje Tuđmana 26/A,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AEROLIT, društvo s ograničenom odgovornošću za trgovinu i građenje</item>
      <item>FINANCIJSKA AGENCIJA, RC SPLIT</item>
      <item>Mario Žužul</item>
    </izvorni_sadrzaj>
    <derivirana_varijabla naziv="DomainObject.Predmet.SudioniciListNaziv_1">
      <item>AEROLIT, društvo s ograničenom odgovornošću za trgovinu i građenje</item>
      <item>FINANCIJSKA AGENCIJA, RC SPLIT</item>
      <item>Mario Žužul</item>
    </derivirana_varijabla>
  </DomainObject.Predmet.SudioniciListNaziv>
  <DomainObject.Predmet.SudioniciListAdressOIB>
    <izvorni_sadrzaj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izvorni_sadrzaj>
    <derivirana_varijabla naziv="DomainObject.Predmet.SudioniciListAdressOIB_1"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15966468785</item>
      <item>, OIB 85821130368</item>
      <item>, OIB 64331045365</item>
    </izvorni_sadrzaj>
    <derivirana_varijabla naziv="DomainObject.Predmet.SudioniciListNazivOIB_1">
      <item>, OIB 15966468785</item>
      <item>, OIB 85821130368</item>
      <item>, OIB 64331045365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691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2017-05-09T06:21:00Z</dcterms:created>
  <dc:creator>nmarunica</dc:creator>
  <cp:lastModifiedBy>Ana Golub Gruić</cp:lastModifiedBy>
  <cp:lastPrinted>2017-05-25T06:10:00Z</cp:lastPrinted>
  <dcterms:modified xmlns:xsi="http://www.w3.org/2001/XMLSchema-instance" xsi:type="dcterms:W3CDTF">2017-05-25T06:34:00Z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