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0862" w14:paraId="5f10862" w:rsidRDefault="00614C2B" w:rsidR="00614C2B" w:rsidRPr="00951082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951082">
        <w:rPr>
          <w:sz w:val="24"/>
          <w:lang w:val="hr-HR"/>
        </w:rPr>
        <w:t>Poslovni broj: 32 Sp-</w:t>
      </w:r>
      <w:r w:rsidR="00BF7175">
        <w:rPr>
          <w:sz w:val="24"/>
          <w:lang w:val="hr-HR"/>
        </w:rPr>
        <w:t>24/17-2</w:t>
      </w:r>
    </w:p>
    <w:p w:rsidRDefault="00BF7175" w:rsidP="00992DA6" w:rsidR="00614C2B" w:rsidRPr="00951082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C2B" w:rsidP="00992DA6" w:rsidR="00614C2B" w:rsidRPr="00951082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951082">
        <w:rPr>
          <w:sz w:val="22"/>
          <w:szCs w:val="22"/>
          <w:lang w:val="hr-HR"/>
        </w:rPr>
        <w:t>REPUBLIKA HRVATSKA</w:t>
      </w:r>
    </w:p>
    <w:p w:rsidRDefault="00614C2B" w:rsidP="00992DA6" w:rsidR="00614C2B" w:rsidRPr="00951082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951082">
        <w:rPr>
          <w:b/>
          <w:bCs/>
          <w:sz w:val="22"/>
          <w:szCs w:val="22"/>
          <w:lang w:val="hr-HR"/>
        </w:rPr>
        <w:t>OPĆINSKI SUD U NOVOM ZAGREBU</w:t>
      </w:r>
    </w:p>
    <w:p w:rsidRDefault="00614C2B" w:rsidP="00992DA6" w:rsidR="00614C2B" w:rsidRPr="00951082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951082">
        <w:rPr>
          <w:sz w:val="22"/>
          <w:szCs w:val="22"/>
          <w:lang w:val="hr-HR"/>
        </w:rPr>
        <w:t>Turinina 3</w:t>
      </w:r>
    </w:p>
    <w:p w:rsidRDefault="00614C2B" w:rsidP="00992DA6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P="003D3041" w:rsidR="00614C2B" w:rsidRPr="0095108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>STEČAJNI PREDMET :</w:t>
      </w:r>
    </w:p>
    <w:p w:rsidRDefault="00614C2B" w:rsidP="003D3041" w:rsidR="00614C2B" w:rsidRPr="0095108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>POTROŠAČ:</w:t>
      </w:r>
      <w:r w:rsidRPr="00951082">
        <w:rPr>
          <w:sz w:val="24"/>
          <w:lang w:val="hr-HR"/>
        </w:rPr>
        <w:tab/>
      </w:r>
      <w:r w:rsidR="00BF7175">
        <w:rPr>
          <w:sz w:val="24"/>
          <w:lang w:val="hr-HR"/>
        </w:rPr>
        <w:t>Mirela Gucić</w:t>
      </w:r>
      <w:r w:rsidRPr="00951082">
        <w:rPr>
          <w:sz w:val="24"/>
          <w:lang w:val="hr-HR"/>
        </w:rPr>
        <w:t xml:space="preserve"> iz </w:t>
      </w:r>
      <w:r w:rsidR="00BF7175">
        <w:rPr>
          <w:sz w:val="24"/>
          <w:lang w:val="hr-HR"/>
        </w:rPr>
        <w:t>Kupljenova, Duga Ulica 18</w:t>
      </w: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 xml:space="preserve">(OIB: </w:t>
      </w:r>
      <w:r w:rsidR="00BF7175">
        <w:rPr>
          <w:sz w:val="24"/>
          <w:lang w:val="hr-HR"/>
        </w:rPr>
        <w:t>67354066538</w:t>
      </w:r>
      <w:r w:rsidRPr="00951082">
        <w:rPr>
          <w:sz w:val="24"/>
          <w:lang w:val="hr-HR"/>
        </w:rPr>
        <w:t>)</w:t>
      </w: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</w:p>
    <w:p w:rsidRDefault="00614C2B" w:rsidP="003D3041" w:rsidR="00614C2B" w:rsidRPr="00951082">
      <w:pPr>
        <w:tabs>
          <w:tab w:pos="1701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>RADI:</w:t>
      </w:r>
      <w:r w:rsidRPr="00951082">
        <w:rPr>
          <w:sz w:val="24"/>
          <w:lang w:val="hr-HR"/>
        </w:rPr>
        <w:tab/>
        <w:t>stečaja potrošača</w:t>
      </w: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P="00992DA6" w:rsidR="00614C2B" w:rsidRPr="00951082">
      <w:pPr>
        <w:pStyle w:val="Normal12pt"/>
        <w:jc w:val="center"/>
        <w:rPr>
          <w:b w:val="false"/>
        </w:rPr>
      </w:pPr>
      <w:r w:rsidRPr="00951082">
        <w:rPr>
          <w:b w:val="false"/>
        </w:rPr>
        <w:t>Z A K L J U Č A K</w:t>
      </w: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P="00992DA6" w:rsidR="00614C2B" w:rsidRPr="00951082">
      <w:pPr>
        <w:pStyle w:val="Normal12pt"/>
        <w:rPr>
          <w:b w:val="false"/>
        </w:rPr>
      </w:pPr>
    </w:p>
    <w:p w:rsidRDefault="00614C2B" w:rsidR="00614C2B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951082">
        <w:rPr>
          <w:sz w:val="24"/>
          <w:szCs w:val="24"/>
          <w:lang w:val="hr-HR"/>
        </w:rPr>
        <w:tab/>
        <w:t>I.</w:t>
      </w:r>
      <w:r w:rsidRPr="00951082">
        <w:rPr>
          <w:sz w:val="24"/>
          <w:szCs w:val="24"/>
          <w:lang w:val="hr-HR"/>
        </w:rPr>
        <w:tab/>
        <w:t xml:space="preserve">Poziva se potrošač da u roku od 30 (trideset) dana od dana dostave ovog zaključka, predujmi troškove postupka stečaja potrošača u iznosu od </w:t>
      </w:r>
      <w:r w:rsidR="00BF7175">
        <w:rPr>
          <w:sz w:val="24"/>
          <w:szCs w:val="24"/>
          <w:lang w:val="hr-HR"/>
        </w:rPr>
        <w:t>1.200,00</w:t>
      </w:r>
      <w:r w:rsidRPr="00951082">
        <w:rPr>
          <w:sz w:val="24"/>
          <w:szCs w:val="24"/>
          <w:lang w:val="hr-HR"/>
        </w:rPr>
        <w:t xml:space="preserve"> kn (slovima: </w:t>
      </w:r>
      <w:r w:rsidR="00BF7175">
        <w:rPr>
          <w:sz w:val="24"/>
          <w:szCs w:val="24"/>
          <w:lang w:val="hr-HR"/>
        </w:rPr>
        <w:t>jedna tisuća i dvije stotine kuna</w:t>
      </w:r>
      <w:r w:rsidRPr="00951082">
        <w:rPr>
          <w:sz w:val="24"/>
          <w:szCs w:val="24"/>
          <w:lang w:val="hr-HR"/>
        </w:rPr>
        <w:t>), na račun Općinskog suda u Novom Zagrebu broj HR3723900011300029968, model HR00, poziv na broj 151-</w:t>
      </w:r>
      <w:r w:rsidR="00BF7175">
        <w:rPr>
          <w:sz w:val="24"/>
          <w:szCs w:val="24"/>
          <w:lang w:val="hr-HR"/>
        </w:rPr>
        <w:t>24-17</w:t>
      </w:r>
      <w:r w:rsidRPr="00951082">
        <w:rPr>
          <w:sz w:val="24"/>
          <w:szCs w:val="24"/>
          <w:lang w:val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951082">
          <w:rPr>
            <w:sz w:val="24"/>
            <w:szCs w:val="24"/>
            <w:lang w:val="hr-HR"/>
          </w:rPr>
          <w:t>45. st</w:t>
        </w:r>
      </w:smartTag>
      <w:r w:rsidRPr="00951082">
        <w:rPr>
          <w:sz w:val="24"/>
          <w:szCs w:val="24"/>
          <w:lang w:val="hr-HR"/>
        </w:rPr>
        <w:t>. 1. Zakona o stečaju potrošača).</w:t>
      </w:r>
    </w:p>
    <w:p w:rsidRDefault="00614C2B" w:rsidR="00614C2B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614C2B" w:rsidR="00614C2B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951082">
        <w:rPr>
          <w:sz w:val="24"/>
          <w:szCs w:val="24"/>
          <w:lang w:val="hr-HR"/>
        </w:rPr>
        <w:tab/>
        <w:t>II.</w:t>
      </w:r>
      <w:r w:rsidRPr="00951082">
        <w:rPr>
          <w:sz w:val="24"/>
          <w:szCs w:val="24"/>
          <w:lang w:val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114. st" w:name="ProductID"/>
        </w:smartTagPr>
        <w:r w:rsidRPr="00951082">
          <w:rPr>
            <w:sz w:val="24"/>
            <w:szCs w:val="24"/>
            <w:lang w:val="hr-HR"/>
          </w:rPr>
          <w:t>114. st</w:t>
        </w:r>
      </w:smartTag>
      <w:r w:rsidRPr="00951082">
        <w:rPr>
          <w:sz w:val="24"/>
          <w:szCs w:val="24"/>
          <w:lang w:val="hr-HR"/>
        </w:rPr>
        <w:t>. 5. Stečajnog zakona u svezi s čl. 23. Zakona o stečaju potrošača).</w:t>
      </w:r>
    </w:p>
    <w:p w:rsidRDefault="00614C2B" w:rsidR="00614C2B" w:rsidRPr="00951082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614C2B" w:rsidP="00640C6B" w:rsidR="00614C2B" w:rsidRPr="00951082">
      <w:pPr>
        <w:jc w:val="both"/>
        <w:rPr>
          <w:sz w:val="24"/>
          <w:szCs w:val="24"/>
          <w:lang w:val="hr-HR"/>
        </w:rPr>
      </w:pPr>
    </w:p>
    <w:p w:rsidRDefault="00614C2B" w:rsidP="00640C6B" w:rsidR="00614C2B" w:rsidRPr="00951082">
      <w:pPr>
        <w:ind w:firstLine="1701"/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 xml:space="preserve">U Zagrebu, dana </w:t>
      </w:r>
      <w:r w:rsidR="002B6792">
        <w:rPr>
          <w:sz w:val="24"/>
          <w:lang w:val="hr-HR"/>
        </w:rPr>
        <w:t>23. svibnja 2017.</w:t>
      </w:r>
      <w:r w:rsidRPr="00951082">
        <w:rPr>
          <w:sz w:val="24"/>
          <w:lang w:val="hr-HR"/>
        </w:rPr>
        <w:t xml:space="preserve"> godine.</w:t>
      </w: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Sudac:</w:t>
      </w:r>
    </w:p>
    <w:p w:rsidRDefault="00614C2B" w:rsidR="00614C2B" w:rsidRPr="00951082">
      <w:pPr>
        <w:jc w:val="both"/>
        <w:rPr>
          <w:lang w:val="hr-HR"/>
        </w:rPr>
      </w:pPr>
    </w:p>
    <w:p w:rsidRDefault="00614C2B" w:rsidR="00614C2B" w:rsidRPr="00951082">
      <w:pPr>
        <w:jc w:val="both"/>
        <w:rPr>
          <w:lang w:val="hr-HR"/>
        </w:rPr>
      </w:pP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Robert Jambor, v.r.</w:t>
      </w: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6237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951082">
        <w:rPr>
          <w:bCs/>
          <w:sz w:val="24"/>
          <w:lang w:val="hr-HR"/>
        </w:rPr>
        <w:t>UPUTA O PRAVNOM LIJEKU :</w:t>
      </w:r>
    </w:p>
    <w:p w:rsidRDefault="00614C2B" w:rsidR="00614C2B" w:rsidRPr="00951082">
      <w:pPr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951082">
          <w:rPr>
            <w:sz w:val="24"/>
            <w:lang w:val="hr-HR"/>
          </w:rPr>
          <w:t>27. st</w:t>
        </w:r>
      </w:smartTag>
      <w:r w:rsidRPr="00951082">
        <w:rPr>
          <w:sz w:val="24"/>
          <w:lang w:val="hr-HR"/>
        </w:rPr>
        <w:t>. 7. ZOSP).</w:t>
      </w: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both"/>
        <w:rPr>
          <w:bCs/>
          <w:sz w:val="24"/>
          <w:lang w:val="hr-HR"/>
        </w:rPr>
      </w:pPr>
      <w:r w:rsidRPr="00951082">
        <w:rPr>
          <w:bCs/>
          <w:sz w:val="24"/>
          <w:lang w:val="hr-HR"/>
        </w:rPr>
        <w:t>DNA:</w:t>
      </w:r>
    </w:p>
    <w:p w:rsidRDefault="00614C2B" w:rsidR="00614C2B" w:rsidRPr="00951082">
      <w:pPr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 xml:space="preserve">1. </w:t>
      </w:r>
      <w:r w:rsidR="00BF7175">
        <w:rPr>
          <w:sz w:val="24"/>
          <w:lang w:val="hr-HR"/>
        </w:rPr>
        <w:t>potrošač</w:t>
      </w:r>
      <w:r w:rsidRPr="00951082">
        <w:rPr>
          <w:sz w:val="24"/>
          <w:lang w:val="hr-HR"/>
        </w:rPr>
        <w:t xml:space="preserve"> - putem e-oglasne ploče</w:t>
      </w: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both"/>
        <w:rPr>
          <w:sz w:val="24"/>
          <w:lang w:val="hr-HR"/>
        </w:rPr>
      </w:pPr>
    </w:p>
    <w:p w:rsidRDefault="00614C2B" w:rsidR="00614C2B" w:rsidRPr="00951082">
      <w:pPr>
        <w:jc w:val="center"/>
        <w:rPr>
          <w:sz w:val="24"/>
          <w:lang w:val="hr-HR"/>
        </w:rPr>
      </w:pPr>
      <w:r w:rsidRPr="00951082">
        <w:rPr>
          <w:sz w:val="24"/>
          <w:lang w:val="hr-HR"/>
        </w:rPr>
        <w:t>Za točnost otpravka – ovlaštena službenica</w:t>
      </w:r>
    </w:p>
    <w:p w:rsidRDefault="00614C2B" w:rsidR="00614C2B" w:rsidRPr="00951082">
      <w:pPr>
        <w:jc w:val="center"/>
        <w:rPr>
          <w:sz w:val="24"/>
          <w:lang w:val="hr-HR"/>
        </w:rPr>
      </w:pPr>
      <w:r w:rsidRPr="00951082">
        <w:rPr>
          <w:sz w:val="24"/>
          <w:lang w:val="hr-HR"/>
        </w:rPr>
        <w:t>Kristina Marković</w:t>
      </w:r>
    </w:p>
    <w:p w:rsidRDefault="00614C2B" w:rsidR="00614C2B" w:rsidRPr="00951082">
      <w:pPr>
        <w:jc w:val="center"/>
        <w:rPr>
          <w:sz w:val="24"/>
          <w:lang w:val="hr-HR"/>
        </w:rPr>
        <w:sectPr w:rsidR="00614C2B" w:rsidRPr="00951082">
          <w:headerReference w:type="even" r:id="rId11"/>
          <w:headerReference w:type="default" r:id="rId12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614C2B" w:rsidR="00614C2B" w:rsidRPr="0095108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951082">
        <w:rPr>
          <w:sz w:val="24"/>
          <w:lang w:val="hr-HR"/>
        </w:rPr>
        <w:tab/>
      </w:r>
      <w:r w:rsidRPr="00951082">
        <w:rPr>
          <w:bCs/>
          <w:sz w:val="24"/>
          <w:lang w:val="hr-HR"/>
        </w:rPr>
        <w:t>ZAKLJUČAK</w:t>
      </w:r>
    </w:p>
    <w:p w:rsidRDefault="00614C2B" w:rsidR="00614C2B" w:rsidRPr="00951082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614C2B" w:rsidP="00230A25" w:rsidR="00614C2B" w:rsidRPr="0095108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I.</w:t>
      </w:r>
      <w:r w:rsidRPr="00951082">
        <w:rPr>
          <w:sz w:val="24"/>
          <w:lang w:val="hr-HR"/>
        </w:rPr>
        <w:tab/>
        <w:t>Potrošaču zaključak dostavi putem mrežne stranice e-oglasna ploča sudova</w:t>
      </w:r>
    </w:p>
    <w:p w:rsidRDefault="00614C2B" w:rsidP="00230A25" w:rsidR="00614C2B" w:rsidRPr="00951082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</w:r>
      <w:r w:rsidRPr="00951082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951082">
          <w:rPr>
            <w:sz w:val="24"/>
            <w:lang w:val="hr-HR"/>
          </w:rPr>
          <w:t>25. st</w:t>
        </w:r>
      </w:smartTag>
      <w:r w:rsidRPr="00951082">
        <w:rPr>
          <w:sz w:val="24"/>
          <w:lang w:val="hr-HR"/>
        </w:rPr>
        <w:t>. 1. i 2. ZOSP)</w:t>
      </w:r>
    </w:p>
    <w:p w:rsidRDefault="00614C2B" w:rsidP="00230A25" w:rsidR="00614C2B" w:rsidRPr="0095108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II.</w:t>
      </w:r>
      <w:r w:rsidRPr="00951082">
        <w:rPr>
          <w:sz w:val="24"/>
          <w:lang w:val="hr-HR"/>
        </w:rPr>
        <w:tab/>
        <w:t xml:space="preserve">Kal. </w:t>
      </w:r>
      <w:bookmarkStart w:name="Tekst31" w:id="1"/>
      <w:r w:rsidRPr="00951082">
        <w:rPr>
          <w:sz w:val="24"/>
          <w:lang w:val="hr-HR"/>
        </w:rPr>
        <w:t xml:space="preserve">do </w:t>
      </w:r>
      <w:bookmarkEnd w:id="1"/>
      <w:r w:rsidR="002B6792">
        <w:rPr>
          <w:sz w:val="24"/>
          <w:lang w:val="hr-HR"/>
        </w:rPr>
        <w:t>10.07.2017.</w:t>
      </w:r>
    </w:p>
    <w:p w:rsidRDefault="00614C2B" w:rsidR="00614C2B" w:rsidRPr="00951082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</w:r>
      <w:r w:rsidRPr="00951082">
        <w:rPr>
          <w:sz w:val="24"/>
          <w:lang w:val="hr-HR"/>
        </w:rPr>
        <w:tab/>
        <w:t xml:space="preserve">Zagreb, </w:t>
      </w:r>
      <w:r w:rsidR="002B6792">
        <w:rPr>
          <w:sz w:val="24"/>
          <w:lang w:val="hr-HR"/>
        </w:rPr>
        <w:t>23.05.2017.</w:t>
      </w:r>
    </w:p>
    <w:p w:rsidRDefault="00614C2B" w:rsidR="00614C2B" w:rsidRPr="00951082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614C2B" w:rsidR="00614C2B" w:rsidRPr="00951082">
      <w:pPr>
        <w:tabs>
          <w:tab w:pos="2127" w:val="left"/>
        </w:tabs>
        <w:jc w:val="both"/>
        <w:rPr>
          <w:sz w:val="24"/>
          <w:lang w:val="hr-HR"/>
        </w:rPr>
      </w:pPr>
      <w:r w:rsidRPr="00951082">
        <w:rPr>
          <w:sz w:val="24"/>
          <w:lang w:val="hr-HR"/>
        </w:rPr>
        <w:tab/>
        <w:t>Sudac:</w:t>
      </w:r>
    </w:p>
    <w:sectPr w:rsidSect="00E36288" w:rsidR="00614C2B" w:rsidRPr="00951082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0FF" w:rsidR="001330FF">
      <w:r>
        <w:separator/>
      </w:r>
    </w:p>
  </w:endnote>
  <w:endnote w:id="0" w:type="continuationSeparator">
    <w:p w:rsidRDefault="001330FF" w:rsidR="00133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0FF" w:rsidR="001330FF">
      <w:r>
        <w:separator/>
      </w:r>
    </w:p>
  </w:footnote>
  <w:footnote w:id="0" w:type="continuationSeparator">
    <w:p w:rsidRDefault="001330FF" w:rsidR="00133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C2B" w:rsidR="00614C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4C2B" w:rsidR="00614C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C2B" w:rsidR="00614C2B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614C2B" w:rsidR="00614C2B">
    <w:pPr>
      <w:pStyle w:val="Zaglavlje"/>
      <w:jc w:val="right"/>
      <w:rPr>
        <w:sz w:val="24"/>
        <w:lang w:val="hr-HR"/>
      </w:rPr>
    </w:pPr>
  </w:p>
  <w:p w:rsidRDefault="00614C2B" w:rsidR="00614C2B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Sp-_________</w:t>
    </w:r>
  </w:p>
  <w:p w:rsidRDefault="00614C2B" w:rsidR="00614C2B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037CC"/>
    <w:rsid w:val="001330FF"/>
    <w:rsid w:val="00143B8E"/>
    <w:rsid w:val="001B2C56"/>
    <w:rsid w:val="00230A25"/>
    <w:rsid w:val="002B1029"/>
    <w:rsid w:val="002B6792"/>
    <w:rsid w:val="002D6674"/>
    <w:rsid w:val="003A49F0"/>
    <w:rsid w:val="003D3041"/>
    <w:rsid w:val="003E1328"/>
    <w:rsid w:val="00410ADF"/>
    <w:rsid w:val="00511A9F"/>
    <w:rsid w:val="005C3BF1"/>
    <w:rsid w:val="006045F1"/>
    <w:rsid w:val="00614C2B"/>
    <w:rsid w:val="0063771B"/>
    <w:rsid w:val="00640C6B"/>
    <w:rsid w:val="00654358"/>
    <w:rsid w:val="00661CC7"/>
    <w:rsid w:val="006966E3"/>
    <w:rsid w:val="006A637D"/>
    <w:rsid w:val="00835ADF"/>
    <w:rsid w:val="00951082"/>
    <w:rsid w:val="00971CCF"/>
    <w:rsid w:val="00992DA6"/>
    <w:rsid w:val="009F4132"/>
    <w:rsid w:val="00A13908"/>
    <w:rsid w:val="00A36DEC"/>
    <w:rsid w:val="00B074B3"/>
    <w:rsid w:val="00B530CD"/>
    <w:rsid w:val="00B6356F"/>
    <w:rsid w:val="00BB57D5"/>
    <w:rsid w:val="00BF1430"/>
    <w:rsid w:val="00BF7175"/>
    <w:rsid w:val="00C22F20"/>
    <w:rsid w:val="00C275F9"/>
    <w:rsid w:val="00C720C1"/>
    <w:rsid w:val="00CA533C"/>
    <w:rsid w:val="00CB21EE"/>
    <w:rsid w:val="00CC7EDA"/>
    <w:rsid w:val="00CD1516"/>
    <w:rsid w:val="00E2362B"/>
    <w:rsid w:val="00E36288"/>
    <w:rsid w:val="00F71880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7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79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4B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7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79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7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4B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14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Sp-24/2017</izvorni_sadrzaj>
    <derivirana_varijabla naziv="DomainObject.Predmet.OznakaBroj_1">Sp-24/2017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Gucić</izvorni_sadrzaj>
    <derivirana_varijabla naziv="DomainObject.Predmet.StrankaFormated_1">  Mirela Gucić</derivirana_varijabla>
  </DomainObject.Predmet.StrankaFormated>
  <DomainObject.Predmet.StrankaFormatedOIB>
    <izvorni_sadrzaj>  Mirela Gucić, OIB 67354066538</izvorni_sadrzaj>
    <derivirana_varijabla naziv="DomainObject.Predmet.StrankaFormatedOIB_1">  Mirela Gucić, OIB 67354066538</derivirana_varijabla>
  </DomainObject.Predmet.StrankaFormatedOIB>
  <DomainObject.Predmet.StrankaFormatedWithAdress>
    <izvorni_sadrzaj> Mirela Gucić, Duga Ulica 18, 10295 Kupljenovo</izvorni_sadrzaj>
    <derivirana_varijabla naziv="DomainObject.Predmet.StrankaFormatedWithAdress_1"> Mirela Gucić, Duga Ulica 18, 10295 Kupljenovo</derivirana_varijabla>
  </DomainObject.Predmet.StrankaFormatedWithAdress>
  <DomainObject.Predmet.StrankaFormatedWithAdressOIB>
    <izvorni_sadrzaj> Mirela Gucić, OIB 67354066538, Duga Ulica 18, 10295 Kupljenovo</izvorni_sadrzaj>
    <derivirana_varijabla naziv="DomainObject.Predmet.StrankaFormatedWithAdressOIB_1"> Mirela Gucić, OIB 67354066538, Duga Ulica 18, 10295 Kupljenovo</derivirana_varijabla>
  </DomainObject.Predmet.StrankaFormatedWithAdressOIB>
  <DomainObject.Predmet.StrankaWithAdress>
    <izvorni_sadrzaj>Mirela Gucić Duga Ulica 18,10295 Kupljenovo</izvorni_sadrzaj>
    <derivirana_varijabla naziv="DomainObject.Predmet.StrankaWithAdress_1">Mirela Gucić Duga Ulica 18,10295 Kupljenovo</derivirana_varijabla>
  </DomainObject.Predmet.StrankaWithAdress>
  <DomainObject.Predmet.StrankaWithAdressOIB>
    <izvorni_sadrzaj>Mirela Gucić, OIB 67354066538, Duga Ulica 18,10295 Kupljenovo</izvorni_sadrzaj>
    <derivirana_varijabla naziv="DomainObject.Predmet.StrankaWithAdressOIB_1">Mirela Gucić, OIB 67354066538, Duga Ulica 18,10295 Kupljenovo</derivirana_varijabla>
  </DomainObject.Predmet.StrankaWithAdressOIB>
  <DomainObject.Predmet.StrankaNazivFormated>
    <izvorni_sadrzaj>Mirela Gucić</izvorni_sadrzaj>
    <derivirana_varijabla naziv="DomainObject.Predmet.StrankaNazivFormated_1">Mirela Gucić</derivirana_varijabla>
  </DomainObject.Predmet.StrankaNazivFormated>
  <DomainObject.Predmet.StrankaNazivFormatedOIB>
    <izvorni_sadrzaj>Mirela Gucić, OIB 67354066538</izvorni_sadrzaj>
    <derivirana_varijabla naziv="DomainObject.Predmet.StrankaNazivFormatedOIB_1">Mirela Gucić, OIB 67354066538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Mirela Gucić</item>
    </izvorni_sadrzaj>
    <derivirana_varijabla naziv="DomainObject.Predmet.StrankaListFormated_1">
      <item>Mirela Gucić</item>
    </derivirana_varijabla>
  </DomainObject.Predmet.StrankaListFormated>
  <DomainObject.Predmet.StrankaListFormatedOIB>
    <izvorni_sadrzaj>
      <item>Mirela Gucić, OIB 67354066538</item>
    </izvorni_sadrzaj>
    <derivirana_varijabla naziv="DomainObject.Predmet.StrankaListFormatedOIB_1">
      <item>Mirela Gucić, OIB 67354066538</item>
    </derivirana_varijabla>
  </DomainObject.Predmet.StrankaListFormatedOIB>
  <DomainObject.Predmet.StrankaListFormatedWithAdress>
    <izvorni_sadrzaj>
      <item>Mirela Gucić, Duga Ulica 18, 10295 Kupljenovo</item>
    </izvorni_sadrzaj>
    <derivirana_varijabla naziv="DomainObject.Predmet.StrankaListFormatedWithAdress_1">
      <item>Mirela Gucić, Duga Ulica 18, 10295 Kupljenovo</item>
    </derivirana_varijabla>
  </DomainObject.Predmet.StrankaListFormatedWithAdress>
  <DomainObject.Predmet.StrankaListFormatedWithAdressOIB>
    <izvorni_sadrzaj>
      <item>Mirela Gucić, OIB 67354066538, Duga Ulica 18, 10295 Kupljenovo</item>
    </izvorni_sadrzaj>
    <derivirana_varijabla naziv="DomainObject.Predmet.StrankaListFormatedWithAdressOIB_1">
      <item>Mirela Gucić, OIB 67354066538, Duga Ulica 18, 10295 Kupljenovo</item>
    </derivirana_varijabla>
  </DomainObject.Predmet.StrankaListFormatedWithAdressOIB>
  <DomainObject.Predmet.StrankaListNazivFormated>
    <izvorni_sadrzaj>
      <item>Mirela Gucić</item>
    </izvorni_sadrzaj>
    <derivirana_varijabla naziv="DomainObject.Predmet.StrankaListNazivFormated_1">
      <item>Mirela Gucić</item>
    </derivirana_varijabla>
  </DomainObject.Predmet.StrankaListNazivFormated>
  <DomainObject.Predmet.StrankaListNazivFormatedOIB>
    <izvorni_sadrzaj>
      <item>Mirela Gucić, OIB 67354066538</item>
    </izvorni_sadrzaj>
    <derivirana_varijabla naziv="DomainObject.Predmet.StrankaListNazivFormatedOIB_1">
      <item>Mirela Gucić, OIB 67354066538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Gucić</izvorni_sadrzaj>
    <derivirana_varijabla naziv="DomainObject.Predmet.StrankaIDrugi_1">Mirela Gucić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Mirela Gucić, OIB 67354066538, Duga Ulica 18, 10295 Kupljenovo</izvorni_sadrzaj>
    <derivirana_varijabla naziv="DomainObject.Predmet.StrankaIDrugiAdressOIB_1">Mirela Gucić, OIB 67354066538, Duga Ulica 18,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Gucić</item>
    </izvorni_sadrzaj>
    <derivirana_varijabla naziv="DomainObject.Predmet.SudioniciListNaziv_1">
      <item>Mirela Gucić</item>
    </derivirana_varijabla>
  </DomainObject.Predmet.SudioniciListNaziv>
  <DomainObject.Predmet.SudioniciListAdressOIB>
    <izvorni_sadrzaj>
      <item>Mirela Gucić, OIB 67354066538, Duga Ulica 18,10295 Kupljenovo</item>
    </izvorni_sadrzaj>
    <derivirana_varijabla naziv="DomainObject.Predmet.SudioniciListAdressOIB_1">
      <item>Mirela Gucić, OIB 67354066538, Duga Ulica 18,10295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67354066538</item>
    </izvorni_sadrzaj>
    <derivirana_varijabla naziv="DomainObject.Predmet.SudioniciListNazivOIB_1">
      <item>, OIB 67354066538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BC73A-7EE0-44D1-B123-C54D65809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2</properties:Pages>
  <properties:Words>220</properties:Words>
  <properties:Characters>1135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2017-05-23T06:37:00Z</dcterms:created>
  <dc:creator>Robert J</dc:creator>
  <cp:lastModifiedBy>Kristina Marković</cp:lastModifiedBy>
  <cp:lastPrinted>2004-06-06T17:43:00Z</cp:lastPrinted>
  <dcterms:modified xmlns:xsi="http://www.w3.org/2001/XMLSchema-instance" xsi:type="dcterms:W3CDTF">2017-05-23T12:03:00Z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