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fac0" w14:paraId="848fac0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403CD9">
        <w:t>15</w:t>
      </w:r>
      <w:r w:rsidR="0037302D">
        <w:t>5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37302D">
        <w:t>ADRIATIC DALMACIJA j.</w:t>
      </w:r>
      <w:r w:rsidR="0037302D" w:rsidRPr="005D3532">
        <w:t>d.o.o.</w:t>
      </w:r>
      <w:r w:rsidR="0037302D">
        <w:t xml:space="preserve"> za ugostiteljstvo i turizam</w:t>
      </w:r>
      <w:r w:rsidR="0037302D" w:rsidRPr="005D3532">
        <w:t xml:space="preserve">, </w:t>
      </w:r>
      <w:r w:rsidR="0037302D">
        <w:t>Zadar</w:t>
      </w:r>
      <w:r w:rsidR="0037302D" w:rsidRPr="005D3532">
        <w:t xml:space="preserve">, </w:t>
      </w:r>
      <w:r w:rsidR="0037302D">
        <w:t>Gaženička cesta 32</w:t>
      </w:r>
      <w:r w:rsidR="0037302D" w:rsidRPr="005D3532">
        <w:t xml:space="preserve">, OIB: </w:t>
      </w:r>
      <w:r w:rsidR="0037302D">
        <w:t>78889863967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37302D">
        <w:t>Mirku Jošiću</w:t>
      </w:r>
      <w:r w:rsidR="00403CD9">
        <w:t xml:space="preserve"> iz </w:t>
      </w:r>
      <w:r w:rsidR="0037302D">
        <w:t>Zadra</w:t>
      </w:r>
      <w:r>
        <w:t xml:space="preserve">,  </w:t>
      </w:r>
      <w:r w:rsidR="00FC30DC">
        <w:t>23</w:t>
      </w:r>
      <w:r w:rsidR="00B7471E">
        <w:t xml:space="preserve">. </w:t>
      </w:r>
      <w:r w:rsidR="009F61FF">
        <w:t>svibnja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9F61FF">
        <w:rPr>
          <w:b/>
        </w:rPr>
        <w:t>12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9F61FF">
        <w:rPr>
          <w:b/>
        </w:rPr>
        <w:t>lipnja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9F61FF">
        <w:rPr>
          <w:b/>
        </w:rPr>
        <w:t>10</w:t>
      </w:r>
      <w:r w:rsidR="00C6393F" w:rsidRPr="00C6393F">
        <w:rPr>
          <w:b/>
        </w:rPr>
        <w:t>,</w:t>
      </w:r>
      <w:r w:rsidR="0037302D">
        <w:rPr>
          <w:b/>
        </w:rPr>
        <w:t>5</w:t>
      </w:r>
      <w:r w:rsidR="00403CD9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37302D">
        <w:t>Mirko Jošić iz 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B65B35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37302D">
        <w:t>Mirko Jošić iz 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37302D">
        <w:t>ADRIATIC DALMACIJA j.</w:t>
      </w:r>
      <w:r w:rsidR="0037302D" w:rsidRPr="005D3532">
        <w:t>d.o.o.</w:t>
      </w:r>
      <w:r w:rsidR="0037302D">
        <w:t xml:space="preserve"> za ugostiteljstvo i turizam</w:t>
      </w:r>
      <w:r w:rsidR="0037302D" w:rsidRPr="005D3532">
        <w:t xml:space="preserve">, </w:t>
      </w:r>
      <w:r w:rsidR="0037302D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CC62D6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9F61FF">
        <w:t>6</w:t>
      </w:r>
      <w:r w:rsidR="00C6393F">
        <w:t xml:space="preserve"> St-</w:t>
      </w:r>
      <w:r w:rsidR="00403CD9">
        <w:t>2</w:t>
      </w:r>
      <w:r w:rsidR="0037302D">
        <w:t>3</w:t>
      </w:r>
      <w:r w:rsidR="00C6393F">
        <w:t>/</w:t>
      </w:r>
      <w:r w:rsidR="00E3211A">
        <w:t>20</w:t>
      </w:r>
      <w:r w:rsidR="00CC62D6">
        <w:t>18</w:t>
      </w:r>
      <w:r w:rsidR="00F61541">
        <w:t>-</w:t>
      </w:r>
      <w:r w:rsidR="0037302D">
        <w:t>7</w:t>
      </w:r>
      <w:r w:rsidR="00C6393F">
        <w:t xml:space="preserve"> od </w:t>
      </w:r>
      <w:r w:rsidR="0037302D">
        <w:t>22</w:t>
      </w:r>
      <w:r w:rsidR="00C6393F">
        <w:t xml:space="preserve">. </w:t>
      </w:r>
      <w:r w:rsidR="009F61FF">
        <w:t>ožujka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FC30DC">
        <w:t>23</w:t>
      </w:r>
      <w:r w:rsidR="00B7471E">
        <w:t xml:space="preserve">. </w:t>
      </w:r>
      <w:r w:rsidR="009F61FF">
        <w:t>svibnja</w:t>
      </w:r>
      <w:r w:rsidR="00B7471E">
        <w:t xml:space="preserve"> 2018.</w:t>
      </w:r>
    </w:p>
    <w:p w:rsidRDefault="00A576FE" w:rsidP="00A576FE" w:rsidR="00A576FE"/>
    <w:p w:rsidRDefault="003D6086" w:rsidP="004B6FD4" w:rsidR="00A576FE">
      <w:pPr>
        <w:jc w:val="both"/>
      </w:pPr>
      <w:r>
        <w:t>Za točnost otpravka – ovlašteni službnenik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37302D">
        <w:t>Mirko Jošić iz Zadra</w:t>
      </w:r>
      <w:r w:rsidR="0037302D" w:rsidRPr="005D3532">
        <w:t xml:space="preserve">, </w:t>
      </w:r>
      <w:r w:rsidR="0037302D">
        <w:t>Ulica Franje Petrića 3/C</w:t>
      </w:r>
      <w:r>
        <w:t xml:space="preserve"> 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3D6086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B65B35">
      <w:t>15</w:t>
    </w:r>
    <w:r w:rsidR="0037302D">
      <w:t>5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D6086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6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</izvorni_sadrzaj>
    <derivirana_varijabla naziv="DomainObject.Predmet.SudioniciListNaziv_1">
      <item>ADRIATIC DALMACIJA j.d.o.o. za ugostiteljstvo i turizam</item>
      <item>FINA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</izvorni_sadrzaj>
    <derivirana_varijabla naziv="DomainObject.Predmet.SudioniciListNazivOIB_1">
      <item>, OIB 78889863967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D0B2F-3506-48C2-ACD5-920278B9C0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2636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2018-05-22T12:52:00Z</dcterms:created>
  <dc:creator>Administrator</dc:creator>
  <cp:lastModifiedBy>Ante Rubelj</cp:lastModifiedBy>
  <cp:lastPrinted>2018-05-24T12:28:00Z</cp:lastPrinted>
  <dcterms:modified xmlns:xsi="http://www.w3.org/2001/XMLSchema-instance" xsi:type="dcterms:W3CDTF">2018-05-24T12:28:00Z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(1St-155-18-2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