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7eb2" w14:paraId="0857eb2" w:rsidRDefault="00373296" w:rsidP="008C04AA" w:rsidR="008C04AA" w:rsidRPr="00A61B1C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</w:t>
      </w:r>
      <w:r w:rsidR="008C04AA" w:rsidRPr="00A61B1C">
        <w:rPr>
          <w:b/>
        </w:rPr>
        <w:t xml:space="preserve">      </w:t>
      </w:r>
      <w:r w:rsidR="008C04AA" w:rsidRPr="00A61B1C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04AA" w:rsidRPr="00A61B1C">
        <w:rPr>
          <w:b/>
        </w:rPr>
        <w:t xml:space="preserve">                                                            </w:t>
      </w:r>
    </w:p>
    <w:p w:rsidRDefault="008C04AA" w:rsidP="008C04AA" w:rsidR="008C04AA" w:rsidRPr="00A61B1C">
      <w:r w:rsidRPr="00A61B1C">
        <w:t xml:space="preserve">    REPUBLIKA HRVATSKA </w:t>
      </w:r>
      <w:r w:rsidRPr="00A61B1C">
        <w:tab/>
      </w:r>
      <w:r w:rsidRPr="00A61B1C">
        <w:tab/>
      </w:r>
      <w:r w:rsidRPr="00A61B1C">
        <w:tab/>
      </w:r>
      <w:r w:rsidRPr="00A61B1C">
        <w:tab/>
      </w:r>
      <w:r w:rsidRPr="00A61B1C">
        <w:tab/>
      </w:r>
    </w:p>
    <w:p w:rsidRDefault="008C04AA" w:rsidP="008C04AA" w:rsidR="008C04AA" w:rsidRPr="00A61B1C">
      <w:r w:rsidRPr="00A61B1C">
        <w:t xml:space="preserve"> TRGOVAČKI SUD U PAZINU</w:t>
      </w:r>
    </w:p>
    <w:p w:rsidRDefault="008C04AA" w:rsidP="00373296" w:rsidR="008C04AA">
      <w:r w:rsidRPr="00A61B1C">
        <w:t xml:space="preserve">     52000 PAZIN, Dršćevka 1</w:t>
      </w:r>
      <w:r w:rsidRPr="00A61B1C">
        <w:tab/>
      </w:r>
      <w:r w:rsidRPr="00A61B1C">
        <w:tab/>
      </w:r>
      <w:r w:rsidRPr="00A61B1C">
        <w:tab/>
      </w:r>
      <w:r w:rsidRPr="00A61B1C">
        <w:tab/>
      </w:r>
      <w:r w:rsidRPr="00A61B1C">
        <w:tab/>
      </w:r>
    </w:p>
    <w:p w:rsidRDefault="008C04AA" w:rsidP="008C04AA" w:rsidR="008C04AA">
      <w:pPr>
        <w:jc w:val="both"/>
      </w:pPr>
    </w:p>
    <w:p w:rsidRDefault="00373296" w:rsidP="008C04AA" w:rsidR="00373296">
      <w:pPr>
        <w:jc w:val="both"/>
      </w:pPr>
    </w:p>
    <w:p w:rsidRDefault="00373296" w:rsidP="008C04AA" w:rsidR="00373296" w:rsidRPr="00A61B1C">
      <w:pPr>
        <w:jc w:val="both"/>
      </w:pPr>
    </w:p>
    <w:p w:rsidRDefault="008C04AA" w:rsidP="008C04AA" w:rsidR="008C04AA" w:rsidRPr="00A61B1C">
      <w:pPr>
        <w:jc w:val="center"/>
      </w:pPr>
      <w:r w:rsidRPr="00A61B1C">
        <w:t>R E P U B L I K A   H R V A T S K A</w:t>
      </w:r>
    </w:p>
    <w:p w:rsidRDefault="008C04AA" w:rsidP="00373296" w:rsidR="008C04AA" w:rsidRPr="00A61B1C">
      <w:pPr>
        <w:jc w:val="center"/>
      </w:pPr>
      <w:r w:rsidRPr="00A61B1C">
        <w:t>R J E Š E N J E</w:t>
      </w:r>
    </w:p>
    <w:p w:rsidRDefault="008C04AA" w:rsidP="008C04AA" w:rsidR="008C04AA" w:rsidRPr="00A61B1C">
      <w:pPr>
        <w:jc w:val="both"/>
      </w:pPr>
    </w:p>
    <w:p w:rsidRDefault="008C04AA" w:rsidP="008C04AA" w:rsidR="008C04AA" w:rsidRPr="00A61B1C">
      <w:pPr>
        <w:jc w:val="both"/>
      </w:pPr>
      <w:r w:rsidRPr="00A61B1C">
        <w:tab/>
        <w:t xml:space="preserve">Trgovački sud u Pazinu, po stečajnom sucu </w:t>
      </w:r>
      <w:r w:rsidR="00046985" w:rsidRPr="00A61B1C">
        <w:t>Damiru Rabaru</w:t>
      </w:r>
      <w:r w:rsidRPr="00A61B1C">
        <w:t>, po prijedlogu predlagatelja</w:t>
      </w:r>
      <w:r w:rsidR="00AF6139" w:rsidRPr="00A61B1C">
        <w:t xml:space="preserve"> H-ABDUCO d.o.o. Zagreb, Slavonska avenija 6a</w:t>
      </w:r>
      <w:r w:rsidRPr="00A61B1C">
        <w:t xml:space="preserve">, OIB: </w:t>
      </w:r>
      <w:r w:rsidR="00AF6139" w:rsidRPr="00A61B1C">
        <w:t>13667298928</w:t>
      </w:r>
      <w:r w:rsidRPr="00A61B1C">
        <w:t xml:space="preserve">,  zastupane po Županijskom državnom odvjetništvu u Puli - Pola, za otvaranje stečajnog postupka nad </w:t>
      </w:r>
      <w:r w:rsidR="00E41E2C" w:rsidRPr="00A61B1C">
        <w:t>KARIKA d.o.o. Buje, Kaldanija 36A, OIB: 50605806998</w:t>
      </w:r>
      <w:r w:rsidR="00315459" w:rsidRPr="00A61B1C">
        <w:t xml:space="preserve">, </w:t>
      </w:r>
      <w:r w:rsidR="00373296">
        <w:t>9</w:t>
      </w:r>
      <w:r w:rsidR="00C764D7" w:rsidRPr="00A61B1C">
        <w:t xml:space="preserve">. </w:t>
      </w:r>
      <w:r w:rsidR="00E41E2C" w:rsidRPr="00A61B1C">
        <w:t xml:space="preserve">prosinca </w:t>
      </w:r>
      <w:r w:rsidR="00315459" w:rsidRPr="00A61B1C">
        <w:t>2016</w:t>
      </w:r>
      <w:r w:rsidRPr="00A61B1C">
        <w:t>.</w:t>
      </w:r>
    </w:p>
    <w:p w:rsidRDefault="008C04AA" w:rsidP="008C04AA" w:rsidR="008C04AA" w:rsidRPr="00A61B1C">
      <w:pPr>
        <w:jc w:val="both"/>
      </w:pPr>
    </w:p>
    <w:p w:rsidRDefault="008C04AA" w:rsidP="008C04AA" w:rsidR="008C04AA" w:rsidRPr="00A61B1C">
      <w:pPr>
        <w:jc w:val="center"/>
      </w:pPr>
      <w:r w:rsidRPr="00A61B1C">
        <w:t>r i j e š i o  j e</w:t>
      </w:r>
    </w:p>
    <w:p w:rsidRDefault="008C04AA" w:rsidP="008C04AA" w:rsidR="008C04AA" w:rsidRPr="00A61B1C">
      <w:pPr>
        <w:jc w:val="center"/>
      </w:pPr>
    </w:p>
    <w:p w:rsidRDefault="008C04AA" w:rsidP="008C04AA" w:rsidR="008C04AA" w:rsidRPr="00373296">
      <w:pPr>
        <w:jc w:val="both"/>
      </w:pPr>
      <w:r w:rsidRPr="00A61B1C">
        <w:tab/>
        <w:t>I.</w:t>
      </w:r>
      <w:r w:rsidRPr="00A61B1C">
        <w:tab/>
        <w:t xml:space="preserve">Otvara se stečajni postupak nad dužnikom </w:t>
      </w:r>
      <w:r w:rsidR="001A094E" w:rsidRPr="00A61B1C">
        <w:t>KARIKA d.o.o. Buje, Kaldanija 36A, OIB: 50605806998</w:t>
      </w:r>
      <w:r w:rsidR="00315459" w:rsidRPr="00A61B1C">
        <w:t xml:space="preserve">, </w:t>
      </w:r>
      <w:r w:rsidR="00DE0F0E" w:rsidRPr="00A61B1C">
        <w:t xml:space="preserve">dana </w:t>
      </w:r>
      <w:r w:rsidR="00373296">
        <w:t>9</w:t>
      </w:r>
      <w:r w:rsidR="00DE0F0E" w:rsidRPr="00A61B1C">
        <w:t xml:space="preserve">. </w:t>
      </w:r>
      <w:r w:rsidR="001A094E" w:rsidRPr="00A61B1C">
        <w:t xml:space="preserve">prosinca </w:t>
      </w:r>
      <w:r w:rsidR="00DE0F0E" w:rsidRPr="00373296">
        <w:t>201</w:t>
      </w:r>
      <w:r w:rsidR="00241BA0" w:rsidRPr="00373296">
        <w:t>6</w:t>
      </w:r>
      <w:r w:rsidR="00DE0F0E" w:rsidRPr="00373296">
        <w:t xml:space="preserve">. g. </w:t>
      </w:r>
      <w:r w:rsidRPr="00373296">
        <w:t xml:space="preserve">u </w:t>
      </w:r>
      <w:r w:rsidR="00DE0F0E" w:rsidRPr="00373296">
        <w:t>1</w:t>
      </w:r>
      <w:r w:rsidR="00373296" w:rsidRPr="00373296">
        <w:t>3</w:t>
      </w:r>
      <w:r w:rsidRPr="00373296">
        <w:t>:</w:t>
      </w:r>
      <w:r w:rsidR="00411A1C">
        <w:t>30</w:t>
      </w:r>
      <w:r w:rsidRPr="00373296">
        <w:t xml:space="preserve"> sati.</w:t>
      </w:r>
    </w:p>
    <w:p w:rsidRDefault="008C04AA" w:rsidP="008C04AA" w:rsidR="008C04AA" w:rsidRPr="00373296">
      <w:pPr>
        <w:jc w:val="both"/>
      </w:pPr>
    </w:p>
    <w:p w:rsidRDefault="0003380D" w:rsidP="0003380D" w:rsidR="0003380D" w:rsidRPr="00373296">
      <w:pPr>
        <w:jc w:val="both"/>
      </w:pPr>
      <w:r w:rsidRPr="00373296">
        <w:tab/>
        <w:t>II.</w:t>
      </w:r>
      <w:r w:rsidRPr="00373296">
        <w:tab/>
        <w:t>Za stečajnog upravitelja imenuje se Zdravko Tešić iz Ogulina, Bukovnik 36, OIB: 70123627818</w:t>
      </w:r>
      <w:r w:rsidRPr="00373296">
        <w:rPr>
          <w:rStyle w:val="f01"/>
          <w:color w:val="auto"/>
        </w:rPr>
        <w:t>.</w:t>
      </w:r>
    </w:p>
    <w:p w:rsidRDefault="0003380D" w:rsidP="0003380D" w:rsidR="0003380D" w:rsidRPr="00A61B1C">
      <w:pPr>
        <w:jc w:val="both"/>
      </w:pPr>
    </w:p>
    <w:p w:rsidRDefault="008C04AA" w:rsidP="008C04AA" w:rsidR="008C04AA" w:rsidRPr="00A61B1C">
      <w:pPr>
        <w:jc w:val="both"/>
      </w:pPr>
      <w:r w:rsidRPr="00A61B1C">
        <w:tab/>
        <w:t>III.</w:t>
      </w:r>
      <w:r w:rsidRPr="00A61B1C">
        <w:tab/>
        <w:t>Pozivaju se vjerovnici da u</w:t>
      </w:r>
      <w:r w:rsidR="00C764D7" w:rsidRPr="00A61B1C">
        <w:t xml:space="preserve"> roku od 6</w:t>
      </w:r>
      <w:r w:rsidRPr="00A61B1C">
        <w:t xml:space="preserve">0 dana od </w:t>
      </w:r>
      <w:r w:rsidR="00C764D7" w:rsidRPr="00A61B1C">
        <w:t xml:space="preserve">dana objave ovog rješenja na mrežnoj stranici e-Oglasna ploča Trgovačkog suda u Pazinu, </w:t>
      </w:r>
      <w:r w:rsidRPr="00A61B1C">
        <w:t xml:space="preserve">prijave svoje tražbine na adresu stečajnog upravitelja </w:t>
      </w:r>
      <w:r w:rsidR="00887DAA" w:rsidRPr="00A61B1C">
        <w:t>na propisanom obrascu</w:t>
      </w:r>
      <w:r w:rsidRPr="00A61B1C">
        <w:t xml:space="preserve"> u dva pri</w:t>
      </w:r>
      <w:r w:rsidR="00C764D7" w:rsidRPr="00A61B1C">
        <w:t>mjerka</w:t>
      </w:r>
      <w:r w:rsidR="00887DAA" w:rsidRPr="00A61B1C">
        <w:t>, sa sadržajem</w:t>
      </w:r>
      <w:r w:rsidR="001A1476" w:rsidRPr="00A61B1C">
        <w:t xml:space="preserve"> prijave</w:t>
      </w:r>
      <w:r w:rsidR="00887DAA" w:rsidRPr="00A61B1C">
        <w:t xml:space="preserve"> i prilogom isprava</w:t>
      </w:r>
      <w:r w:rsidR="00C764D7" w:rsidRPr="00A61B1C">
        <w:t xml:space="preserve"> </w:t>
      </w:r>
      <w:r w:rsidR="00EE7DC4" w:rsidRPr="00A61B1C">
        <w:t>propisanim odredbom</w:t>
      </w:r>
      <w:r w:rsidR="00C764D7" w:rsidRPr="00A61B1C">
        <w:t xml:space="preserve"> čl.</w:t>
      </w:r>
      <w:r w:rsidRPr="00A61B1C">
        <w:t xml:space="preserve"> </w:t>
      </w:r>
      <w:r w:rsidR="00887DAA" w:rsidRPr="00A61B1C">
        <w:t>257</w:t>
      </w:r>
      <w:r w:rsidRPr="00A61B1C">
        <w:t>.</w:t>
      </w:r>
      <w:r w:rsidR="00887DAA" w:rsidRPr="00A61B1C">
        <w:t xml:space="preserve"> st. 1. i 2.</w:t>
      </w:r>
      <w:r w:rsidRPr="00A61B1C">
        <w:t xml:space="preserve"> Stečajnog zakona (Narodne novine br. </w:t>
      </w:r>
      <w:r w:rsidR="00774CCA" w:rsidRPr="00A61B1C">
        <w:t>71/15</w:t>
      </w:r>
      <w:r w:rsidRPr="00A61B1C">
        <w:t>, dalje: SZ).</w:t>
      </w:r>
    </w:p>
    <w:p w:rsidRDefault="008C04AA" w:rsidP="008C04AA" w:rsidR="008C04AA" w:rsidRPr="00A61B1C">
      <w:pPr>
        <w:jc w:val="both"/>
      </w:pPr>
      <w:r w:rsidRPr="00A61B1C">
        <w:tab/>
        <w:t xml:space="preserve">Prijavi treba priložiti dokaz o plaćanju pristojbe u visini od 2% prijavljene tražbine, ali ne više od 500,00 kn i to u korist Državnog proračuna </w:t>
      </w:r>
      <w:r w:rsidR="00EE7DC4" w:rsidRPr="00A61B1C">
        <w:rPr>
          <w:bCs/>
        </w:rPr>
        <w:t>HR12 1001005 1863000160</w:t>
      </w:r>
      <w:r w:rsidRPr="00A61B1C">
        <w:t xml:space="preserve"> poziv na broj 64 5045-48752-</w:t>
      </w:r>
      <w:r w:rsidR="00EB2252" w:rsidRPr="00A61B1C">
        <w:t>3</w:t>
      </w:r>
      <w:r w:rsidR="001A094E" w:rsidRPr="00A61B1C">
        <w:t>81</w:t>
      </w:r>
      <w:r w:rsidR="00EB2252" w:rsidRPr="00A61B1C">
        <w:t>2016</w:t>
      </w:r>
      <w:r w:rsidRPr="00A61B1C">
        <w:t xml:space="preserve">. Zaposlenici koji prijavljuju svoja potraživanja po osnovu rada ne moraju platiti pristojbu. </w:t>
      </w:r>
    </w:p>
    <w:p w:rsidRDefault="008C04AA" w:rsidP="008C04AA" w:rsidR="008C04AA" w:rsidRPr="00A61B1C">
      <w:pPr>
        <w:jc w:val="both"/>
      </w:pPr>
    </w:p>
    <w:p w:rsidRDefault="008C04AA" w:rsidP="008C04AA" w:rsidR="008C04AA" w:rsidRPr="00A61B1C">
      <w:pPr>
        <w:jc w:val="both"/>
      </w:pPr>
      <w:r w:rsidRPr="00A61B1C">
        <w:tab/>
        <w:t>IV.</w:t>
      </w:r>
      <w:r w:rsidRPr="00A61B1C">
        <w:tab/>
      </w:r>
      <w:r w:rsidR="00EE7DC4" w:rsidRPr="00A61B1C">
        <w:t>Prijavu tražbine podnesenu nakon isteka roka za prijavljivanje sud će odbaciti rješenjem (čl. 257. st. 6. SZ-a).</w:t>
      </w:r>
    </w:p>
    <w:p w:rsidRDefault="008C04AA" w:rsidP="008C04AA" w:rsidR="008C04AA" w:rsidRPr="00A61B1C">
      <w:pPr>
        <w:jc w:val="both"/>
      </w:pPr>
      <w:r w:rsidRPr="00A61B1C">
        <w:tab/>
        <w:t xml:space="preserve">Samo prijave dostavljene na </w:t>
      </w:r>
      <w:r w:rsidR="00EE7DC4" w:rsidRPr="00A61B1C">
        <w:t>način</w:t>
      </w:r>
      <w:r w:rsidRPr="00A61B1C">
        <w:t xml:space="preserve"> koj</w:t>
      </w:r>
      <w:r w:rsidR="00EE7DC4" w:rsidRPr="00A61B1C">
        <w:t>i je naveden</w:t>
      </w:r>
      <w:r w:rsidRPr="00A61B1C">
        <w:t xml:space="preserve"> u točki I</w:t>
      </w:r>
      <w:r w:rsidR="00EE7DC4" w:rsidRPr="00A61B1C">
        <w:t>I</w:t>
      </w:r>
      <w:r w:rsidRPr="00A61B1C">
        <w:t xml:space="preserve">I. ovog rješenja smatraju se urednima i pravovremenima. </w:t>
      </w:r>
    </w:p>
    <w:p w:rsidRDefault="008C04AA" w:rsidP="008C04AA" w:rsidR="008C04AA" w:rsidRPr="00A61B1C">
      <w:pPr>
        <w:jc w:val="both"/>
      </w:pPr>
      <w:r w:rsidRPr="00A61B1C">
        <w:tab/>
      </w:r>
    </w:p>
    <w:p w:rsidRDefault="008C04AA" w:rsidP="008C04AA" w:rsidR="008C04AA" w:rsidRPr="00A61B1C">
      <w:pPr>
        <w:jc w:val="both"/>
      </w:pPr>
      <w:r w:rsidRPr="00A61B1C">
        <w:tab/>
        <w:t>V.</w:t>
      </w:r>
      <w:r w:rsidRPr="00A61B1C">
        <w:tab/>
        <w:t>Razlučni i izlučni vjerovnici se pozivaju da u roku iz t. III. ovog rješenja obavijeste stečajnog upravitelja o svojim pravima</w:t>
      </w:r>
      <w:r w:rsidR="006E061C" w:rsidRPr="00A61B1C">
        <w:t>, sukladno odredbi čl. 258</w:t>
      </w:r>
      <w:r w:rsidRPr="00A61B1C">
        <w:t xml:space="preserve">. st. </w:t>
      </w:r>
      <w:r w:rsidR="006E061C" w:rsidRPr="00A61B1C">
        <w:t>1</w:t>
      </w:r>
      <w:r w:rsidRPr="00A61B1C">
        <w:t xml:space="preserve">. i </w:t>
      </w:r>
      <w:r w:rsidR="006E061C" w:rsidRPr="00A61B1C">
        <w:t>2</w:t>
      </w:r>
      <w:r w:rsidRPr="00A61B1C">
        <w:t xml:space="preserve">. SZ-a. </w:t>
      </w:r>
    </w:p>
    <w:p w:rsidRDefault="008C04AA" w:rsidP="008C04AA" w:rsidR="008C04AA" w:rsidRPr="00A61B1C">
      <w:pPr>
        <w:jc w:val="both"/>
      </w:pPr>
      <w:r w:rsidRPr="00A61B1C">
        <w:tab/>
      </w:r>
    </w:p>
    <w:p w:rsidRDefault="008C04AA" w:rsidP="008C04AA" w:rsidR="008C04AA" w:rsidRPr="00A61B1C">
      <w:pPr>
        <w:jc w:val="both"/>
      </w:pPr>
      <w:r w:rsidRPr="00A61B1C">
        <w:tab/>
        <w:t>VI.</w:t>
      </w:r>
      <w:r w:rsidRPr="00A61B1C">
        <w:tab/>
        <w:t>Pozivaju se dužnikovi dužnici da svoje obveze</w:t>
      </w:r>
      <w:r w:rsidR="00A347DB" w:rsidRPr="00A61B1C">
        <w:t xml:space="preserve"> bez odgode ispunjavaju stečajnom upravitelju za stečajnog dužnika</w:t>
      </w:r>
      <w:r w:rsidRPr="00A61B1C">
        <w:t xml:space="preserve">. </w:t>
      </w:r>
    </w:p>
    <w:p w:rsidRDefault="008C04AA" w:rsidP="008C04AA" w:rsidR="008C04AA" w:rsidRPr="00A61B1C">
      <w:pPr>
        <w:jc w:val="both"/>
      </w:pPr>
      <w:r w:rsidRPr="00A61B1C">
        <w:tab/>
      </w:r>
    </w:p>
    <w:p w:rsidRDefault="008C04AA" w:rsidP="008C04AA" w:rsidR="000D7CB0" w:rsidRPr="00A61B1C">
      <w:pPr>
        <w:jc w:val="both"/>
      </w:pPr>
      <w:r w:rsidRPr="00A61B1C">
        <w:tab/>
        <w:t>VII.</w:t>
      </w:r>
      <w:r w:rsidRPr="00A61B1C">
        <w:tab/>
        <w:t>Otvaranje stečajnog postupka upisati će se u sudski registar ovog suda</w:t>
      </w:r>
      <w:r w:rsidR="000D7CB0" w:rsidRPr="00A61B1C">
        <w:t xml:space="preserve">. </w:t>
      </w:r>
      <w:r w:rsidRPr="00A61B1C">
        <w:t xml:space="preserve"> </w:t>
      </w:r>
    </w:p>
    <w:p w:rsidRDefault="008C04AA" w:rsidP="008C04AA" w:rsidR="008C04AA" w:rsidRPr="00A61B1C"/>
    <w:p w:rsidRDefault="008C04AA" w:rsidP="008C04AA" w:rsidR="008C04AA" w:rsidRPr="00A61B1C">
      <w:r w:rsidRPr="00A61B1C">
        <w:tab/>
      </w:r>
      <w:r w:rsidR="000D7CB0" w:rsidRPr="00A61B1C">
        <w:t>VIII</w:t>
      </w:r>
      <w:r w:rsidRPr="00A61B1C">
        <w:t>.</w:t>
      </w:r>
      <w:r w:rsidRPr="00A61B1C">
        <w:tab/>
        <w:t xml:space="preserve">Ispitno ročište na kojem će se ispitivati prijavljene tražbine određuje se za dan </w:t>
      </w:r>
    </w:p>
    <w:p w:rsidRDefault="008C04AA" w:rsidP="008C04AA" w:rsidR="008C04AA" w:rsidRPr="00A61B1C">
      <w:pPr>
        <w:jc w:val="center"/>
      </w:pPr>
    </w:p>
    <w:p w:rsidRDefault="001A094E" w:rsidP="008C04AA" w:rsidR="008C04AA" w:rsidRPr="00A61B1C">
      <w:pPr>
        <w:jc w:val="center"/>
      </w:pPr>
      <w:r w:rsidRPr="00A61B1C">
        <w:t>23</w:t>
      </w:r>
      <w:r w:rsidR="00F07B51" w:rsidRPr="00A61B1C">
        <w:t xml:space="preserve">. </w:t>
      </w:r>
      <w:r w:rsidRPr="00A61B1C">
        <w:t xml:space="preserve">ožujka </w:t>
      </w:r>
      <w:r w:rsidR="00025D6E" w:rsidRPr="00A61B1C">
        <w:t>201</w:t>
      </w:r>
      <w:r w:rsidR="007E2006" w:rsidRPr="00A61B1C">
        <w:t>7</w:t>
      </w:r>
      <w:r w:rsidR="008C04AA" w:rsidRPr="00A61B1C">
        <w:t xml:space="preserve">. g. u </w:t>
      </w:r>
      <w:r w:rsidR="00E60ABE" w:rsidRPr="00A61B1C">
        <w:t>1</w:t>
      </w:r>
      <w:r w:rsidRPr="00A61B1C">
        <w:t>0</w:t>
      </w:r>
      <w:r w:rsidR="008C04AA" w:rsidRPr="00A61B1C">
        <w:t>:</w:t>
      </w:r>
      <w:r w:rsidR="007E2006" w:rsidRPr="00A61B1C">
        <w:t>00</w:t>
      </w:r>
      <w:r w:rsidR="008C04AA" w:rsidRPr="00A61B1C">
        <w:t xml:space="preserve"> sati,</w:t>
      </w:r>
    </w:p>
    <w:p w:rsidRDefault="008C04AA" w:rsidP="008C04AA" w:rsidR="008C04AA" w:rsidRPr="00A61B1C">
      <w:pPr>
        <w:jc w:val="center"/>
      </w:pPr>
      <w:r w:rsidRPr="00A61B1C">
        <w:t xml:space="preserve">sudnica broj </w:t>
      </w:r>
      <w:r w:rsidR="007E2006" w:rsidRPr="00A61B1C">
        <w:t>2</w:t>
      </w:r>
      <w:r w:rsidRPr="00A61B1C">
        <w:t>,</w:t>
      </w:r>
    </w:p>
    <w:p w:rsidRDefault="008C04AA" w:rsidP="008C04AA" w:rsidR="008C04AA" w:rsidRPr="00A61B1C">
      <w:pPr>
        <w:jc w:val="center"/>
      </w:pPr>
      <w:r w:rsidRPr="00A61B1C">
        <w:t>u Trgovačkom sudu u Pazinu,</w:t>
      </w:r>
    </w:p>
    <w:p w:rsidRDefault="008C04AA" w:rsidP="00E60ABE" w:rsidR="008C04AA" w:rsidRPr="00A61B1C">
      <w:pPr>
        <w:jc w:val="center"/>
      </w:pPr>
      <w:r w:rsidRPr="00A61B1C">
        <w:t xml:space="preserve">Dršćevka 1. </w:t>
      </w:r>
    </w:p>
    <w:p w:rsidRDefault="008C04AA" w:rsidP="008C04AA" w:rsidR="008C04AA" w:rsidRPr="00A61B1C"/>
    <w:p w:rsidRDefault="008C04AA" w:rsidP="008C04AA" w:rsidR="008C04AA" w:rsidRPr="00A61B1C">
      <w:pPr>
        <w:jc w:val="both"/>
      </w:pPr>
      <w:r w:rsidRPr="00A61B1C">
        <w:tab/>
      </w:r>
      <w:r w:rsidR="009900B8" w:rsidRPr="00A61B1C">
        <w:t>IX</w:t>
      </w:r>
      <w:r w:rsidRPr="00A61B1C">
        <w:t>.</w:t>
      </w:r>
      <w:r w:rsidRPr="00A61B1C">
        <w:tab/>
        <w:t xml:space="preserve">Izvještajno ročište na kojem </w:t>
      </w:r>
      <w:r w:rsidR="00F07B51" w:rsidRPr="00A61B1C">
        <w:t xml:space="preserve">će </w:t>
      </w:r>
      <w:r w:rsidRPr="00A61B1C">
        <w:t xml:space="preserve">se na temelju izvješća stečajnog upravitelja odlučivati o daljnjem tijeku stečajnog postupka određuje se za dan </w:t>
      </w:r>
    </w:p>
    <w:p w:rsidRDefault="008C04AA" w:rsidP="008C04AA" w:rsidR="008C04AA" w:rsidRPr="00A61B1C">
      <w:pPr>
        <w:jc w:val="center"/>
      </w:pPr>
    </w:p>
    <w:p w:rsidRDefault="001A094E" w:rsidP="001A094E" w:rsidR="001A094E" w:rsidRPr="00A61B1C">
      <w:pPr>
        <w:jc w:val="center"/>
      </w:pPr>
      <w:r w:rsidRPr="00A61B1C">
        <w:t>23. ožujka 2017. g. u 10:30 sati,</w:t>
      </w:r>
    </w:p>
    <w:p w:rsidRDefault="00EB2252" w:rsidP="008C04AA" w:rsidR="008C04AA" w:rsidRPr="00A61B1C">
      <w:pPr>
        <w:jc w:val="center"/>
      </w:pPr>
      <w:r w:rsidRPr="00A61B1C">
        <w:t>sudnica broj 2</w:t>
      </w:r>
    </w:p>
    <w:p w:rsidRDefault="008C04AA" w:rsidP="008C04AA" w:rsidR="008C04AA" w:rsidRPr="00A61B1C">
      <w:pPr>
        <w:jc w:val="center"/>
      </w:pPr>
      <w:r w:rsidRPr="00A61B1C">
        <w:t>u Trgovačkom sudu u Pazinu,</w:t>
      </w:r>
    </w:p>
    <w:p w:rsidRDefault="008C04AA" w:rsidP="008C04AA" w:rsidR="008C04AA" w:rsidRPr="00A61B1C">
      <w:pPr>
        <w:jc w:val="center"/>
      </w:pPr>
      <w:r w:rsidRPr="00A61B1C">
        <w:t>Dršćevka 1.</w:t>
      </w:r>
    </w:p>
    <w:p w:rsidRDefault="008C04AA" w:rsidP="008C04AA" w:rsidR="008C04AA" w:rsidRPr="00A61B1C">
      <w:pPr>
        <w:jc w:val="center"/>
      </w:pPr>
    </w:p>
    <w:p w:rsidRDefault="00426B8E" w:rsidP="008C04AA" w:rsidR="00426B8E" w:rsidRPr="00A61B1C">
      <w:pPr>
        <w:jc w:val="center"/>
      </w:pPr>
    </w:p>
    <w:p w:rsidRDefault="00200614" w:rsidP="00200614" w:rsidR="00200614" w:rsidRPr="00A61B1C">
      <w:pPr>
        <w:jc w:val="both"/>
      </w:pPr>
      <w:r w:rsidRPr="00A61B1C">
        <w:tab/>
        <w:t>X.</w:t>
      </w:r>
      <w:r w:rsidRPr="00A61B1C">
        <w:tab/>
        <w:t xml:space="preserve">Nalaže se zemljišnoknjižnom odjelu Općinskog suda u Puli-Pola, Stalna služba u </w:t>
      </w:r>
      <w:r w:rsidR="004367B1" w:rsidRPr="00A61B1C">
        <w:t>Bujama</w:t>
      </w:r>
      <w:r w:rsidRPr="00A61B1C">
        <w:t xml:space="preserve">, da izvrši upis otvaranja stečajnog postupka nad društvom </w:t>
      </w:r>
      <w:r w:rsidR="004367B1" w:rsidRPr="00A61B1C">
        <w:t>KARIKA d.o.o. Buje, Kaldanija 36A, OIB: 50605806998</w:t>
      </w:r>
      <w:r w:rsidRPr="00A61B1C">
        <w:t>, na nekretninama tog društva kako slijedi:</w:t>
      </w:r>
    </w:p>
    <w:p w:rsidRDefault="00426B8E" w:rsidP="008C04AA" w:rsidR="00426B8E" w:rsidRPr="00A61B1C">
      <w:pPr>
        <w:jc w:val="center"/>
      </w:pPr>
    </w:p>
    <w:p w:rsidRDefault="009D514A" w:rsidP="009D514A" w:rsidR="00426B8E" w:rsidRPr="00A61B1C">
      <w:pPr>
        <w:widowControl w:val="false"/>
        <w:numPr>
          <w:ilvl w:val="0"/>
          <w:numId w:val="1"/>
        </w:numPr>
        <w:tabs>
          <w:tab w:pos="792" w:val="clear"/>
          <w:tab w:pos="216" w:val="num"/>
        </w:tabs>
        <w:kinsoku w:val="false"/>
        <w:overflowPunct w:val="false"/>
        <w:spacing w:lineRule="exact" w:line="251"/>
        <w:ind w:left="0"/>
        <w:jc w:val="both"/>
        <w:textAlignment w:val="baseline"/>
        <w:rPr>
          <w:lang w:eastAsia="en-US"/>
        </w:rPr>
      </w:pPr>
      <w:r>
        <w:rPr>
          <w:lang w:eastAsia="en-US"/>
        </w:rPr>
        <w:t xml:space="preserve">         </w:t>
      </w:r>
      <w:r w:rsidR="00426B8E" w:rsidRPr="00A61B1C">
        <w:rPr>
          <w:lang w:eastAsia="en-US"/>
        </w:rPr>
        <w:t>k</w:t>
      </w:r>
      <w:r w:rsidR="00196F5C" w:rsidRPr="00A61B1C">
        <w:rPr>
          <w:lang w:eastAsia="en-US"/>
        </w:rPr>
        <w:t>.</w:t>
      </w:r>
      <w:r w:rsidR="00426B8E" w:rsidRPr="00A61B1C">
        <w:rPr>
          <w:lang w:eastAsia="en-US"/>
        </w:rPr>
        <w:t>o</w:t>
      </w:r>
      <w:r w:rsidR="00196F5C" w:rsidRPr="00A61B1C">
        <w:rPr>
          <w:lang w:eastAsia="en-US"/>
        </w:rPr>
        <w:t>.</w:t>
      </w:r>
      <w:r w:rsidR="00426B8E" w:rsidRPr="00A61B1C">
        <w:rPr>
          <w:lang w:eastAsia="en-US"/>
        </w:rPr>
        <w:t xml:space="preserve"> Kaštel, </w:t>
      </w:r>
      <w:hyperlink r:id="rId10" w:history="true">
        <w:r w:rsidR="00426B8E" w:rsidRPr="00A61B1C">
          <w:rPr>
            <w:lang w:eastAsia="en-US"/>
          </w:rPr>
          <w:t>zk.ul.br</w:t>
        </w:r>
      </w:hyperlink>
      <w:r w:rsidR="00426B8E" w:rsidRPr="00A61B1C">
        <w:rPr>
          <w:lang w:eastAsia="en-US"/>
        </w:rPr>
        <w:t xml:space="preserve"> 1784, kč.br. 880/40, pašnjak površine 942 m</w:t>
      </w:r>
      <w:r w:rsidR="00426B8E" w:rsidRPr="00A61B1C">
        <w:rPr>
          <w:vertAlign w:val="superscript"/>
          <w:lang w:eastAsia="en-US"/>
        </w:rPr>
        <w:t>2</w:t>
      </w:r>
      <w:r w:rsidR="00426B8E" w:rsidRPr="00A61B1C">
        <w:rPr>
          <w:lang w:eastAsia="en-US"/>
        </w:rPr>
        <w:t>, u vlasništvu Karika d.o.o. Buje</w:t>
      </w:r>
      <w:r w:rsidR="004367B1" w:rsidRPr="00A61B1C">
        <w:rPr>
          <w:lang w:eastAsia="en-US"/>
        </w:rPr>
        <w:t>,</w:t>
      </w:r>
    </w:p>
    <w:p w:rsidRDefault="00426B8E" w:rsidP="004367B1" w:rsidR="00426B8E" w:rsidRPr="00A61B1C">
      <w:pPr>
        <w:widowControl w:val="false"/>
        <w:numPr>
          <w:ilvl w:val="0"/>
          <w:numId w:val="1"/>
        </w:numPr>
        <w:kinsoku w:val="false"/>
        <w:overflowPunct w:val="false"/>
        <w:spacing w:lineRule="exact" w:line="253" w:before="253"/>
        <w:ind w:left="0"/>
        <w:jc w:val="both"/>
        <w:textAlignment w:val="baseline"/>
        <w:rPr>
          <w:spacing w:val="-1"/>
          <w:lang w:eastAsia="en-US"/>
        </w:rPr>
      </w:pPr>
      <w:r w:rsidRPr="00A61B1C">
        <w:t>odgovarajući suvlasnički dio nekretnine, dvorište i stambena zgrada, površine 1074 m2</w:t>
      </w:r>
      <w:r w:rsidR="004367B1" w:rsidRPr="00A61B1C">
        <w:t>, sagrađ</w:t>
      </w:r>
      <w:r w:rsidRPr="00A61B1C">
        <w:t xml:space="preserve">en na kč.br. 880/41 (uključujući i suvlasnički dio zemljišta te zajedničke dijelove i uređaje zgrade) koja je upisana u zemljišnoj knjizi kod Općinskog suda u Bujama, u </w:t>
      </w:r>
      <w:hyperlink r:id="rId11" w:history="true">
        <w:r w:rsidRPr="00A61B1C">
          <w:rPr>
            <w:rStyle w:val="Hiperveza"/>
            <w:color w:val="auto"/>
            <w:u w:val="none"/>
          </w:rPr>
          <w:t>zk.ul. br</w:t>
        </w:r>
      </w:hyperlink>
      <w:r w:rsidRPr="00A61B1C">
        <w:t>. 2248, ko Kaštel, te na to</w:t>
      </w:r>
      <w:r w:rsidR="00517A38" w:rsidRPr="00A61B1C">
        <w:t>m</w:t>
      </w:r>
      <w:r w:rsidRPr="00A61B1C">
        <w:t xml:space="preserve"> suvlasničkom dijelu uspostavljeno i s njim povezano vlasništvo posebnog dijela nekretnine (etažno vlasništvo) i to PU: 1, 2, 5, 6 i 9 za etaže</w:t>
      </w:r>
      <w:r w:rsidRPr="00A61B1C">
        <w:rPr>
          <w:spacing w:val="-1"/>
          <w:lang w:eastAsia="en-US"/>
        </w:rPr>
        <w:t>:</w:t>
      </w:r>
    </w:p>
    <w:p w:rsidRDefault="00426B8E" w:rsidP="00742204" w:rsidR="00426B8E" w:rsidRPr="00A61B1C">
      <w:pPr>
        <w:widowControl w:val="false"/>
        <w:numPr>
          <w:ilvl w:val="0"/>
          <w:numId w:val="2"/>
        </w:numPr>
        <w:tabs>
          <w:tab w:pos="792" w:val="clear"/>
          <w:tab w:pos="1500" w:val="num"/>
        </w:tabs>
        <w:kinsoku w:val="false"/>
        <w:overflowPunct w:val="false"/>
        <w:spacing w:lineRule="exact" w:line="254"/>
        <w:ind w:left="708"/>
        <w:jc w:val="both"/>
        <w:textAlignment w:val="baseline"/>
        <w:rPr>
          <w:lang w:eastAsia="en-US"/>
        </w:rPr>
      </w:pPr>
      <w:r w:rsidRPr="00A61B1C">
        <w:rPr>
          <w:bCs/>
          <w:lang w:eastAsia="en-US"/>
        </w:rPr>
        <w:t xml:space="preserve">Etaža: 1647/10000, </w:t>
      </w:r>
      <w:r w:rsidRPr="00A61B1C">
        <w:rPr>
          <w:lang w:eastAsia="en-US"/>
        </w:rPr>
        <w:t>1. s kojom je povezana pravo vlasništva u suvlasništvu cijele nekretnine na posebnom dijelu zgrade: stan br. 1 u prizemlju desno, označeno crvenom bojom, površine 104,62m</w:t>
      </w:r>
      <w:r w:rsidRPr="00A61B1C">
        <w:rPr>
          <w:vertAlign w:val="superscript"/>
          <w:lang w:eastAsia="en-US"/>
        </w:rPr>
        <w:t xml:space="preserve">2 </w:t>
      </w:r>
      <w:r w:rsidRPr="00A61B1C">
        <w:rPr>
          <w:lang w:eastAsia="en-US"/>
        </w:rPr>
        <w:t>- pripadak parkirno mjesto br. 1 površine 12,50m</w:t>
      </w:r>
      <w:r w:rsidRPr="00A61B1C">
        <w:rPr>
          <w:vertAlign w:val="superscript"/>
          <w:lang w:eastAsia="en-US"/>
        </w:rPr>
        <w:t xml:space="preserve">2 </w:t>
      </w:r>
      <w:r w:rsidRPr="00A61B1C">
        <w:rPr>
          <w:lang w:eastAsia="en-US"/>
        </w:rPr>
        <w:t>i ostava br. 1 površine 4,89m</w:t>
      </w:r>
      <w:r w:rsidRPr="00A61B1C">
        <w:rPr>
          <w:vertAlign w:val="superscript"/>
          <w:lang w:eastAsia="en-US"/>
        </w:rPr>
        <w:t>2</w:t>
      </w:r>
      <w:r w:rsidRPr="00A61B1C">
        <w:rPr>
          <w:lang w:eastAsia="en-US"/>
        </w:rPr>
        <w:t>,</w:t>
      </w:r>
    </w:p>
    <w:p w:rsidRDefault="00426B8E" w:rsidP="00742204" w:rsidR="00426B8E" w:rsidRPr="00A61B1C">
      <w:pPr>
        <w:widowControl w:val="false"/>
        <w:numPr>
          <w:ilvl w:val="0"/>
          <w:numId w:val="2"/>
        </w:numPr>
        <w:kinsoku w:val="false"/>
        <w:overflowPunct w:val="false"/>
        <w:spacing w:lineRule="exact" w:line="251"/>
        <w:ind w:left="708"/>
        <w:jc w:val="both"/>
        <w:textAlignment w:val="baseline"/>
        <w:rPr>
          <w:lang w:eastAsia="en-US"/>
        </w:rPr>
      </w:pPr>
      <w:r w:rsidRPr="00A61B1C">
        <w:rPr>
          <w:bCs/>
          <w:lang w:eastAsia="en-US"/>
        </w:rPr>
        <w:t xml:space="preserve">Etaža: 1037/10000, </w:t>
      </w:r>
      <w:r w:rsidRPr="00A61B1C">
        <w:rPr>
          <w:lang w:eastAsia="en-US"/>
        </w:rPr>
        <w:t>1. s kojom je povezano pravo vlasništva u suvlasništvu cijele nekretnine na posebnom dijelu zgrade: stan br. 2 u prizemlju lijevo, označeno plavom bojom, površine 65,85 m</w:t>
      </w:r>
      <w:r w:rsidRPr="00A61B1C">
        <w:rPr>
          <w:vertAlign w:val="superscript"/>
          <w:lang w:eastAsia="en-US"/>
        </w:rPr>
        <w:t xml:space="preserve">2 </w:t>
      </w:r>
      <w:r w:rsidRPr="00A61B1C">
        <w:rPr>
          <w:lang w:eastAsia="en-US"/>
        </w:rPr>
        <w:t>- pripadak parkirno mjesto br. 2 površine 12,50m</w:t>
      </w:r>
      <w:r w:rsidRPr="00A61B1C">
        <w:rPr>
          <w:vertAlign w:val="superscript"/>
          <w:lang w:eastAsia="en-US"/>
        </w:rPr>
        <w:t xml:space="preserve">2 </w:t>
      </w:r>
      <w:r w:rsidRPr="00A61B1C">
        <w:rPr>
          <w:lang w:eastAsia="en-US"/>
        </w:rPr>
        <w:t>i ostava br. 2 površine 4,89m</w:t>
      </w:r>
      <w:r w:rsidRPr="00A61B1C">
        <w:rPr>
          <w:vertAlign w:val="superscript"/>
          <w:lang w:eastAsia="en-US"/>
        </w:rPr>
        <w:t>2</w:t>
      </w:r>
      <w:r w:rsidRPr="00A61B1C">
        <w:rPr>
          <w:lang w:eastAsia="en-US"/>
        </w:rPr>
        <w:t>,</w:t>
      </w:r>
    </w:p>
    <w:p w:rsidRDefault="00426B8E" w:rsidP="00742204" w:rsidR="00426B8E" w:rsidRPr="00A61B1C">
      <w:pPr>
        <w:widowControl w:val="false"/>
        <w:numPr>
          <w:ilvl w:val="0"/>
          <w:numId w:val="3"/>
        </w:numPr>
        <w:kinsoku w:val="false"/>
        <w:overflowPunct w:val="false"/>
        <w:spacing w:lineRule="exact" w:line="254"/>
        <w:ind w:left="708"/>
        <w:jc w:val="both"/>
        <w:textAlignment w:val="baseline"/>
        <w:rPr>
          <w:lang w:eastAsia="en-US"/>
        </w:rPr>
      </w:pPr>
      <w:r w:rsidRPr="00A61B1C">
        <w:rPr>
          <w:bCs/>
          <w:lang w:eastAsia="en-US"/>
        </w:rPr>
        <w:t xml:space="preserve">Etaža: 1150/10000, </w:t>
      </w:r>
      <w:r w:rsidRPr="00A61B1C">
        <w:rPr>
          <w:lang w:eastAsia="en-US"/>
        </w:rPr>
        <w:t>1. s kojom je povezano pravo vlasništva u suvlasništvu cijele nekretnine na posebnom dijelu zgrade: stan br. 5 na prvo</w:t>
      </w:r>
      <w:r w:rsidR="007408F3" w:rsidRPr="00A61B1C">
        <w:rPr>
          <w:lang w:eastAsia="en-US"/>
        </w:rPr>
        <w:t>m</w:t>
      </w:r>
      <w:r w:rsidRPr="00A61B1C">
        <w:rPr>
          <w:lang w:eastAsia="en-US"/>
        </w:rPr>
        <w:t xml:space="preserve"> katu desno, označeno plavom bojom, površine 73,07m</w:t>
      </w:r>
      <w:r w:rsidRPr="00A61B1C">
        <w:rPr>
          <w:vertAlign w:val="superscript"/>
          <w:lang w:eastAsia="en-US"/>
        </w:rPr>
        <w:t xml:space="preserve">2 </w:t>
      </w:r>
      <w:r w:rsidRPr="00A61B1C">
        <w:rPr>
          <w:lang w:eastAsia="en-US"/>
        </w:rPr>
        <w:t>- pripadak parkirno mjesto br. 5 površine 12,50m</w:t>
      </w:r>
      <w:r w:rsidRPr="00A61B1C">
        <w:rPr>
          <w:vertAlign w:val="superscript"/>
          <w:lang w:eastAsia="en-US"/>
        </w:rPr>
        <w:t xml:space="preserve">2 </w:t>
      </w:r>
      <w:r w:rsidRPr="00A61B1C">
        <w:rPr>
          <w:lang w:eastAsia="en-US"/>
        </w:rPr>
        <w:t>i ostava br. 7 površine 6,76m</w:t>
      </w:r>
      <w:r w:rsidRPr="00A61B1C">
        <w:rPr>
          <w:vertAlign w:val="superscript"/>
          <w:lang w:eastAsia="en-US"/>
        </w:rPr>
        <w:t>2</w:t>
      </w:r>
      <w:r w:rsidRPr="00A61B1C">
        <w:rPr>
          <w:lang w:eastAsia="en-US"/>
        </w:rPr>
        <w:t>,</w:t>
      </w:r>
    </w:p>
    <w:p w:rsidRDefault="00426B8E" w:rsidP="00742204" w:rsidR="00426B8E" w:rsidRPr="00A61B1C">
      <w:pPr>
        <w:widowControl w:val="false"/>
        <w:numPr>
          <w:ilvl w:val="0"/>
          <w:numId w:val="3"/>
        </w:numPr>
        <w:kinsoku w:val="false"/>
        <w:overflowPunct w:val="false"/>
        <w:spacing w:lineRule="exact" w:line="253"/>
        <w:ind w:left="708"/>
        <w:jc w:val="both"/>
        <w:textAlignment w:val="baseline"/>
        <w:rPr>
          <w:lang w:eastAsia="en-US"/>
        </w:rPr>
      </w:pPr>
      <w:r w:rsidRPr="00A61B1C">
        <w:rPr>
          <w:bCs/>
          <w:lang w:eastAsia="en-US"/>
        </w:rPr>
        <w:t xml:space="preserve">Etaža: 1071/10000, 1. </w:t>
      </w:r>
      <w:r w:rsidRPr="00A61B1C">
        <w:rPr>
          <w:lang w:eastAsia="en-US"/>
        </w:rPr>
        <w:t>s kojom je povezano pravo vlasništva u suvlasništvu cijele nekretnine na posebnom dijelu zgrade: stan br. 6 u potkrovlju lijevo, označeno crvenom bojom, površine 68,01m</w:t>
      </w:r>
      <w:r w:rsidRPr="00A61B1C">
        <w:rPr>
          <w:vertAlign w:val="superscript"/>
          <w:lang w:eastAsia="en-US"/>
        </w:rPr>
        <w:t xml:space="preserve">2 </w:t>
      </w:r>
      <w:r w:rsidRPr="00A61B1C">
        <w:rPr>
          <w:lang w:eastAsia="en-US"/>
        </w:rPr>
        <w:t>- pripadak parkirno mjesto br. 6 površine 12,50m</w:t>
      </w:r>
      <w:r w:rsidRPr="00A61B1C">
        <w:rPr>
          <w:vertAlign w:val="superscript"/>
          <w:lang w:eastAsia="en-US"/>
        </w:rPr>
        <w:t xml:space="preserve">2 </w:t>
      </w:r>
      <w:r w:rsidRPr="00A61B1C">
        <w:rPr>
          <w:lang w:eastAsia="en-US"/>
        </w:rPr>
        <w:t>i ostava br. 3 površine 4,89m</w:t>
      </w:r>
      <w:r w:rsidRPr="00A61B1C">
        <w:rPr>
          <w:vertAlign w:val="superscript"/>
          <w:lang w:eastAsia="en-US"/>
        </w:rPr>
        <w:t>2</w:t>
      </w:r>
      <w:r w:rsidRPr="00A61B1C">
        <w:rPr>
          <w:lang w:eastAsia="en-US"/>
        </w:rPr>
        <w:t>,</w:t>
      </w:r>
    </w:p>
    <w:p w:rsidRDefault="00426B8E" w:rsidP="00742204" w:rsidR="00426B8E" w:rsidRPr="00A61B1C">
      <w:pPr>
        <w:kinsoku w:val="false"/>
        <w:overflowPunct w:val="false"/>
        <w:spacing w:lineRule="exact" w:line="254"/>
        <w:ind w:left="708"/>
        <w:jc w:val="both"/>
        <w:textAlignment w:val="baseline"/>
        <w:rPr>
          <w:lang w:eastAsia="en-US"/>
        </w:rPr>
      </w:pPr>
      <w:r w:rsidRPr="00A61B1C">
        <w:rPr>
          <w:bCs/>
          <w:lang w:eastAsia="en-US"/>
        </w:rPr>
        <w:t xml:space="preserve">9. </w:t>
      </w:r>
      <w:r w:rsidR="007A448F">
        <w:rPr>
          <w:bCs/>
          <w:lang w:eastAsia="en-US"/>
        </w:rPr>
        <w:tab/>
      </w:r>
      <w:r w:rsidRPr="00A61B1C">
        <w:rPr>
          <w:bCs/>
          <w:lang w:eastAsia="en-US"/>
        </w:rPr>
        <w:t xml:space="preserve">Etaža: 1151/10000, 1. </w:t>
      </w:r>
      <w:r w:rsidRPr="00A61B1C">
        <w:rPr>
          <w:lang w:eastAsia="en-US"/>
        </w:rPr>
        <w:t>s kojom je povezano pravo vlasništva u suvlasništvu cijele nekretnine na posebnom dijelu zgrade: višenamjenski prostor br. 9 u podrumu ravno, označeno crvenom bojom, površine 73,09m</w:t>
      </w:r>
      <w:r w:rsidRPr="00A61B1C">
        <w:rPr>
          <w:vertAlign w:val="superscript"/>
          <w:lang w:eastAsia="en-US"/>
        </w:rPr>
        <w:t>2</w:t>
      </w:r>
      <w:r w:rsidRPr="00A61B1C">
        <w:rPr>
          <w:lang w:eastAsia="en-US"/>
        </w:rPr>
        <w:t xml:space="preserve"> - pripadak parkirno mjesto br. 9 površine 12,50m</w:t>
      </w:r>
      <w:r w:rsidRPr="00A61B1C">
        <w:rPr>
          <w:vertAlign w:val="superscript"/>
          <w:lang w:eastAsia="en-US"/>
        </w:rPr>
        <w:t>2</w:t>
      </w:r>
      <w:r w:rsidRPr="00A61B1C">
        <w:rPr>
          <w:lang w:eastAsia="en-US"/>
        </w:rPr>
        <w:t>.</w:t>
      </w:r>
    </w:p>
    <w:p w:rsidRDefault="00373296" w:rsidP="00373296" w:rsidR="00373296" w:rsidRPr="00A61B1C"/>
    <w:p w:rsidRDefault="008C04AA" w:rsidP="008C04AA" w:rsidR="008C04AA" w:rsidRPr="00A61B1C">
      <w:pPr>
        <w:jc w:val="center"/>
      </w:pPr>
      <w:r w:rsidRPr="00A61B1C">
        <w:t>Obrazloženje</w:t>
      </w:r>
    </w:p>
    <w:p w:rsidRDefault="00EB0698" w:rsidP="008C04AA" w:rsidR="00EB0698" w:rsidRPr="00A61B1C">
      <w:pPr>
        <w:jc w:val="both"/>
      </w:pPr>
    </w:p>
    <w:p w:rsidRDefault="007917BA" w:rsidP="007917BA" w:rsidR="007917BA" w:rsidRPr="00A61B1C">
      <w:pPr>
        <w:ind w:firstLine="709"/>
        <w:jc w:val="both"/>
      </w:pPr>
      <w:r w:rsidRPr="00A61B1C">
        <w:t>Financijska agencija podnijela je, na temelju odredbe čl. 444. st. 1. Stečajnog zakona (“Narodne novine” broj 71/15, dalje: SZ), zahtjev za provedbu skraćenog stečajnog postupka nad dužnikom.</w:t>
      </w:r>
    </w:p>
    <w:p w:rsidRDefault="007917BA" w:rsidP="008C04AA" w:rsidR="007917BA" w:rsidRPr="00A61B1C">
      <w:pPr>
        <w:jc w:val="both"/>
      </w:pPr>
    </w:p>
    <w:p w:rsidRDefault="00517A38" w:rsidP="00517A38" w:rsidR="00517A38" w:rsidRPr="00A61B1C">
      <w:pPr>
        <w:ind w:firstLine="709"/>
        <w:jc w:val="both"/>
      </w:pPr>
      <w:r w:rsidRPr="00A61B1C">
        <w:t>S obzirom na to da su bile ispunjene pretpostavke, sud je 10. prosinca 2015.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517A38" w:rsidP="008C04AA" w:rsidR="00517A38" w:rsidRPr="00A61B1C">
      <w:pPr>
        <w:jc w:val="both"/>
      </w:pPr>
    </w:p>
    <w:p w:rsidRDefault="00EB0698" w:rsidP="00EB0698" w:rsidR="006C4D13" w:rsidRPr="00A61B1C">
      <w:pPr>
        <w:jc w:val="both"/>
      </w:pPr>
      <w:r w:rsidRPr="00A61B1C">
        <w:tab/>
      </w:r>
      <w:r w:rsidR="00AF6139" w:rsidRPr="00A61B1C">
        <w:t>Vjerovnik H-ABDUCO d.o.o. Zagreb</w:t>
      </w:r>
      <w:r w:rsidRPr="00A61B1C">
        <w:t>, predloži</w:t>
      </w:r>
      <w:r w:rsidR="00AF6139" w:rsidRPr="00A61B1C">
        <w:t>o</w:t>
      </w:r>
      <w:r w:rsidRPr="00A61B1C">
        <w:t xml:space="preserve"> je otvaranje stečajnog postupka nad </w:t>
      </w:r>
      <w:r w:rsidR="00D71AC0" w:rsidRPr="00A61B1C">
        <w:t>KARIKA d.o.o. Buje, Kaldanija 36A, OIB: 50605806998</w:t>
      </w:r>
      <w:r w:rsidR="00315459" w:rsidRPr="00A61B1C">
        <w:t xml:space="preserve">, </w:t>
      </w:r>
      <w:r w:rsidRPr="00A61B1C">
        <w:t xml:space="preserve">navodeći u bitnome da </w:t>
      </w:r>
      <w:r w:rsidR="00697801" w:rsidRPr="00A61B1C">
        <w:t xml:space="preserve">prema </w:t>
      </w:r>
      <w:r w:rsidRPr="00A61B1C">
        <w:t xml:space="preserve">dužnik </w:t>
      </w:r>
      <w:r w:rsidR="00697801" w:rsidRPr="00A61B1C">
        <w:t>prema nj</w:t>
      </w:r>
      <w:r w:rsidR="00AF6139" w:rsidRPr="00A61B1C">
        <w:t xml:space="preserve">emu </w:t>
      </w:r>
      <w:r w:rsidRPr="00A61B1C">
        <w:t xml:space="preserve">ima </w:t>
      </w:r>
      <w:r w:rsidR="00AF6139" w:rsidRPr="00A61B1C">
        <w:t xml:space="preserve">2.826.958,23 </w:t>
      </w:r>
      <w:r w:rsidRPr="00A61B1C">
        <w:t xml:space="preserve">kn neizmirenih dospjelih obveza na dan </w:t>
      </w:r>
      <w:r w:rsidR="00817D69" w:rsidRPr="00A61B1C">
        <w:t>28</w:t>
      </w:r>
      <w:r w:rsidRPr="00A61B1C">
        <w:t>.</w:t>
      </w:r>
      <w:r w:rsidR="00C05C02" w:rsidRPr="00A61B1C">
        <w:t xml:space="preserve"> </w:t>
      </w:r>
      <w:r w:rsidR="00246CE5" w:rsidRPr="00A61B1C">
        <w:t xml:space="preserve">prosinca </w:t>
      </w:r>
      <w:r w:rsidRPr="00A61B1C">
        <w:t>201</w:t>
      </w:r>
      <w:r w:rsidR="00246CE5" w:rsidRPr="00A61B1C">
        <w:t>5</w:t>
      </w:r>
      <w:r w:rsidRPr="00A61B1C">
        <w:t>. g. Vjerojatnost tražbine dokaz</w:t>
      </w:r>
      <w:r w:rsidR="00F73C78" w:rsidRPr="00A61B1C">
        <w:t>ana je</w:t>
      </w:r>
      <w:r w:rsidRPr="00A61B1C">
        <w:t xml:space="preserve"> </w:t>
      </w:r>
      <w:r w:rsidR="00817D69" w:rsidRPr="00A61B1C">
        <w:t>ugovorom o ustupu tražbine</w:t>
      </w:r>
      <w:r w:rsidR="00D939A7" w:rsidRPr="00A61B1C">
        <w:t>, ugovorom o kreditu sa sporazumom o osiguraju novčane tražbine i dodatkom ugovora o kreditu</w:t>
      </w:r>
      <w:r w:rsidRPr="00A61B1C">
        <w:t xml:space="preserve"> o utvrđenim poreznim obvezama i vjerodostojnim ispravama poreznog tijela. Na okolnost nesposobnosti za plaćanje dostav</w:t>
      </w:r>
      <w:r w:rsidR="00F73C78" w:rsidRPr="00A61B1C">
        <w:t>ljen</w:t>
      </w:r>
      <w:r w:rsidRPr="00A61B1C">
        <w:t xml:space="preserve"> je </w:t>
      </w:r>
      <w:r w:rsidR="00F73C78" w:rsidRPr="00A61B1C">
        <w:t>podatak</w:t>
      </w:r>
      <w:r w:rsidRPr="00A61B1C">
        <w:t xml:space="preserve"> FINA-e od </w:t>
      </w:r>
      <w:r w:rsidR="008E587B" w:rsidRPr="00A61B1C">
        <w:t>1</w:t>
      </w:r>
      <w:r w:rsidRPr="00A61B1C">
        <w:t>.</w:t>
      </w:r>
      <w:r w:rsidR="008E587B" w:rsidRPr="00A61B1C">
        <w:t xml:space="preserve"> rujna </w:t>
      </w:r>
      <w:r w:rsidRPr="00A61B1C">
        <w:t xml:space="preserve">2015. g. </w:t>
      </w:r>
    </w:p>
    <w:p w:rsidRDefault="00AA4D1E" w:rsidP="00EB0698" w:rsidR="00AA4D1E" w:rsidRPr="00A61B1C">
      <w:pPr>
        <w:jc w:val="both"/>
        <w:rPr>
          <w:color w:val="FF0000"/>
        </w:rPr>
      </w:pPr>
    </w:p>
    <w:p w:rsidRDefault="008148EA" w:rsidP="00B4030D" w:rsidR="00EB0698" w:rsidRPr="00A61B1C">
      <w:pPr>
        <w:ind w:firstLine="720"/>
        <w:jc w:val="both"/>
      </w:pPr>
      <w:r w:rsidRPr="00A61B1C">
        <w:t>U</w:t>
      </w:r>
      <w:r w:rsidR="00B4030D" w:rsidRPr="00A61B1C">
        <w:t xml:space="preserve"> </w:t>
      </w:r>
      <w:r w:rsidR="00EB0698" w:rsidRPr="00A61B1C">
        <w:t xml:space="preserve">prethodnom postupku </w:t>
      </w:r>
      <w:r w:rsidR="00F73C78" w:rsidRPr="00A61B1C">
        <w:t>ut</w:t>
      </w:r>
      <w:r w:rsidR="00B4030D" w:rsidRPr="00A61B1C">
        <w:t>vr</w:t>
      </w:r>
      <w:r w:rsidRPr="00A61B1C">
        <w:t xml:space="preserve">đeno je </w:t>
      </w:r>
      <w:r w:rsidR="00B4030D" w:rsidRPr="00A61B1C">
        <w:t xml:space="preserve">postojanje stečajnog razloga nesposobnosti za plaćanje, kojeg je već </w:t>
      </w:r>
      <w:r w:rsidR="002668F5" w:rsidRPr="00A61B1C">
        <w:t>predlagatelj dokazao temeljem podataka FINA-e</w:t>
      </w:r>
      <w:r w:rsidRPr="00A61B1C">
        <w:t>,</w:t>
      </w:r>
      <w:r w:rsidR="002668F5" w:rsidRPr="00A61B1C">
        <w:t xml:space="preserve"> prema kojima je na dan </w:t>
      </w:r>
      <w:r w:rsidR="00D44782" w:rsidRPr="00A61B1C">
        <w:t>1</w:t>
      </w:r>
      <w:r w:rsidR="002668F5" w:rsidRPr="00A61B1C">
        <w:t xml:space="preserve">. </w:t>
      </w:r>
      <w:r w:rsidR="00D44782" w:rsidRPr="00A61B1C">
        <w:t>rujna</w:t>
      </w:r>
      <w:r w:rsidR="00804A05" w:rsidRPr="00A61B1C">
        <w:t xml:space="preserve"> 2015.</w:t>
      </w:r>
      <w:r w:rsidR="00D44782" w:rsidRPr="00A61B1C">
        <w:t xml:space="preserve"> </w:t>
      </w:r>
      <w:r w:rsidR="002668F5" w:rsidRPr="00A61B1C">
        <w:t xml:space="preserve">g. dužnik imao evidentirane nepodmirene obveze u Očevidniku redoslijeda plaćanja u iznosu od </w:t>
      </w:r>
      <w:r w:rsidR="006F11A6" w:rsidRPr="00A61B1C">
        <w:t>3.922.214,75</w:t>
      </w:r>
      <w:r w:rsidR="002668F5" w:rsidRPr="00A61B1C">
        <w:rPr>
          <w:color w:val="FF0000"/>
        </w:rPr>
        <w:t xml:space="preserve"> </w:t>
      </w:r>
      <w:r w:rsidR="002668F5" w:rsidRPr="00A61B1C">
        <w:t xml:space="preserve">kn i trajanje neprekidne blokade od </w:t>
      </w:r>
      <w:r w:rsidR="006F11A6" w:rsidRPr="00A61B1C">
        <w:t>1687</w:t>
      </w:r>
      <w:r w:rsidR="002668F5" w:rsidRPr="00A61B1C">
        <w:t xml:space="preserve"> dana</w:t>
      </w:r>
      <w:r w:rsidR="00B4030D" w:rsidRPr="00A61B1C">
        <w:t xml:space="preserve"> (čl. </w:t>
      </w:r>
      <w:r w:rsidR="007917BA" w:rsidRPr="00A61B1C">
        <w:t>6</w:t>
      </w:r>
      <w:r w:rsidR="00B4030D" w:rsidRPr="00A61B1C">
        <w:t>. st. 2. u svezi s čl. 6. st. 1., st. 2.t.1. i st. 4. SZ-a)</w:t>
      </w:r>
      <w:r w:rsidR="002668F5" w:rsidRPr="00A61B1C">
        <w:t>.</w:t>
      </w:r>
    </w:p>
    <w:p w:rsidRDefault="00E869D7" w:rsidP="00E869D7" w:rsidR="00E869D7" w:rsidRPr="00A61B1C">
      <w:pPr>
        <w:ind w:firstLine="709"/>
        <w:jc w:val="both"/>
      </w:pPr>
    </w:p>
    <w:p w:rsidRDefault="00E869D7" w:rsidP="00E869D7" w:rsidR="00E869D7" w:rsidRPr="00A61B1C">
      <w:pPr>
        <w:ind w:firstLine="709"/>
        <w:jc w:val="both"/>
      </w:pPr>
      <w:r w:rsidRPr="00A61B1C">
        <w:t xml:space="preserve">Na ročištu radi rasprave o pretpostavkama za otvaranje stečajnog postupka je pročitan spis te je temeljem stanja spisa utvrđeno kako je dužnik vlasnik nekretnina opisanih u točki IX. izreke rješenja, a iz kojih se mogu podmiriti troškovi stečajnog postupka. </w:t>
      </w:r>
    </w:p>
    <w:p w:rsidRDefault="006F11A6" w:rsidP="00B4030D" w:rsidR="006F11A6" w:rsidRPr="00A61B1C">
      <w:pPr>
        <w:ind w:firstLine="720"/>
        <w:jc w:val="both"/>
      </w:pPr>
    </w:p>
    <w:p w:rsidRDefault="00AF38B8" w:rsidP="00B4030D" w:rsidR="00EE34BA" w:rsidRPr="00A61B1C">
      <w:pPr>
        <w:ind w:firstLine="720"/>
        <w:jc w:val="both"/>
      </w:pPr>
      <w:r w:rsidRPr="00A61B1C">
        <w:t>Dužnik je predložio odgodu otvaranja stečajnog postupka budući da vodi sporove u odno</w:t>
      </w:r>
      <w:r w:rsidR="00EE34BA" w:rsidRPr="00A61B1C">
        <w:t>su na zadužnice zbog kojih je do blokade društva došlo. Međutim, žiro račun tuženika je u blokadi već više od pet godina, za iznos od 3.922.214,75</w:t>
      </w:r>
      <w:r w:rsidR="00EE34BA" w:rsidRPr="00A61B1C">
        <w:rPr>
          <w:color w:val="FF0000"/>
        </w:rPr>
        <w:t xml:space="preserve"> </w:t>
      </w:r>
      <w:r w:rsidR="00EE34BA" w:rsidRPr="00A61B1C">
        <w:t xml:space="preserve">kn, čime su se još znatno ranije ispunili uvjeti za otvaranje stečajnog postupka propisani odredbama čl. </w:t>
      </w:r>
      <w:r w:rsidR="007917BA" w:rsidRPr="00A61B1C">
        <w:t>6</w:t>
      </w:r>
      <w:r w:rsidR="00EE34BA" w:rsidRPr="00A61B1C">
        <w:t>. Stečajnog zakona.  Započeti parnični postupci moći će se nastaviti i nakon otvaranja stečajnog postupka.</w:t>
      </w:r>
    </w:p>
    <w:p w:rsidRDefault="00B43E2A" w:rsidP="00B4030D" w:rsidR="00B43E2A" w:rsidRPr="00A61B1C">
      <w:pPr>
        <w:ind w:firstLine="720"/>
        <w:jc w:val="both"/>
      </w:pPr>
    </w:p>
    <w:p w:rsidRDefault="00B43E2A" w:rsidP="00B43E2A" w:rsidR="00B43E2A" w:rsidRPr="00A61B1C">
      <w:pPr>
        <w:ind w:firstLine="708"/>
        <w:jc w:val="both"/>
      </w:pPr>
      <w:r w:rsidRPr="00A61B1C">
        <w:t xml:space="preserve">Sud je stečajnog upravitelja </w:t>
      </w:r>
      <w:r w:rsidR="0003380D" w:rsidRPr="00A61B1C">
        <w:t xml:space="preserve">Zdravka Tešića </w:t>
      </w:r>
      <w:r w:rsidRPr="00A61B1C">
        <w:t>imenovao metodom slučajnog odabira u skladu sa čl. 84. st. 1. i 85. st. 1. SZ-a (točka II. izreke).</w:t>
      </w:r>
    </w:p>
    <w:p w:rsidRDefault="00B43E2A" w:rsidP="00B43E2A" w:rsidR="00B43E2A" w:rsidRPr="00A61B1C">
      <w:pPr>
        <w:ind w:firstLine="708"/>
        <w:jc w:val="both"/>
      </w:pPr>
    </w:p>
    <w:p w:rsidRDefault="00B43E2A" w:rsidP="00B43E2A" w:rsidR="00B43E2A" w:rsidRPr="00A61B1C">
      <w:pPr>
        <w:jc w:val="both"/>
      </w:pPr>
      <w:r w:rsidRPr="00A61B1C">
        <w:tab/>
        <w:t xml:space="preserve">Temeljem čl. 133. st. 5. i st. 6. SZ-a sud je zakazao ispitno i izvještajno ročište. </w:t>
      </w:r>
    </w:p>
    <w:p w:rsidRDefault="00200614" w:rsidP="00200614" w:rsidR="00200614" w:rsidRPr="00A61B1C">
      <w:pPr>
        <w:jc w:val="both"/>
      </w:pPr>
      <w:r w:rsidRPr="00A61B1C">
        <w:tab/>
      </w:r>
    </w:p>
    <w:p w:rsidRDefault="00F55B86" w:rsidP="00200614" w:rsidR="00200614" w:rsidRPr="00A61B1C">
      <w:pPr>
        <w:jc w:val="both"/>
      </w:pPr>
      <w:r w:rsidRPr="00A61B1C">
        <w:tab/>
      </w:r>
      <w:r w:rsidR="00200614" w:rsidRPr="00A61B1C">
        <w:t>Temeljem čl. 131. st. 2. SZ-a naloženo je nadležnom zemljišnoknjižnom odjelu da izvrši upis zabilježbe otvaranja stečajnog postupka.</w:t>
      </w:r>
    </w:p>
    <w:p w:rsidRDefault="00B43E2A" w:rsidP="00B43E2A" w:rsidR="00B43E2A" w:rsidRPr="00A61B1C"/>
    <w:p w:rsidRDefault="008C04AA" w:rsidP="008C04AA" w:rsidR="008C04AA" w:rsidRPr="00A61B1C">
      <w:pPr>
        <w:jc w:val="both"/>
      </w:pPr>
      <w:r w:rsidRPr="00A61B1C">
        <w:tab/>
        <w:t xml:space="preserve">Slijedom navedenog, na temelju odredbe čl. </w:t>
      </w:r>
      <w:r w:rsidR="00033221" w:rsidRPr="00A61B1C">
        <w:t>129. i 130.</w:t>
      </w:r>
      <w:r w:rsidRPr="00A61B1C">
        <w:t xml:space="preserve"> SZ-a odlučeno je kao u izreci ovog rješenja. </w:t>
      </w:r>
    </w:p>
    <w:p w:rsidRDefault="008C04AA" w:rsidP="008C04AA" w:rsidR="008C04AA" w:rsidRPr="00A61B1C">
      <w:pPr>
        <w:jc w:val="both"/>
      </w:pPr>
    </w:p>
    <w:p w:rsidRDefault="008C04AA" w:rsidP="008C04AA" w:rsidR="008C04AA" w:rsidRPr="00A61B1C">
      <w:pPr>
        <w:jc w:val="center"/>
      </w:pPr>
      <w:r w:rsidRPr="00A61B1C">
        <w:t>U Pazinu,</w:t>
      </w:r>
      <w:r w:rsidR="00373296">
        <w:t>9</w:t>
      </w:r>
      <w:r w:rsidR="00887DAA" w:rsidRPr="00A61B1C">
        <w:t xml:space="preserve">. </w:t>
      </w:r>
      <w:r w:rsidR="00B060F1" w:rsidRPr="00A61B1C">
        <w:t xml:space="preserve">prosinca </w:t>
      </w:r>
      <w:r w:rsidRPr="00A61B1C">
        <w:t>201</w:t>
      </w:r>
      <w:r w:rsidR="008148EA" w:rsidRPr="00A61B1C">
        <w:t>6</w:t>
      </w:r>
      <w:r w:rsidRPr="00A61B1C">
        <w:t>.</w:t>
      </w:r>
    </w:p>
    <w:p w:rsidRDefault="008C04AA" w:rsidP="008C04AA" w:rsidR="008C04AA" w:rsidRPr="00A61B1C">
      <w:pPr>
        <w:jc w:val="center"/>
      </w:pPr>
    </w:p>
    <w:p w:rsidRDefault="001E75F6" w:rsidP="008C04AA" w:rsidR="001E75F6" w:rsidRPr="00A61B1C">
      <w:pPr>
        <w:jc w:val="center"/>
      </w:pPr>
    </w:p>
    <w:p w:rsidRDefault="008C04AA" w:rsidP="008C04AA" w:rsidR="008C04AA" w:rsidRPr="00A61B1C">
      <w:pPr>
        <w:jc w:val="both"/>
      </w:pPr>
      <w:r w:rsidRPr="00A61B1C">
        <w:tab/>
      </w:r>
      <w:r w:rsidRPr="00A61B1C">
        <w:tab/>
      </w:r>
      <w:r w:rsidRPr="00A61B1C">
        <w:tab/>
      </w:r>
      <w:r w:rsidRPr="00A61B1C">
        <w:tab/>
      </w:r>
      <w:r w:rsidRPr="00A61B1C">
        <w:tab/>
      </w:r>
      <w:r w:rsidRPr="00A61B1C">
        <w:tab/>
      </w:r>
      <w:r w:rsidRPr="00A61B1C">
        <w:tab/>
      </w:r>
      <w:r w:rsidRPr="00A61B1C">
        <w:tab/>
      </w:r>
      <w:r w:rsidRPr="00A61B1C">
        <w:tab/>
        <w:t xml:space="preserve">       Stečajni sudac</w:t>
      </w:r>
    </w:p>
    <w:p w:rsidRDefault="008C04AA" w:rsidP="008C04AA" w:rsidR="008C04AA" w:rsidRPr="00A61B1C">
      <w:pPr>
        <w:jc w:val="both"/>
      </w:pPr>
      <w:r w:rsidRPr="00A61B1C">
        <w:tab/>
      </w:r>
      <w:r w:rsidRPr="00A61B1C">
        <w:tab/>
      </w:r>
      <w:r w:rsidRPr="00A61B1C">
        <w:tab/>
      </w:r>
      <w:r w:rsidRPr="00A61B1C">
        <w:tab/>
      </w:r>
      <w:r w:rsidRPr="00A61B1C">
        <w:tab/>
      </w:r>
      <w:r w:rsidRPr="00A61B1C">
        <w:tab/>
      </w:r>
      <w:r w:rsidRPr="00A61B1C">
        <w:tab/>
      </w:r>
      <w:r w:rsidRPr="00A61B1C">
        <w:tab/>
        <w:t xml:space="preserve">        </w:t>
      </w:r>
      <w:r w:rsidR="002244A7">
        <w:t xml:space="preserve">       </w:t>
      </w:r>
      <w:r w:rsidR="008148EA" w:rsidRPr="00A61B1C">
        <w:t xml:space="preserve"> Damir Rabar</w:t>
      </w:r>
      <w:r w:rsidR="002244A7">
        <w:t>, v.r.</w:t>
      </w:r>
      <w:r w:rsidRPr="00A61B1C">
        <w:t xml:space="preserve"> </w:t>
      </w:r>
    </w:p>
    <w:p w:rsidRDefault="008C04AA" w:rsidP="008C04AA" w:rsidR="008C04AA" w:rsidRPr="00A61B1C">
      <w:pPr>
        <w:jc w:val="both"/>
      </w:pPr>
    </w:p>
    <w:p w:rsidRDefault="008C04AA" w:rsidP="008C04AA" w:rsidR="008C04AA" w:rsidRPr="00A61B1C">
      <w:pPr>
        <w:jc w:val="both"/>
      </w:pPr>
    </w:p>
    <w:p w:rsidRDefault="008C04AA" w:rsidP="008C04AA" w:rsidR="008C04AA" w:rsidRPr="00A61B1C">
      <w:pPr>
        <w:jc w:val="both"/>
      </w:pPr>
    </w:p>
    <w:p w:rsidRDefault="008C04AA" w:rsidP="008C04AA" w:rsidR="008C04AA" w:rsidRPr="00A61B1C">
      <w:pPr>
        <w:jc w:val="both"/>
      </w:pPr>
    </w:p>
    <w:p w:rsidRDefault="008C04AA" w:rsidP="008C04AA" w:rsidR="008C04AA" w:rsidRPr="00A61B1C">
      <w:r w:rsidRPr="00A61B1C">
        <w:lastRenderedPageBreak/>
        <w:t xml:space="preserve">UPUTA O PRAVNOM LIJEKU: </w:t>
      </w:r>
    </w:p>
    <w:p w:rsidRDefault="008C04AA" w:rsidP="008C04AA" w:rsidR="008C04AA" w:rsidRPr="00A61B1C">
      <w:pPr>
        <w:jc w:val="both"/>
      </w:pPr>
      <w:r w:rsidRPr="00A61B1C">
        <w:t xml:space="preserve">Protiv rješenja o otvaranju stečajnog postupka žalbu može podnijeti osoba </w:t>
      </w:r>
      <w:r w:rsidR="00033221" w:rsidRPr="00A61B1C">
        <w:t xml:space="preserve">ovlaštena za zastupanje </w:t>
      </w:r>
      <w:r w:rsidRPr="00A61B1C">
        <w:t xml:space="preserve">dužnika </w:t>
      </w:r>
      <w:r w:rsidR="00033221" w:rsidRPr="00A61B1C">
        <w:t>po zakonu</w:t>
      </w:r>
      <w:r w:rsidRPr="00A61B1C">
        <w:t xml:space="preserve"> do dana nastupanja pravnih posljedica otvaranja stečajnog postupka i dužnik pojedinac (čl.</w:t>
      </w:r>
      <w:r w:rsidR="00033221" w:rsidRPr="00A61B1C">
        <w:t>128</w:t>
      </w:r>
      <w:r w:rsidRPr="00A61B1C">
        <w:t>.st.</w:t>
      </w:r>
      <w:r w:rsidR="00033221" w:rsidRPr="00A61B1C">
        <w:t>8</w:t>
      </w:r>
      <w:r w:rsidRPr="00A61B1C">
        <w:t xml:space="preserve">.SZ). Žalba se podnosi ovom sudu u dva primjerka u roku od 8 dana od dana dostave pisanog otpravka rješenja, a o žalbi odlučuje Visoki trgovački sud Republike Hrvatske. </w:t>
      </w:r>
    </w:p>
    <w:p w:rsidRDefault="008C04AA" w:rsidP="008C04AA" w:rsidR="008C04AA" w:rsidRPr="00A61B1C">
      <w:pPr>
        <w:jc w:val="both"/>
      </w:pPr>
    </w:p>
    <w:p w:rsidRDefault="008C04AA" w:rsidP="008C04AA" w:rsidR="008C04AA" w:rsidRPr="00A61B1C">
      <w:pPr>
        <w:jc w:val="both"/>
      </w:pPr>
      <w:r w:rsidRPr="00A61B1C">
        <w:t>DNA:</w:t>
      </w:r>
    </w:p>
    <w:p w:rsidRDefault="002B1A3F" w:rsidP="002B1A3F" w:rsidR="002B1A3F" w:rsidRPr="00A61B1C">
      <w:pPr>
        <w:jc w:val="both"/>
      </w:pPr>
      <w:r w:rsidRPr="00A61B1C">
        <w:t xml:space="preserve">- predlagatelju </w:t>
      </w:r>
      <w:r w:rsidR="00773678" w:rsidRPr="00A61B1C">
        <w:t>H-ABDUCO d.o.o. Zagreb</w:t>
      </w:r>
      <w:r w:rsidR="00373296">
        <w:t>,</w:t>
      </w:r>
    </w:p>
    <w:p w:rsidRDefault="002B1A3F" w:rsidP="008C04AA" w:rsidR="002B1A3F">
      <w:pPr>
        <w:jc w:val="both"/>
      </w:pPr>
      <w:r w:rsidRPr="00A61B1C">
        <w:t xml:space="preserve">- dužniku </w:t>
      </w:r>
      <w:r w:rsidR="00B060F1" w:rsidRPr="00A61B1C">
        <w:t>KAR</w:t>
      </w:r>
      <w:r w:rsidR="00773678">
        <w:t>IKA d.o.o. Buje, Kaldanija 36A</w:t>
      </w:r>
      <w:r w:rsidR="00EB2252" w:rsidRPr="00A61B1C">
        <w:t>,</w:t>
      </w:r>
      <w:r w:rsidR="00773678">
        <w:t xml:space="preserve"> po pun.</w:t>
      </w:r>
    </w:p>
    <w:p w:rsidRDefault="00773678" w:rsidP="008C04AA" w:rsidR="00773678" w:rsidRPr="00A61B1C">
      <w:pPr>
        <w:jc w:val="both"/>
      </w:pPr>
      <w:r>
        <w:t>- ŽDO Pula, Kranjčevićeva 8,</w:t>
      </w:r>
    </w:p>
    <w:p w:rsidRDefault="00373296" w:rsidP="00373296" w:rsidR="00373296" w:rsidRPr="0056650A">
      <w:pPr>
        <w:jc w:val="both"/>
      </w:pPr>
      <w:r>
        <w:t xml:space="preserve">- </w:t>
      </w:r>
      <w:r w:rsidRPr="0056650A">
        <w:t>Ministarstvo financija, Porezna uprava, Pazin, M. B. Rašana 2/4</w:t>
      </w:r>
      <w:r>
        <w:t>,</w:t>
      </w:r>
    </w:p>
    <w:p w:rsidRDefault="00373296" w:rsidP="00373296" w:rsidR="00373296" w:rsidRPr="0056650A">
      <w:pPr>
        <w:jc w:val="both"/>
      </w:pPr>
      <w:r w:rsidRPr="0056650A">
        <w:t>- FINA, Poslovnica Pazin</w:t>
      </w:r>
      <w:r>
        <w:t>,</w:t>
      </w:r>
    </w:p>
    <w:p w:rsidRDefault="008C04AA" w:rsidP="008C04AA" w:rsidR="00AA4D1E" w:rsidRPr="00A61B1C">
      <w:pPr>
        <w:jc w:val="both"/>
      </w:pPr>
      <w:r w:rsidRPr="00A61B1C">
        <w:t xml:space="preserve">- stečajnom upravitelju </w:t>
      </w:r>
      <w:r w:rsidR="0003380D" w:rsidRPr="00A61B1C">
        <w:t>Zdravku Tešiću iz Ogulina, Bukovnik 36,</w:t>
      </w:r>
    </w:p>
    <w:p w:rsidRDefault="008C04AA" w:rsidP="003900A9" w:rsidR="003900A9" w:rsidRPr="00A61B1C">
      <w:pPr>
        <w:jc w:val="both"/>
      </w:pPr>
      <w:r w:rsidRPr="00A61B1C">
        <w:softHyphen/>
        <w:t>- sudski registar ovoga suda</w:t>
      </w:r>
      <w:r w:rsidR="00365890" w:rsidRPr="00A61B1C">
        <w:t>,</w:t>
      </w:r>
    </w:p>
    <w:p w:rsidRDefault="008C04AA" w:rsidP="003900A9" w:rsidR="008C04AA" w:rsidRPr="00A61B1C">
      <w:pPr>
        <w:jc w:val="both"/>
      </w:pPr>
      <w:r w:rsidRPr="00A61B1C">
        <w:t>- zemljišnoknjižni odjel Općinskog suda u Puli</w:t>
      </w:r>
      <w:r w:rsidR="00CE38D4" w:rsidRPr="00A61B1C">
        <w:t>-Pola</w:t>
      </w:r>
      <w:r w:rsidRPr="00A61B1C">
        <w:t>, Staln</w:t>
      </w:r>
      <w:r w:rsidR="00CE38D4" w:rsidRPr="00A61B1C">
        <w:t>e</w:t>
      </w:r>
      <w:r w:rsidRPr="00A61B1C">
        <w:t xml:space="preserve"> služb</w:t>
      </w:r>
      <w:r w:rsidR="00CE38D4" w:rsidRPr="00A61B1C">
        <w:t>e</w:t>
      </w:r>
      <w:r w:rsidRPr="00A61B1C">
        <w:t xml:space="preserve"> u </w:t>
      </w:r>
      <w:r w:rsidR="00CE38D4" w:rsidRPr="00A61B1C">
        <w:t>Bujama-Buie, Istarska 1</w:t>
      </w:r>
    </w:p>
    <w:p w:rsidRDefault="002B1A3F" w:rsidP="00CE38D4" w:rsidR="00373296" w:rsidRPr="00A61B1C">
      <w:pPr>
        <w:jc w:val="both"/>
      </w:pPr>
      <w:r w:rsidRPr="00A61B1C">
        <w:t xml:space="preserve">- e-oglasna ploča </w:t>
      </w:r>
      <w:r w:rsidR="00CE38D4" w:rsidRPr="00A61B1C">
        <w:t>8 dana</w:t>
      </w:r>
    </w:p>
    <w:sectPr w:rsidSect="00373296" w:rsidR="00373296" w:rsidRPr="00A61B1C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296" w:rsidP="008C04AA" w:rsidR="00373296">
      <w:r>
        <w:separator/>
      </w:r>
    </w:p>
  </w:endnote>
  <w:endnote w:id="0" w:type="continuationSeparator">
    <w:p w:rsidRDefault="00373296" w:rsidP="008C04AA" w:rsidR="003732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296" w:rsidP="008C04AA" w:rsidR="00373296">
      <w:r>
        <w:separator/>
      </w:r>
    </w:p>
  </w:footnote>
  <w:footnote w:id="0" w:type="continuationSeparator">
    <w:p w:rsidRDefault="00373296" w:rsidP="008C04AA" w:rsidR="003732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296" w:rsidP="00373296" w:rsidR="003732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3296" w:rsidR="003732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296" w:rsidP="00373296" w:rsidR="003732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1A1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73296" w:rsidP="00373296" w:rsidR="00373296" w:rsidRPr="003333BD">
    <w:pPr>
      <w:pStyle w:val="Zaglavlje"/>
    </w:pPr>
    <w:r>
      <w:tab/>
    </w:r>
    <w:r>
      <w:tab/>
      <w:t>Poslovni broj: 1 St-381/16-13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296" w:rsidP="00373296" w:rsidR="00373296">
    <w:pPr>
      <w:pStyle w:val="Zaglavlje"/>
      <w:jc w:val="right"/>
    </w:pPr>
    <w:r>
      <w:tab/>
    </w:r>
    <w:r>
      <w:tab/>
      <w:t>Poslovni broj: 1 St-381/16-13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D9439"/>
    <w:multiLevelType w:val="singleLevel"/>
    <w:tmpl w:val="FEB043F8"/>
    <w:lvl w:ilvl="0">
      <w:start w:val="5"/>
      <w:numFmt w:val="decimal"/>
      <w:lvlText w:val="%1."/>
      <w:lvlJc w:val="left"/>
      <w:pPr>
        <w:tabs>
          <w:tab w:pos="792" w:val="num"/>
        </w:tabs>
        <w:ind w:left="576"/>
      </w:pPr>
      <w:rPr>
        <w:b w:val="false"/>
        <w:bCs/>
        <w:snapToGrid/>
        <w:sz w:val="22"/>
        <w:szCs w:val="22"/>
      </w:rPr>
    </w:lvl>
  </w:abstractNum>
  <w:abstractNum w:abstractNumId="1">
    <w:nsid w:val="034687FF"/>
    <w:multiLevelType w:val="singleLevel"/>
    <w:tmpl w:val="7B387360"/>
    <w:lvl w:ilvl="0">
      <w:start w:val="1"/>
      <w:numFmt w:val="lowerLetter"/>
      <w:lvlText w:val="%1."/>
      <w:lvlJc w:val="left"/>
      <w:pPr>
        <w:tabs>
          <w:tab w:pos="792" w:val="num"/>
        </w:tabs>
        <w:ind w:left="576"/>
      </w:pPr>
      <w:rPr>
        <w:snapToGrid/>
        <w:sz w:val="22"/>
        <w:szCs w:val="22"/>
      </w:rPr>
    </w:lvl>
  </w:abstractNum>
  <w:abstractNum w:abstractNumId="2">
    <w:nsid w:val="06734952"/>
    <w:multiLevelType w:val="singleLevel"/>
    <w:tmpl w:val="F6F00812"/>
    <w:lvl w:ilvl="0">
      <w:start w:val="1"/>
      <w:numFmt w:val="decimal"/>
      <w:lvlText w:val="%1."/>
      <w:lvlJc w:val="left"/>
      <w:pPr>
        <w:tabs>
          <w:tab w:pos="792" w:val="num"/>
        </w:tabs>
        <w:ind w:left="576"/>
      </w:pPr>
      <w:rPr>
        <w:b w:val="false"/>
        <w:bCs/>
        <w:snapToGrid/>
        <w:sz w:val="22"/>
        <w:szCs w:val="22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25D6E"/>
    <w:rsid w:val="00033221"/>
    <w:rsid w:val="0003380D"/>
    <w:rsid w:val="00046985"/>
    <w:rsid w:val="000C4632"/>
    <w:rsid w:val="000D7CB0"/>
    <w:rsid w:val="00196F5C"/>
    <w:rsid w:val="001A094E"/>
    <w:rsid w:val="001A1476"/>
    <w:rsid w:val="001D1F4C"/>
    <w:rsid w:val="001E75F6"/>
    <w:rsid w:val="00200614"/>
    <w:rsid w:val="0021290B"/>
    <w:rsid w:val="002244A7"/>
    <w:rsid w:val="00241BA0"/>
    <w:rsid w:val="00246CE5"/>
    <w:rsid w:val="002668F5"/>
    <w:rsid w:val="002A263C"/>
    <w:rsid w:val="002B1A3F"/>
    <w:rsid w:val="00315459"/>
    <w:rsid w:val="0035048B"/>
    <w:rsid w:val="003627F9"/>
    <w:rsid w:val="00365890"/>
    <w:rsid w:val="00372CDC"/>
    <w:rsid w:val="00373296"/>
    <w:rsid w:val="003900A9"/>
    <w:rsid w:val="00411A1C"/>
    <w:rsid w:val="00426B8E"/>
    <w:rsid w:val="004336B9"/>
    <w:rsid w:val="004367B1"/>
    <w:rsid w:val="004859C0"/>
    <w:rsid w:val="004F3599"/>
    <w:rsid w:val="00517A38"/>
    <w:rsid w:val="00550F93"/>
    <w:rsid w:val="00554328"/>
    <w:rsid w:val="00584076"/>
    <w:rsid w:val="005F57AE"/>
    <w:rsid w:val="00644D5E"/>
    <w:rsid w:val="00692004"/>
    <w:rsid w:val="00697801"/>
    <w:rsid w:val="006C1798"/>
    <w:rsid w:val="006C4D13"/>
    <w:rsid w:val="006D090B"/>
    <w:rsid w:val="006E061C"/>
    <w:rsid w:val="006F11A6"/>
    <w:rsid w:val="007408F3"/>
    <w:rsid w:val="00742204"/>
    <w:rsid w:val="00771FE3"/>
    <w:rsid w:val="00773678"/>
    <w:rsid w:val="00774CCA"/>
    <w:rsid w:val="007917BA"/>
    <w:rsid w:val="007961D3"/>
    <w:rsid w:val="007A2780"/>
    <w:rsid w:val="007A448F"/>
    <w:rsid w:val="007E2006"/>
    <w:rsid w:val="00804A05"/>
    <w:rsid w:val="00814478"/>
    <w:rsid w:val="008148EA"/>
    <w:rsid w:val="00817D69"/>
    <w:rsid w:val="00885F06"/>
    <w:rsid w:val="00887DAA"/>
    <w:rsid w:val="008A4194"/>
    <w:rsid w:val="008C04AA"/>
    <w:rsid w:val="008D0C27"/>
    <w:rsid w:val="008E587B"/>
    <w:rsid w:val="00977A6D"/>
    <w:rsid w:val="00985388"/>
    <w:rsid w:val="009900B8"/>
    <w:rsid w:val="009D514A"/>
    <w:rsid w:val="00A347DB"/>
    <w:rsid w:val="00A36529"/>
    <w:rsid w:val="00A61B1C"/>
    <w:rsid w:val="00A71FC7"/>
    <w:rsid w:val="00AA4D1E"/>
    <w:rsid w:val="00AB4A8D"/>
    <w:rsid w:val="00AF2FA5"/>
    <w:rsid w:val="00AF38B8"/>
    <w:rsid w:val="00AF607B"/>
    <w:rsid w:val="00AF6139"/>
    <w:rsid w:val="00B060F1"/>
    <w:rsid w:val="00B4030D"/>
    <w:rsid w:val="00B43E2A"/>
    <w:rsid w:val="00B62103"/>
    <w:rsid w:val="00B6436E"/>
    <w:rsid w:val="00BC6E78"/>
    <w:rsid w:val="00C05C02"/>
    <w:rsid w:val="00C764D7"/>
    <w:rsid w:val="00CA16DB"/>
    <w:rsid w:val="00CD29E7"/>
    <w:rsid w:val="00CE38D4"/>
    <w:rsid w:val="00CF2BA4"/>
    <w:rsid w:val="00D25E6F"/>
    <w:rsid w:val="00D44782"/>
    <w:rsid w:val="00D71AC0"/>
    <w:rsid w:val="00D939A7"/>
    <w:rsid w:val="00DA6777"/>
    <w:rsid w:val="00DE0F0E"/>
    <w:rsid w:val="00E41E2C"/>
    <w:rsid w:val="00E60ABE"/>
    <w:rsid w:val="00E802CC"/>
    <w:rsid w:val="00E869D7"/>
    <w:rsid w:val="00EB0698"/>
    <w:rsid w:val="00EB2252"/>
    <w:rsid w:val="00EE34BA"/>
    <w:rsid w:val="00EE7DC4"/>
    <w:rsid w:val="00F07B51"/>
    <w:rsid w:val="00F55B86"/>
    <w:rsid w:val="00F73C78"/>
    <w:rsid w:val="00F86B57"/>
    <w:rsid w:val="00FC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7408F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736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67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67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67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67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7408F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736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67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67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67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67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9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k.ul.br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zk.ul.b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St-381/2016</izvorni_sadrzaj>
    <derivirana_varijabla naziv="DomainObject.Predmet.OznakaBroj_1">St-381/2016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KARIKA d.o.o. BUJE</izvorni_sadrzaj>
    <derivirana_varijabla naziv="DomainObject.Predmet.ProtustrankaFormated_1">  KARIKA d.o.o. BUJE</derivirana_varijabla>
  </DomainObject.Predmet.ProtustrankaFormated>
  <DomainObject.Predmet.ProtustrankaFormatedOIB>
    <izvorni_sadrzaj>  KARIKA d.o.o. BUJE, OIB 50605806998</izvorni_sadrzaj>
    <derivirana_varijabla naziv="DomainObject.Predmet.ProtustrankaFormatedOIB_1">  KARIKA d.o.o. BUJE, OIB 50605806998</derivirana_varijabla>
  </DomainObject.Predmet.ProtustrankaFormatedOIB>
  <DomainObject.Predmet.ProtustrankaFormatedWithAdress>
    <izvorni_sadrzaj> KARIKA d.o.o. BUJE, Kaldanija 36/A, 52460 Buje</izvorni_sadrzaj>
    <derivirana_varijabla naziv="DomainObject.Predmet.ProtustrankaFormatedWithAdress_1"> KARIKA d.o.o. BUJE, Kaldanija 36/A, 52460 Buje</derivirana_varijabla>
  </DomainObject.Predmet.ProtustrankaFormatedWithAdress>
  <DomainObject.Predmet.ProtustrankaFormatedWithAdressOIB>
    <izvorni_sadrzaj> KARIKA d.o.o. BUJE, OIB 50605806998, Kaldanija 36/A, 52460 Buje</izvorni_sadrzaj>
    <derivirana_varijabla naziv="DomainObject.Predmet.ProtustrankaFormatedWithAdressOIB_1"> KARIKA d.o.o. BUJE, OIB 50605806998, Kaldanija 36/A, 52460 Buje</derivirana_varijabla>
  </DomainObject.Predmet.ProtustrankaFormatedWithAdressOIB>
  <DomainObject.Predmet.ProtustrankaWithAdress>
    <izvorni_sadrzaj>KARIKA d.o.o. BUJE Kaldanija 36/A, 52460 Buje</izvorni_sadrzaj>
    <derivirana_varijabla naziv="DomainObject.Predmet.ProtustrankaWithAdress_1">KARIKA d.o.o. BUJE Kaldanija 36/A, 52460 Buje</derivirana_varijabla>
  </DomainObject.Predmet.ProtustrankaWithAdress>
  <DomainObject.Predmet.ProtustrankaWithAdressOIB>
    <izvorni_sadrzaj>KARIKA d.o.o. BUJE, OIB 50605806998, Kaldanija 36/A, 52460 Buje</izvorni_sadrzaj>
    <derivirana_varijabla naziv="DomainObject.Predmet.ProtustrankaWithAdressOIB_1">KARIKA d.o.o. BUJE, OIB 50605806998, Kaldanija 36/A, 52460 Buje</derivirana_varijabla>
  </DomainObject.Predmet.ProtustrankaWithAdressOIB>
  <DomainObject.Predmet.ProtustrankaNazivFormated>
    <izvorni_sadrzaj>KARIKA d.o.o. BUJE</izvorni_sadrzaj>
    <derivirana_varijabla naziv="DomainObject.Predmet.ProtustrankaNazivFormated_1">KARIKA d.o.o. BUJE</derivirana_varijabla>
  </DomainObject.Predmet.ProtustrankaNazivFormated>
  <DomainObject.Predmet.ProtustrankaNazivFormatedOIB>
    <izvorni_sadrzaj>KARIKA d.o.o. BUJE, OIB 50605806998</izvorni_sadrzaj>
    <derivirana_varijabla naziv="DomainObject.Predmet.ProtustrankaNazivFormatedOIB_1">KARIKA d.o.o. BUJE, OIB 50605806998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 ZAGREB</izvorni_sadrzaj>
    <derivirana_varijabla naziv="DomainObject.Predmet.StrankaFormated_1">  H-ABDUCO d.o.o. ZAGREB</derivirana_varijabla>
  </DomainObject.Predmet.StrankaFormated>
  <DomainObject.Predmet.StrankaFormatedOIB>
    <izvorni_sadrzaj>  H-ABDUCO d.o.o. ZAGREB, OIB 13667298928</izvorni_sadrzaj>
    <derivirana_varijabla naziv="DomainObject.Predmet.StrankaFormatedOIB_1">  H-ABDUCO d.o.o. ZAGREB, OIB 13667298928</derivirana_varijabla>
  </DomainObject.Predmet.StrankaFormatedOIB>
  <DomainObject.Predmet.StrankaFormatedWithAdress>
    <izvorni_sadrzaj> H-ABDUCO d.o.o. ZAGREB, Slavonska avenija 6A, 10000 Zagreb</izvorni_sadrzaj>
    <derivirana_varijabla naziv="DomainObject.Predmet.StrankaFormatedWithAdress_1"> H-ABDUCO d.o.o. ZAGREB, Slavonska avenija 6A, 10000 Zagreb</derivirana_varijabla>
  </DomainObject.Predmet.StrankaFormatedWithAdress>
  <DomainObject.Predmet.StrankaFormatedWithAdressOIB>
    <izvorni_sadrzaj> H-ABDUCO d.o.o. ZAGREB, OIB 13667298928, Slavonska avenija 6A, 10000 Zagreb</izvorni_sadrzaj>
    <derivirana_varijabla naziv="DomainObject.Predmet.StrankaFormatedWithAdressOIB_1"> H-ABDUCO d.o.o. ZAGREB, OIB 13667298928, Slavonska avenija 6A, 10000 Zagreb</derivirana_varijabla>
  </DomainObject.Predmet.StrankaFormatedWithAdressOIB>
  <DomainObject.Predmet.StrankaWithAdress>
    <izvorni_sadrzaj>H-ABDUCO d.o.o. ZAGREB Slavonska avenija 6A,10000 Zagreb</izvorni_sadrzaj>
    <derivirana_varijabla naziv="DomainObject.Predmet.StrankaWithAdress_1">H-ABDUCO d.o.o. ZAGREB Slavonska avenija 6A,10000 Zagreb</derivirana_varijabla>
  </DomainObject.Predmet.StrankaWithAdress>
  <DomainObject.Predmet.StrankaWithAdressOIB>
    <izvorni_sadrzaj>H-ABDUCO d.o.o. ZAGREB, OIB 13667298928, Slavonska avenija 6A,10000 Zagreb</izvorni_sadrzaj>
    <derivirana_varijabla naziv="DomainObject.Predmet.StrankaWithAdressOIB_1">H-ABDUCO d.o.o. ZAGREB, OIB 13667298928, Slavonska avenija 6A,10000 Zagreb</derivirana_varijabla>
  </DomainObject.Predmet.StrankaWithAdressOIB>
  <DomainObject.Predmet.StrankaNazivFormated>
    <izvorni_sadrzaj>H-ABDUCO d.o.o. ZAGREB</izvorni_sadrzaj>
    <derivirana_varijabla naziv="DomainObject.Predmet.StrankaNazivFormated_1">H-ABDUCO d.o.o. ZAGREB</derivirana_varijabla>
  </DomainObject.Predmet.StrankaNazivFormated>
  <DomainObject.Predmet.StrankaNazivFormatedOIB>
    <izvorni_sadrzaj>H-ABDUCO d.o.o. ZAGREB, OIB 13667298928</izvorni_sadrzaj>
    <derivirana_varijabla naziv="DomainObject.Predmet.StrankaNazivFormatedOIB_1">H-ABDUCO d.o.o. ZAGREB, OIB 13667298928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3922214.75</izvorni_sadrzaj>
    <derivirana_varijabla naziv="DomainObject.Predmet.TrenutnaVrijednost_1">3922214.75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H-ABDUCO d.o.o. ZAGREB</item>
    </izvorni_sadrzaj>
    <derivirana_varijabla naziv="DomainObject.Predmet.StrankaListFormated_1">
      <item>H-ABDUCO d.o.o. ZAGREB</item>
    </derivirana_varijabla>
  </DomainObject.Predmet.StrankaListFormated>
  <DomainObject.Predmet.StrankaListFormatedOIB>
    <izvorni_sadrzaj>
      <item>H-ABDUCO d.o.o. ZAGREB, OIB 13667298928</item>
    </izvorni_sadrzaj>
    <derivirana_varijabla naziv="DomainObject.Predmet.StrankaListFormatedOIB_1">
      <item>H-ABDUCO d.o.o. ZAGREB, OIB 13667298928</item>
    </derivirana_varijabla>
  </DomainObject.Predmet.StrankaListFormatedOIB>
  <DomainObject.Predmet.StrankaListFormatedWithAdress>
    <izvorni_sadrzaj>
      <item>H-ABDUCO d.o.o. ZAGREB, Slavonska avenija 6A, 10000 Zagreb</item>
    </izvorni_sadrzaj>
    <derivirana_varijabla naziv="DomainObject.Predmet.StrankaListFormatedWithAdress_1">
      <item>H-ABDUCO d.o.o. ZAGREB, Slavonska avenija 6A, 10000 Zagreb</item>
    </derivirana_varijabla>
  </DomainObject.Predmet.StrankaListFormatedWithAdress>
  <DomainObject.Predmet.StrankaListFormatedWithAdressOIB>
    <izvorni_sadrzaj>
      <item>H-ABDUCO d.o.o. ZAGREB, OIB 13667298928, Slavonska avenija 6A, 10000 Zagreb</item>
    </izvorni_sadrzaj>
    <derivirana_varijabla naziv="DomainObject.Predmet.StrankaListFormatedWithAdressOIB_1">
      <item>H-ABDUCO d.o.o. ZAGREB, OIB 13667298928, Slavonska avenija 6A, 10000 Zagreb</item>
    </derivirana_varijabla>
  </DomainObject.Predmet.StrankaListFormatedWithAdressOIB>
  <DomainObject.Predmet.StrankaListNazivFormated>
    <izvorni_sadrzaj>
      <item>H-ABDUCO d.o.o. ZAGREB</item>
    </izvorni_sadrzaj>
    <derivirana_varijabla naziv="DomainObject.Predmet.StrankaListNazivFormated_1">
      <item>H-ABDUCO d.o.o. ZAGREB</item>
    </derivirana_varijabla>
  </DomainObject.Predmet.StrankaListNazivFormated>
  <DomainObject.Predmet.StrankaListNazivFormatedOIB>
    <izvorni_sadrzaj>
      <item>H-ABDUCO d.o.o. ZAGREB, OIB 13667298928</item>
    </izvorni_sadrzaj>
    <derivirana_varijabla naziv="DomainObject.Predmet.StrankaListNazivFormatedOIB_1">
      <item>H-ABDUCO d.o.o. ZAGREB, OIB 13667298928</item>
    </derivirana_varijabla>
  </DomainObject.Predmet.StrankaListNazivFormatedOIB>
  <DomainObject.Predmet.ProtuStrankaListFormated>
    <izvorni_sadrzaj>
      <item>KARIKA d.o.o. BUJE</item>
    </izvorni_sadrzaj>
    <derivirana_varijabla naziv="DomainObject.Predmet.ProtuStrankaListFormated_1">
      <item>KARIKA d.o.o. BUJE</item>
    </derivirana_varijabla>
  </DomainObject.Predmet.ProtuStrankaListFormated>
  <DomainObject.Predmet.ProtuStrankaListFormatedOIB>
    <izvorni_sadrzaj>
      <item>KARIKA d.o.o. BUJE, OIB 50605806998</item>
    </izvorni_sadrzaj>
    <derivirana_varijabla naziv="DomainObject.Predmet.ProtuStrankaListFormatedOIB_1">
      <item>KARIKA d.o.o. BUJE, OIB 50605806998</item>
    </derivirana_varijabla>
  </DomainObject.Predmet.ProtuStrankaListFormatedOIB>
  <DomainObject.Predmet.ProtuStrankaListFormatedWithAdress>
    <izvorni_sadrzaj>
      <item>KARIKA d.o.o. BUJE, Kaldanija 36/A, 52460 Buje</item>
    </izvorni_sadrzaj>
    <derivirana_varijabla naziv="DomainObject.Predmet.ProtuStrankaListFormatedWithAdress_1">
      <item>KARIKA d.o.o. BUJE, Kaldanija 36/A, 52460 Buje</item>
    </derivirana_varijabla>
  </DomainObject.Predmet.ProtuStrankaListFormatedWithAdress>
  <DomainObject.Predmet.ProtuStrankaListFormatedWithAdressOIB>
    <izvorni_sadrzaj>
      <item>KARIKA d.o.o. BUJE, OIB 50605806998, Kaldanija 36/A, 52460 Buje</item>
    </izvorni_sadrzaj>
    <derivirana_varijabla naziv="DomainObject.Predmet.ProtuStrankaListFormatedWithAdressOIB_1">
      <item>KARIKA d.o.o. BUJE, OIB 50605806998, Kaldanija 36/A, 52460 Buje</item>
    </derivirana_varijabla>
  </DomainObject.Predmet.ProtuStrankaListFormatedWithAdressOIB>
  <DomainObject.Predmet.ProtuStrankaListNazivFormated>
    <izvorni_sadrzaj>
      <item>KARIKA d.o.o. BUJE</item>
    </izvorni_sadrzaj>
    <derivirana_varijabla naziv="DomainObject.Predmet.ProtuStrankaListNazivFormated_1">
      <item>KARIKA d.o.o. BUJE</item>
    </derivirana_varijabla>
  </DomainObject.Predmet.ProtuStrankaListNazivFormated>
  <DomainObject.Predmet.ProtuStrankaListNazivFormatedOIB>
    <izvorni_sadrzaj>
      <item>KARIKA d.o.o. BUJE, OIB 50605806998</item>
    </izvorni_sadrzaj>
    <derivirana_varijabla naziv="DomainObject.Predmet.ProtuStrankaListNazivFormatedOIB_1">
      <item>KARIKA d.o.o. BUJE, OIB 50605806998</item>
    </derivirana_varijabla>
  </DomainObject.Predmet.ProtuStrankaListNazivFormatedOIB>
  <DomainObject.Predmet.OstaliListFormated>
    <izvorni_sadrzaj>
      <item>odvj. MERI FRANIČEVIĆ GORJAN</item>
    </izvorni_sadrzaj>
    <derivirana_varijabla naziv="DomainObject.Predmet.OstaliListFormated_1">
      <item>odvj. MERI FRANIČEVIĆ GORJAN</item>
    </derivirana_varijabla>
  </DomainObject.Predmet.OstaliListFormated>
  <DomainObject.Predmet.OstaliListFormatedOIB>
    <izvorni_sadrzaj>
      <item>odvj. MERI FRANIČEVIĆ GORJAN</item>
    </izvorni_sadrzaj>
    <derivirana_varijabla naziv="DomainObject.Predmet.OstaliListFormatedOIB_1">
      <item>odvj. MERI FRANIČEVIĆ GORJAN</item>
    </derivirana_varijabla>
  </DomainObject.Predmet.OstaliListFormatedOIB>
  <DomainObject.Predmet.OstaliListFormatedWithAdress>
    <izvorni_sadrzaj>
      <item>odvj. MERI FRANIČEVIĆ GORJAN, V. Nazora 3, 52460 Buje</item>
    </izvorni_sadrzaj>
    <derivirana_varijabla naziv="DomainObject.Predmet.OstaliListFormatedWithAdress_1">
      <item>odvj. MERI FRANIČEVIĆ GORJAN, V. Nazora 3, 52460 Buje</item>
    </derivirana_varijabla>
  </DomainObject.Predmet.OstaliListFormatedWithAdress>
  <DomainObject.Predmet.OstaliListFormatedWithAdressOIB>
    <izvorni_sadrzaj>
      <item>odvj. MERI FRANIČEVIĆ GORJAN, V. Nazora 3, 52460 Buje</item>
    </izvorni_sadrzaj>
    <derivirana_varijabla naziv="DomainObject.Predmet.OstaliListFormatedWithAdressOIB_1">
      <item>odvj. MERI FRANIČEVIĆ GORJAN, V. Nazora 3, 52460 Buje</item>
    </derivirana_varijabla>
  </DomainObject.Predmet.OstaliListFormatedWithAdressOIB>
  <DomainObject.Predmet.OstaliListNazivFormated>
    <izvorni_sadrzaj>
      <item>odvj. MERI FRANIČEVIĆ GORJAN</item>
    </izvorni_sadrzaj>
    <derivirana_varijabla naziv="DomainObject.Predmet.OstaliListNazivFormated_1">
      <item>odvj. MERI FRANIČEVIĆ GORJAN</item>
    </derivirana_varijabla>
  </DomainObject.Predmet.OstaliListNazivFormated>
  <DomainObject.Predmet.OstaliListNazivFormatedOIB>
    <izvorni_sadrzaj>
      <item>odvj. MERI FRANIČEVIĆ GORJAN</item>
    </izvorni_sadrzaj>
    <derivirana_varijabla naziv="DomainObject.Predmet.OstaliListNazivFormatedOIB_1">
      <item>odvj. MERI FRANIČEVIĆ GORJAN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d.o.o. ZAGREB</izvorni_sadrzaj>
    <derivirana_varijabla naziv="DomainObject.Predmet.StrankaIDrugi_1">H-ABDUCO d.o.o. ZAGREB</derivirana_varijabla>
  </DomainObject.Predmet.StrankaIDrugi>
  <DomainObject.Predmet.ProtustrankaIDrugi>
    <izvorni_sadrzaj>KARIKA d.o.o. BUJE</izvorni_sadrzaj>
    <derivirana_varijabla naziv="DomainObject.Predmet.ProtustrankaIDrugi_1">KARIKA d.o.o. BUJE</derivirana_varijabla>
  </DomainObject.Predmet.ProtustrankaIDrugi>
  <DomainObject.Predmet.StrankaIDrugiAdressOIB>
    <izvorni_sadrzaj>H-ABDUCO d.o.o. ZAGREB, OIB 13667298928, Slavonska avenija 6A, 10000 Zagreb</izvorni_sadrzaj>
    <derivirana_varijabla naziv="DomainObject.Predmet.StrankaIDrugiAdressOIB_1">H-ABDUCO d.o.o. ZAGREB, OIB 13667298928, Slavonska avenija 6A, 10000 Zagreb</derivirana_varijabla>
  </DomainObject.Predmet.StrankaIDrugiAdressOIB>
  <DomainObject.Predmet.ProtustrankaIDrugiAdressOIB>
    <izvorni_sadrzaj>KARIKA d.o.o. BUJE, OIB 50605806998, Kaldanija 36/A, 52460 Buje</izvorni_sadrzaj>
    <derivirana_varijabla naziv="DomainObject.Predmet.ProtustrankaIDrugiAdressOIB_1">KARIKA d.o.o. BUJE, OIB 50605806998, Kaldanija 36/A,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KARIKA d.o.o. BUJE</item>
      <item>odvj. MERI FRANIČEVIĆ GORJAN</item>
      <item>H-ABDUCO d.o.o. ZAGREB</item>
    </izvorni_sadrzaj>
    <derivirana_varijabla naziv="DomainObject.Predmet.SudioniciListNaziv_1">
      <item>KARIKA d.o.o. BUJE</item>
      <item>odvj. MERI FRANIČEVIĆ GORJAN</item>
      <item>H-ABDUCO d.o.o. ZAGREB</item>
    </derivirana_varijabla>
  </DomainObject.Predmet.SudioniciListNaziv>
  <DomainObject.Predmet.SudioniciListAdressOIB>
    <izvorni_sadrzaj>
      <item>KARIKA d.o.o. BUJE, OIB 50605806998, Kaldanija 36/A,52460 Buje</item>
      <item>odvj. MERI FRANIČEVIĆ GORJAN, V. Nazora 3,52460 Buje</item>
      <item>H-ABDUCO d.o.o. ZAGREB, OIB 13667298928, Slavonska avenija 6A,10000 Zagreb</item>
    </izvorni_sadrzaj>
    <derivirana_varijabla naziv="DomainObject.Predmet.SudioniciListAdressOIB_1">
      <item>KARIKA d.o.o. BUJE, OIB 50605806998, Kaldanija 36/A,52460 Buje</item>
      <item>odvj. MERI FRANIČEVIĆ GORJAN, V. Nazora 3,52460 Buje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50605806998</item>
      <item>, OIB null</item>
      <item>, OIB 13667298928</item>
    </izvorni_sadrzaj>
    <derivirana_varijabla naziv="DomainObject.Predmet.SudioniciListNazivOIB_1">
      <item>, OIB 50605806998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1267</properties:Words>
  <properties:Characters>6812</properties:Characters>
  <properties:Lines>166</properties:Lines>
  <properties:Paragraphs>60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2016-12-09T12:05:00Z</dcterms:created>
  <dc:creator>Jasmina Matika</dc:creator>
  <cp:lastModifiedBy>Lorena Paris Aničić</cp:lastModifiedBy>
  <cp:lastPrinted>2016-12-09T12:17:00Z</cp:lastPrinted>
  <dcterms:modified xmlns:xsi="http://www.w3.org/2001/XMLSchema-instance" xsi:type="dcterms:W3CDTF">2016-12-09T12:24:00Z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